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db2f" w14:paraId="47bdb2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1413F7" w:rsidR="005E3EB7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A94B52" w:rsidR="00A94B52">
      <w:pPr>
        <w:jc w:val="both"/>
      </w:pPr>
      <w:r w:rsidRPr="00DA15C9">
        <w:tab/>
      </w:r>
      <w:r w:rsidR="006A6320" w:rsidRPr="006A6320">
        <w:t>Trgovački sud u Pazinu, po stečajnom sucu Ivanu Dujiću, u postupku po prijedlogu predlagatelja NLB Interfinanz AG, Švicarska, Beethovenstrasse 48, OIB 43668676136, zastupanog po punomoćnicima odvjetnicima iz odvjetničkog društva Ilić, Orehovec &amp; Partneri d. o. o. Zagreb, Smičiklasova 18, za otvaranje stečajnog postupka na</w:t>
      </w:r>
      <w:r w:rsidR="006A6320">
        <w:t>d dužnikom DOLAND NEKRETNINE d.</w:t>
      </w:r>
      <w:r w:rsidR="006A6320" w:rsidRPr="006A6320">
        <w:t>o.o. Novigrad</w:t>
      </w:r>
      <w:r w:rsidR="006A6320">
        <w:t>, Mandrač 26, OIB 06579706258, 14</w:t>
      </w:r>
      <w:r w:rsidR="006A6320" w:rsidRPr="006A6320">
        <w:t>. ožujka 2016.</w:t>
      </w:r>
    </w:p>
    <w:p w:rsidRDefault="006A6320" w:rsidP="00A94B52" w:rsidR="006A6320">
      <w:pPr>
        <w:jc w:val="both"/>
      </w:pPr>
    </w:p>
    <w:p w:rsidRDefault="005E3EB7" w:rsidP="006D7E7B" w:rsidR="006D7E7B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6D7E7B" w:rsidP="006D7E7B" w:rsidR="006D7E7B">
      <w:pPr>
        <w:ind w:firstLine="708"/>
      </w:pPr>
    </w:p>
    <w:p w:rsidRDefault="006D7E7B" w:rsidP="00EE5E45" w:rsidR="006D7E7B">
      <w:pPr>
        <w:ind w:firstLine="708"/>
        <w:jc w:val="both"/>
      </w:pPr>
      <w:r>
        <w:t>I</w:t>
      </w:r>
      <w:r>
        <w:tab/>
      </w:r>
      <w:r w:rsidRPr="006D7E7B">
        <w:t xml:space="preserve">Razrješuje se </w:t>
      </w:r>
      <w:r w:rsidR="00EE5E45">
        <w:t xml:space="preserve">privremeni </w:t>
      </w:r>
      <w:r w:rsidRPr="006D7E7B">
        <w:t xml:space="preserve">stečajni upravitelj dužnika </w:t>
      </w:r>
      <w:r w:rsidR="00EE5E45" w:rsidRPr="00EE5E45">
        <w:rPr>
          <w:bCs w:val="false"/>
        </w:rPr>
        <w:t xml:space="preserve">Ana Glavan </w:t>
      </w:r>
      <w:r w:rsidR="00EE5E45">
        <w:rPr>
          <w:bCs w:val="false"/>
        </w:rPr>
        <w:t xml:space="preserve">Dukić iz Rijeke, Užarska 17/II, </w:t>
      </w:r>
      <w:r w:rsidR="00EE5E45" w:rsidRPr="00EE5E45">
        <w:rPr>
          <w:bCs w:val="false"/>
        </w:rPr>
        <w:t>OIB 32609326349</w:t>
      </w:r>
      <w:r>
        <w:t>.</w:t>
      </w:r>
    </w:p>
    <w:p w:rsidRDefault="006D7E7B" w:rsidP="006D7E7B" w:rsidR="006D7E7B">
      <w:pPr>
        <w:ind w:firstLine="708"/>
      </w:pPr>
    </w:p>
    <w:p w:rsidRDefault="006D7E7B" w:rsidP="006A6320" w:rsidR="006A6320">
      <w:pPr>
        <w:ind w:firstLine="708"/>
        <w:jc w:val="both"/>
      </w:pPr>
      <w:r>
        <w:t>II</w:t>
      </w:r>
      <w:r>
        <w:tab/>
      </w:r>
      <w:r w:rsidRPr="006D7E7B">
        <w:t xml:space="preserve">Umjesto dosadašnjeg </w:t>
      </w:r>
      <w:r w:rsidR="00EE5E45">
        <w:t xml:space="preserve">privremenog </w:t>
      </w:r>
      <w:r w:rsidRPr="006D7E7B">
        <w:t xml:space="preserve">stečajnog upravitelja </w:t>
      </w:r>
      <w:r w:rsidR="00EE5E45" w:rsidRPr="00EE5E45">
        <w:rPr>
          <w:bCs w:val="false"/>
        </w:rPr>
        <w:t>An</w:t>
      </w:r>
      <w:r w:rsidR="00156D79">
        <w:rPr>
          <w:bCs w:val="false"/>
        </w:rPr>
        <w:t>e</w:t>
      </w:r>
      <w:r w:rsidR="00EE5E45" w:rsidRPr="00EE5E45">
        <w:rPr>
          <w:bCs w:val="false"/>
        </w:rPr>
        <w:t xml:space="preserve"> Glavan Dukić iz Rijeke</w:t>
      </w:r>
      <w:r w:rsidRPr="006D7E7B">
        <w:t xml:space="preserve">, </w:t>
      </w:r>
      <w:r w:rsidR="00156D79">
        <w:t xml:space="preserve">za </w:t>
      </w:r>
      <w:r w:rsidR="00156D79" w:rsidRPr="006D7E7B">
        <w:t>nov</w:t>
      </w:r>
      <w:r w:rsidR="00156D79">
        <w:t>og</w:t>
      </w:r>
      <w:r w:rsidR="00156D79" w:rsidRPr="006D7E7B">
        <w:t xml:space="preserve"> </w:t>
      </w:r>
      <w:r w:rsidR="00156D79">
        <w:t xml:space="preserve">privremenog </w:t>
      </w:r>
      <w:r w:rsidR="00156D79" w:rsidRPr="006D7E7B">
        <w:t>stečajn</w:t>
      </w:r>
      <w:r w:rsidR="00156D79">
        <w:t>og</w:t>
      </w:r>
      <w:r w:rsidR="00156D79" w:rsidRPr="006D7E7B">
        <w:t xml:space="preserve"> upravitelj</w:t>
      </w:r>
      <w:r w:rsidR="00156D79">
        <w:t xml:space="preserve">a dužnika </w:t>
      </w:r>
      <w:r w:rsidR="006A6320" w:rsidRPr="006A6320">
        <w:t>DOLAND NEKRETNINE d.o.o. Novigrad</w:t>
      </w:r>
      <w:r w:rsidR="00156D79">
        <w:t>,</w:t>
      </w:r>
      <w:r w:rsidR="00156D79" w:rsidRPr="006D7E7B">
        <w:t xml:space="preserve"> </w:t>
      </w:r>
      <w:r w:rsidR="006A6320" w:rsidRPr="006A6320">
        <w:t>Mandrač 26, OIB 06579706258</w:t>
      </w:r>
      <w:r w:rsidR="006A6320">
        <w:t xml:space="preserve">, </w:t>
      </w:r>
      <w:r w:rsidRPr="006D7E7B">
        <w:t>imenuje se</w:t>
      </w:r>
      <w:r w:rsidR="00A94B52">
        <w:t xml:space="preserve"> </w:t>
      </w:r>
      <w:r w:rsidR="006A6320">
        <w:t>Dušan Crljenko iz Rijeke,</w:t>
      </w:r>
      <w:r w:rsidR="006A6320" w:rsidRPr="006A6320">
        <w:t xml:space="preserve"> </w:t>
      </w:r>
      <w:r w:rsidR="006A6320">
        <w:t xml:space="preserve">Brca 8c, OIB 03602703658. </w:t>
      </w:r>
    </w:p>
    <w:p w:rsidRDefault="006D7E7B" w:rsidP="006D7E7B" w:rsidR="006D7E7B" w:rsidRPr="006D7E7B">
      <w:pPr>
        <w:jc w:val="both"/>
      </w:pPr>
    </w:p>
    <w:p w:rsidRDefault="006D7E7B" w:rsidP="00A94B52" w:rsidR="006D7E7B" w:rsidRPr="00A94B52">
      <w:pPr>
        <w:jc w:val="both"/>
      </w:pPr>
      <w:r>
        <w:tab/>
        <w:t>III</w:t>
      </w:r>
      <w:r>
        <w:tab/>
      </w:r>
      <w:r w:rsidR="00A31712">
        <w:t xml:space="preserve">Poziva se privremeni </w:t>
      </w:r>
      <w:r w:rsidR="00A31712" w:rsidRPr="006D7E7B">
        <w:t xml:space="preserve">stečajni upravitelj </w:t>
      </w:r>
      <w:r w:rsidR="006A6320" w:rsidRPr="006A6320">
        <w:t>Dušan Crljenko iz Rijeke, Brca 8c</w:t>
      </w:r>
      <w:r w:rsidR="00A31712">
        <w:t xml:space="preserve">, na </w:t>
      </w:r>
      <w:r w:rsidRPr="006D7E7B">
        <w:t xml:space="preserve">ročište radi rasprave o pretpostavkama za otvaranje stečajnoga postupka (čl. 128. st. 1. SZ-a) te radi očitovanja o prijedlogu za otvaranje stečajnoga postupka (čl. 123. SZ-a) </w:t>
      </w:r>
      <w:r w:rsidR="00156D79">
        <w:t xml:space="preserve">određeno </w:t>
      </w:r>
      <w:r w:rsidRPr="006D7E7B">
        <w:t>za dan</w:t>
      </w:r>
      <w:r w:rsidR="00367483">
        <w:t xml:space="preserve"> </w:t>
      </w:r>
      <w:r w:rsidR="006A6320">
        <w:rPr>
          <w:b/>
        </w:rPr>
        <w:t>28. travnja 2016. u 13:3</w:t>
      </w:r>
      <w:r w:rsidR="00A94B52" w:rsidRPr="00A94B52">
        <w:rPr>
          <w:b/>
        </w:rPr>
        <w:t>0 sati,</w:t>
      </w:r>
      <w:r w:rsidR="00A94B52">
        <w:rPr>
          <w:b/>
        </w:rPr>
        <w:t xml:space="preserve"> </w:t>
      </w:r>
      <w:r w:rsidR="00A94B52" w:rsidRPr="00A94B52">
        <w:t>u Trgovačkom sudu u Pazinu, Dršćevka 1, sudnica 1</w:t>
      </w:r>
      <w:r w:rsidR="00A94B52">
        <w:t>.</w:t>
      </w:r>
    </w:p>
    <w:p w:rsidRDefault="006A6320" w:rsidP="006D7E7B" w:rsidR="006A6320">
      <w:pPr>
        <w:jc w:val="center"/>
        <w:rPr>
          <w:spacing w:val="2"/>
        </w:rPr>
      </w:pPr>
    </w:p>
    <w:p w:rsidRDefault="006D7E7B" w:rsidP="006D7E7B" w:rsidR="006D7E7B" w:rsidRPr="003E119E">
      <w:pPr>
        <w:jc w:val="center"/>
        <w:rPr>
          <w:spacing w:val="2"/>
        </w:rPr>
      </w:pPr>
      <w:r w:rsidRPr="003E119E">
        <w:rPr>
          <w:spacing w:val="2"/>
        </w:rPr>
        <w:t>Obrazloženje</w:t>
      </w:r>
    </w:p>
    <w:p w:rsidRDefault="006D7E7B" w:rsidP="006D7E7B" w:rsidR="006D7E7B" w:rsidRPr="003E119E">
      <w:pPr>
        <w:autoSpaceDE w:val="false"/>
        <w:autoSpaceDN w:val="false"/>
        <w:adjustRightInd w:val="false"/>
        <w:jc w:val="both"/>
      </w:pPr>
    </w:p>
    <w:p w:rsidRDefault="00367483" w:rsidP="006A6320" w:rsidR="006A6320">
      <w:pPr>
        <w:jc w:val="both"/>
      </w:pPr>
      <w:r>
        <w:tab/>
        <w:t>Rješenjem ovog suda p</w:t>
      </w:r>
      <w:r w:rsidR="006D7E7B">
        <w:t>osl.br.</w:t>
      </w:r>
      <w:r>
        <w:t xml:space="preserve"> </w:t>
      </w:r>
      <w:r w:rsidR="00A94B52">
        <w:t>St-4</w:t>
      </w:r>
      <w:r w:rsidR="006A6320">
        <w:t>01</w:t>
      </w:r>
      <w:r w:rsidR="006D7E7B">
        <w:t>/1</w:t>
      </w:r>
      <w:r w:rsidR="00A94B52">
        <w:t>6-</w:t>
      </w:r>
      <w:r w:rsidR="006A6320">
        <w:t>10</w:t>
      </w:r>
      <w:r w:rsidR="006D7E7B">
        <w:t xml:space="preserve"> </w:t>
      </w:r>
      <w:r>
        <w:t xml:space="preserve">od </w:t>
      </w:r>
      <w:r w:rsidR="006A6320" w:rsidRPr="006A6320">
        <w:t>09. ožujka 2016.</w:t>
      </w:r>
      <w:r w:rsidR="00A94B52">
        <w:t xml:space="preserve"> pokre</w:t>
      </w:r>
      <w:r w:rsidR="00CB0144">
        <w:t>nut j</w:t>
      </w:r>
      <w:r w:rsidR="00A94B52">
        <w:t xml:space="preserve">e prethodni postupak radi utvrđivanja pretpostavki za otvaranje stečajnog postupka nad trgovačkim društvom </w:t>
      </w:r>
      <w:r w:rsidR="006A6320">
        <w:t>DOLAND NEKRETNINE d. o. o. Novigrad, Mandrač 26, OIB 06579706258, za privremenog stečajnog upravitelja imenovana je Ana Glavan Dukić iz Rijeke, Užarska 17/II, OIB 32609326349, a ročište radi rasprave o pretpostavkama za otvaranje stečajnoga postupka (čl. 128. st. 1. SZ-a) te radi očitovanja o prijedlogu za otvaranje stečajnoga postupka (čl. 123. SZ-a) određeno je za 28. travnja 2016. u 13:30 sati</w:t>
      </w:r>
    </w:p>
    <w:p w:rsidRDefault="006A6320" w:rsidP="00AF41A6" w:rsidR="00AF41A6">
      <w:pPr>
        <w:autoSpaceDE w:val="false"/>
        <w:autoSpaceDN w:val="false"/>
        <w:adjustRightInd w:val="false"/>
        <w:ind w:firstLine="720"/>
        <w:jc w:val="both"/>
      </w:pPr>
      <w:r>
        <w:t>11</w:t>
      </w:r>
      <w:r w:rsidR="00AF41A6" w:rsidRPr="003E119E">
        <w:t xml:space="preserve">. </w:t>
      </w:r>
      <w:r w:rsidR="00CB0144">
        <w:t>ožujka</w:t>
      </w:r>
      <w:r w:rsidR="00AF41A6" w:rsidRPr="003E119E">
        <w:t xml:space="preserve"> 201</w:t>
      </w:r>
      <w:r w:rsidR="00367483">
        <w:t>6</w:t>
      </w:r>
      <w:r w:rsidR="00AF41A6" w:rsidRPr="003E119E">
        <w:t xml:space="preserve">. zaprimljen je dopis u kojem </w:t>
      </w:r>
      <w:r w:rsidR="00367483">
        <w:t xml:space="preserve">privremeni </w:t>
      </w:r>
      <w:r w:rsidR="00367483" w:rsidRPr="006D7E7B">
        <w:t xml:space="preserve">stečajni upravitelj </w:t>
      </w:r>
      <w:r w:rsidR="00367483" w:rsidRPr="00EE5E45">
        <w:rPr>
          <w:bCs w:val="false"/>
        </w:rPr>
        <w:t xml:space="preserve">Ana Glavan </w:t>
      </w:r>
      <w:r w:rsidR="00367483">
        <w:rPr>
          <w:bCs w:val="false"/>
        </w:rPr>
        <w:t>Dukić iz Rijeke, Užarska 17/II</w:t>
      </w:r>
      <w:r w:rsidR="00367483" w:rsidRPr="003E119E">
        <w:t xml:space="preserve"> </w:t>
      </w:r>
      <w:r w:rsidR="00AF41A6" w:rsidRPr="003E119E">
        <w:t xml:space="preserve">moli </w:t>
      </w:r>
      <w:r w:rsidR="00AF41A6">
        <w:t xml:space="preserve">sud </w:t>
      </w:r>
      <w:r w:rsidR="00AF41A6" w:rsidRPr="003E119E">
        <w:t xml:space="preserve">da </w:t>
      </w:r>
      <w:r w:rsidR="00AF41A6">
        <w:t>je z</w:t>
      </w:r>
      <w:r w:rsidR="001C4C22">
        <w:t>bog</w:t>
      </w:r>
      <w:r w:rsidR="00AF41A6">
        <w:t xml:space="preserve"> zdravstvenih razloga </w:t>
      </w:r>
      <w:r w:rsidR="00AF41A6" w:rsidRPr="003E119E">
        <w:t>razriješi u ovom predmetu.</w:t>
      </w:r>
    </w:p>
    <w:p w:rsidRDefault="00AF41A6" w:rsidP="00AF41A6" w:rsidR="00AF41A6">
      <w:pPr>
        <w:autoSpaceDE w:val="false"/>
        <w:autoSpaceDN w:val="false"/>
        <w:adjustRightInd w:val="false"/>
        <w:ind w:firstLine="720"/>
        <w:jc w:val="both"/>
      </w:pPr>
      <w:r w:rsidRPr="003E119E">
        <w:t xml:space="preserve">Uvažavajući razloge koje je </w:t>
      </w:r>
      <w:r w:rsidR="000D72EB">
        <w:t xml:space="preserve">privremena </w:t>
      </w:r>
      <w:r w:rsidRPr="003E119E">
        <w:t>stečajn</w:t>
      </w:r>
      <w:r>
        <w:t>a</w:t>
      </w:r>
      <w:r w:rsidRPr="003E119E">
        <w:t xml:space="preserve"> upravitelj</w:t>
      </w:r>
      <w:r>
        <w:t>ica</w:t>
      </w:r>
      <w:r w:rsidRPr="003E119E">
        <w:t xml:space="preserve"> nave</w:t>
      </w:r>
      <w:r>
        <w:t>la</w:t>
      </w:r>
      <w:r w:rsidRPr="003E119E">
        <w:t xml:space="preserve"> u </w:t>
      </w:r>
      <w:r>
        <w:t xml:space="preserve">tom </w:t>
      </w:r>
      <w:r w:rsidRPr="003E119E">
        <w:t>podnesku</w:t>
      </w:r>
      <w:r>
        <w:t xml:space="preserve"> </w:t>
      </w:r>
      <w:r w:rsidRPr="003E119E">
        <w:t>sud je, teme</w:t>
      </w:r>
      <w:r w:rsidR="000D72EB">
        <w:t>ljem čl. 91</w:t>
      </w:r>
      <w:r w:rsidRPr="003E119E">
        <w:t xml:space="preserve">. st. </w:t>
      </w:r>
      <w:r>
        <w:t xml:space="preserve">5. </w:t>
      </w:r>
      <w:smartTag w:element="zakoni" w:uri="http://www.java.hr/xml/smarttags/zakoni">
        <w:r w:rsidRPr="003E119E">
          <w:t>Stečajnog zakona</w:t>
        </w:r>
      </w:smartTag>
      <w:r w:rsidRPr="003E119E">
        <w:t xml:space="preserve"> (dalje: SZ), razriješi</w:t>
      </w:r>
      <w:r>
        <w:t>o</w:t>
      </w:r>
      <w:r w:rsidRPr="003E119E">
        <w:t xml:space="preserve"> t</w:t>
      </w:r>
      <w:r>
        <w:t>u</w:t>
      </w:r>
      <w:r w:rsidRPr="003E119E">
        <w:t xml:space="preserve"> </w:t>
      </w:r>
      <w:r w:rsidR="000D72EB">
        <w:t xml:space="preserve">privremenu </w:t>
      </w:r>
      <w:r w:rsidRPr="003E119E">
        <w:t>stečajn</w:t>
      </w:r>
      <w:r>
        <w:t>u</w:t>
      </w:r>
      <w:r w:rsidRPr="003E119E">
        <w:t xml:space="preserve">  upravitelj</w:t>
      </w:r>
      <w:r>
        <w:t xml:space="preserve">icu </w:t>
      </w:r>
      <w:r w:rsidRPr="003E119E">
        <w:t>(toč. I izreke).</w:t>
      </w:r>
    </w:p>
    <w:p w:rsidRDefault="00AF41A6" w:rsidP="00AF41A6" w:rsidR="000D72EB">
      <w:pPr>
        <w:autoSpaceDE w:val="false"/>
        <w:autoSpaceDN w:val="false"/>
        <w:adjustRightInd w:val="false"/>
        <w:ind w:firstLine="720"/>
        <w:jc w:val="both"/>
      </w:pPr>
      <w:r w:rsidRPr="003E119E">
        <w:lastRenderedPageBreak/>
        <w:t xml:space="preserve">Temeljem odredbe čl. </w:t>
      </w:r>
      <w:r w:rsidR="000D72EB">
        <w:t>91</w:t>
      </w:r>
      <w:r w:rsidRPr="003E119E">
        <w:t xml:space="preserve">. st. 8. SZ-a za novog </w:t>
      </w:r>
      <w:r w:rsidR="000D72EB">
        <w:t xml:space="preserve">privremenog </w:t>
      </w:r>
      <w:r w:rsidRPr="003E119E">
        <w:t>stečajnog upravitelja imenova</w:t>
      </w:r>
      <w:r w:rsidR="00CB0144">
        <w:t xml:space="preserve">n je </w:t>
      </w:r>
      <w:r w:rsidR="000D72EB">
        <w:t xml:space="preserve">(automatskim odabirom kroz e-spis) </w:t>
      </w:r>
      <w:r w:rsidR="006A6320" w:rsidRPr="006A6320">
        <w:t>Dušan Crljenko iz Rijeke, Brca 8c</w:t>
      </w:r>
      <w:r w:rsidR="00D0511E">
        <w:t xml:space="preserve"> (toč. II izreke)</w:t>
      </w:r>
      <w:r w:rsidR="000D72EB">
        <w:t xml:space="preserve">. </w:t>
      </w:r>
    </w:p>
    <w:p w:rsidRDefault="00156D79" w:rsidP="00EE5E45" w:rsidR="00AF41A6">
      <w:pPr>
        <w:ind w:firstLine="708"/>
        <w:jc w:val="both"/>
      </w:pPr>
      <w:r>
        <w:t xml:space="preserve">Privremeni </w:t>
      </w:r>
      <w:r w:rsidRPr="006D7E7B">
        <w:t xml:space="preserve">stečajni upravitelj </w:t>
      </w:r>
      <w:r w:rsidR="006A6320" w:rsidRPr="006A6320">
        <w:t>Dušan Crljenko</w:t>
      </w:r>
      <w:r>
        <w:t xml:space="preserve"> pozvan je na </w:t>
      </w:r>
      <w:r w:rsidRPr="006D7E7B">
        <w:t>ročište radi rasprave o pretpostavkama za otvaranje stečajnoga postupka te radi očitovanja o prijedlogu za otvaranje stečajnoga postupka</w:t>
      </w:r>
      <w:r>
        <w:t xml:space="preserve">, temeljem </w:t>
      </w:r>
      <w:r w:rsidRPr="006D7E7B">
        <w:t xml:space="preserve">čl. 123. </w:t>
      </w:r>
      <w:r>
        <w:t xml:space="preserve">st. 1. i čl. 128. st. 3. </w:t>
      </w:r>
      <w:r w:rsidRPr="006D7E7B">
        <w:t>SZ-a</w:t>
      </w:r>
      <w:r w:rsidR="00AF41A6" w:rsidRPr="003E119E">
        <w:t xml:space="preserve"> (toč. III izreke).</w:t>
      </w:r>
    </w:p>
    <w:p w:rsidRDefault="006D7E7B" w:rsidP="006D7E7B" w:rsidR="006D7E7B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57AA6">
        <w:t>14</w:t>
      </w:r>
      <w:r w:rsidR="002D21F9" w:rsidRPr="002D21F9">
        <w:t xml:space="preserve">. </w:t>
      </w:r>
      <w:r w:rsidR="00CB0144">
        <w:t>ožujka</w:t>
      </w:r>
      <w:r w:rsidR="002D21F9" w:rsidRPr="002D21F9">
        <w:t xml:space="preserve"> 2016.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156D79" w:rsidP="005E3EB7" w:rsidR="00156D79">
      <w:pPr>
        <w:jc w:val="both"/>
      </w:pPr>
    </w:p>
    <w:p w:rsidRDefault="00156D79" w:rsidP="005E3EB7" w:rsidR="00156D79">
      <w:pPr>
        <w:jc w:val="both"/>
      </w:pPr>
    </w:p>
    <w:p w:rsidRDefault="00156D79" w:rsidP="005E3EB7" w:rsidR="00156D79">
      <w:pPr>
        <w:jc w:val="both"/>
      </w:pPr>
    </w:p>
    <w:p w:rsidRDefault="006D7E7B" w:rsidP="006D7E7B" w:rsidR="006D7E7B" w:rsidRPr="003E119E">
      <w:pPr>
        <w:jc w:val="both"/>
      </w:pPr>
      <w:r w:rsidRPr="003E119E">
        <w:t>UPUTA O PRAVNOM LIJEKU:</w:t>
      </w:r>
    </w:p>
    <w:p w:rsidRDefault="006D7E7B" w:rsidP="006D7E7B" w:rsidR="006D7E7B">
      <w:pPr>
        <w:jc w:val="both"/>
      </w:pPr>
      <w:r>
        <w:tab/>
      </w:r>
      <w:r w:rsidRPr="003E119E">
        <w:t>Protiv ovog rješenja mo</w:t>
      </w:r>
      <w:r w:rsidR="00156D79">
        <w:t>že se</w:t>
      </w:r>
      <w:r w:rsidRPr="003E119E">
        <w:t xml:space="preserve"> podnijeti </w:t>
      </w:r>
      <w:r w:rsidR="00156D79" w:rsidRPr="003E119E">
        <w:t>žalb</w:t>
      </w:r>
      <w:r w:rsidR="00156D79">
        <w:t>a</w:t>
      </w:r>
      <w:r w:rsidRPr="003E119E">
        <w:t xml:space="preserve"> u roku od osam dana. Žalba se podnosi ovome sudu u tri istovjetna primjerka, a o žalbi odlučuje Visoki trgovački sud Republike Hrvatske.</w:t>
      </w:r>
    </w:p>
    <w:p w:rsidRDefault="006D7E7B" w:rsidP="006D7E7B" w:rsidR="006D7E7B">
      <w:pPr>
        <w:jc w:val="both"/>
      </w:pPr>
    </w:p>
    <w:p w:rsidRDefault="00156D79" w:rsidP="006D7E7B" w:rsidR="00156D79" w:rsidRPr="003E119E">
      <w:pPr>
        <w:jc w:val="both"/>
      </w:pPr>
    </w:p>
    <w:p w:rsidRDefault="006D7E7B" w:rsidP="006D7E7B" w:rsidR="006D7E7B">
      <w:pPr>
        <w:jc w:val="both"/>
      </w:pPr>
      <w:r w:rsidRPr="003E119E">
        <w:t>DNA</w:t>
      </w:r>
      <w:r>
        <w:t>:</w:t>
      </w:r>
    </w:p>
    <w:p w:rsidRDefault="006D7E7B" w:rsidP="006D7E7B" w:rsidR="006D7E7B" w:rsidRPr="006D7E7B">
      <w:pPr>
        <w:jc w:val="both"/>
      </w:pPr>
      <w:r>
        <w:t>- d</w:t>
      </w:r>
      <w:r w:rsidRPr="003E119E">
        <w:t xml:space="preserve">osadašnji </w:t>
      </w:r>
      <w:r w:rsidRPr="006D7E7B">
        <w:rPr>
          <w:lang w:val="sv-SE"/>
        </w:rPr>
        <w:t>privremeni stečajni upravitelj Ana Glavan Dukić</w:t>
      </w:r>
      <w:r w:rsidR="006A6320">
        <w:rPr>
          <w:lang w:val="sv-SE"/>
        </w:rPr>
        <w:t>,</w:t>
      </w:r>
    </w:p>
    <w:p w:rsidRDefault="006D7E7B" w:rsidP="005E3EB7" w:rsidR="005E3EB7" w:rsidRPr="004E6F95">
      <w:pPr>
        <w:jc w:val="both"/>
      </w:pPr>
      <w:r>
        <w:rPr>
          <w:lang w:val="sv-SE"/>
        </w:rPr>
        <w:t xml:space="preserve">- </w:t>
      </w:r>
      <w:r w:rsidRPr="006D7E7B">
        <w:rPr>
          <w:lang w:val="sv-SE"/>
        </w:rPr>
        <w:t xml:space="preserve">privremeni stečajni upravitelj </w:t>
      </w:r>
      <w:r w:rsidR="00C57AA6" w:rsidRPr="00C57AA6">
        <w:t>Dušan Crljenko iz Rijeke, Brca 8c</w:t>
      </w:r>
      <w:r w:rsidR="00156D79">
        <w:t>,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6D7E7B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A02A37" w:rsidRPr="002E751B">
        <w:rPr>
          <w:lang w:val="sv-SE"/>
        </w:rPr>
        <w:t>predlagatelj</w:t>
      </w:r>
      <w:r w:rsidR="00CB0144">
        <w:rPr>
          <w:lang w:val="sv-SE"/>
        </w:rPr>
        <w:t>u</w:t>
      </w:r>
      <w:r w:rsidR="00C57AA6">
        <w:rPr>
          <w:lang w:val="sv-SE"/>
        </w:rPr>
        <w:t xml:space="preserve"> po pun.</w:t>
      </w:r>
      <w:r w:rsidR="00A02A37">
        <w:rPr>
          <w:lang w:val="sv-SE"/>
        </w:rPr>
        <w:t>,</w:t>
      </w:r>
    </w:p>
    <w:p w:rsidRDefault="005A4786" w:rsidP="005A4786" w:rsidR="005A4786">
      <w:pPr>
        <w:jc w:val="both"/>
        <w:rPr>
          <w:lang w:val="sv-SE"/>
        </w:rPr>
      </w:pPr>
      <w:r w:rsidRPr="002E751B">
        <w:rPr>
          <w:lang w:val="sv-SE"/>
        </w:rPr>
        <w:t xml:space="preserve">- dužnik </w:t>
      </w:r>
      <w:r w:rsidR="00C57AA6" w:rsidRPr="00C57AA6">
        <w:rPr>
          <w:lang w:val="sv-SE"/>
        </w:rPr>
        <w:t>DOLAND NEKRETNINE d.o.o. Novigrad, Mandrač 26</w:t>
      </w:r>
      <w:r w:rsidR="00AF41A6">
        <w:rPr>
          <w:lang w:val="sv-SE"/>
        </w:rPr>
        <w:t>.</w:t>
      </w:r>
    </w:p>
    <w:p w:rsidRDefault="00AF41A6" w:rsidP="005A4786" w:rsidR="00AF41A6">
      <w:pPr>
        <w:jc w:val="both"/>
        <w:rPr>
          <w:lang w:val="sv-SE"/>
        </w:rPr>
      </w:pPr>
    </w:p>
    <w:p w:rsidRDefault="00AF41A6" w:rsidP="00AF41A6" w:rsidR="000D72EB" w:rsidRPr="002E751B">
      <w:pPr>
        <w:jc w:val="both"/>
        <w:rPr>
          <w:lang w:val="sv-SE"/>
        </w:rPr>
      </w:pPr>
      <w:r>
        <w:rPr>
          <w:lang w:val="sv-SE"/>
        </w:rPr>
        <w:t xml:space="preserve">Po pravomoćnosti: </w:t>
      </w:r>
      <w:r w:rsidRPr="00AF41A6">
        <w:rPr>
          <w:lang w:val="sv-SE"/>
        </w:rPr>
        <w:t>Ministarstvo pravosuđa</w:t>
      </w:r>
      <w:r>
        <w:rPr>
          <w:lang w:val="sv-SE"/>
        </w:rPr>
        <w:t xml:space="preserve">, </w:t>
      </w:r>
      <w:r w:rsidRPr="00AF41A6">
        <w:rPr>
          <w:lang w:val="sv-SE"/>
        </w:rPr>
        <w:t>Ulica grada Vukovara 49, 10000 Zagreb</w:t>
      </w:r>
      <w:r w:rsidR="00156D79">
        <w:rPr>
          <w:lang w:val="sv-SE"/>
        </w:rPr>
        <w:t xml:space="preserve">, uz preslik </w:t>
      </w:r>
      <w:r w:rsidR="00156D79" w:rsidRPr="003E119E">
        <w:t>dopis</w:t>
      </w:r>
      <w:r w:rsidR="00156D79">
        <w:t xml:space="preserve">a privremenog </w:t>
      </w:r>
      <w:r w:rsidR="00156D79" w:rsidRPr="006D7E7B">
        <w:t>stečajn</w:t>
      </w:r>
      <w:r w:rsidR="00156D79">
        <w:t xml:space="preserve">og </w:t>
      </w:r>
      <w:r w:rsidR="00156D79" w:rsidRPr="006D7E7B">
        <w:t>upravitelj</w:t>
      </w:r>
      <w:r w:rsidR="00156D79">
        <w:t>a</w:t>
      </w:r>
      <w:r w:rsidR="00156D79" w:rsidRPr="006D7E7B">
        <w:t xml:space="preserve"> </w:t>
      </w:r>
      <w:r w:rsidR="00156D79">
        <w:rPr>
          <w:bCs w:val="false"/>
        </w:rPr>
        <w:t>Ane</w:t>
      </w:r>
      <w:r w:rsidR="00156D79" w:rsidRPr="00EE5E45">
        <w:rPr>
          <w:bCs w:val="false"/>
        </w:rPr>
        <w:t xml:space="preserve"> Glavan </w:t>
      </w:r>
      <w:r w:rsidR="00156D79">
        <w:rPr>
          <w:bCs w:val="false"/>
        </w:rPr>
        <w:t xml:space="preserve">Dukić od </w:t>
      </w:r>
      <w:r w:rsidR="00CB0144">
        <w:t>09</w:t>
      </w:r>
      <w:r w:rsidR="000D72EB" w:rsidRPr="003E119E">
        <w:t xml:space="preserve">. </w:t>
      </w:r>
      <w:r w:rsidR="00CB0144">
        <w:t>ožujka</w:t>
      </w:r>
      <w:r w:rsidR="000D72EB" w:rsidRPr="003E119E">
        <w:t xml:space="preserve"> 201</w:t>
      </w:r>
      <w:r w:rsidR="000D72EB">
        <w:t>6</w:t>
      </w:r>
      <w:r w:rsidR="000D72EB" w:rsidRPr="003E119E">
        <w:t>.</w:t>
      </w:r>
      <w:r w:rsidR="00156D79" w:rsidRPr="00156D79">
        <w:rPr>
          <w:lang w:val="sv-SE"/>
        </w:rPr>
        <w:t xml:space="preserve"> </w:t>
      </w:r>
      <w:r w:rsidR="00156D79">
        <w:rPr>
          <w:lang w:val="sv-SE"/>
        </w:rPr>
        <w:t>(čl. 78. st. 6. SZ-a)</w:t>
      </w:r>
    </w:p>
    <w:sectPr w:rsidSect="001413F7" w:rsidR="000D72EB" w:rsidRPr="002E751B">
      <w:headerReference w:type="default" r:id="rId11"/>
      <w:headerReference w:type="first" r:id="rId12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635" w:rsidP="005E3EB7" w:rsidR="00B70635">
      <w:r>
        <w:separator/>
      </w:r>
    </w:p>
  </w:endnote>
  <w:endnote w:id="0" w:type="continuationSeparator">
    <w:p w:rsidRDefault="00B70635" w:rsidP="005E3EB7" w:rsidR="00B70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635" w:rsidP="005E3EB7" w:rsidR="00B70635">
      <w:r>
        <w:separator/>
      </w:r>
    </w:p>
  </w:footnote>
  <w:footnote w:id="0" w:type="continuationSeparator">
    <w:p w:rsidRDefault="00B70635" w:rsidP="005E3EB7" w:rsidR="00B70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A94B52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F56D9">
          <w:rPr>
            <w:noProof/>
          </w:rPr>
          <w:t>2</w:t>
        </w:r>
        <w:r>
          <w:fldChar w:fldCharType="end"/>
        </w:r>
        <w:r>
          <w:tab/>
        </w:r>
        <w:r w:rsidR="00A94B52" w:rsidRPr="00A94B52">
          <w:t>Posl.br.: 10 St-4</w:t>
        </w:r>
        <w:r w:rsidR="006A6320">
          <w:t>01</w:t>
        </w:r>
        <w:r w:rsidR="00A94B52" w:rsidRPr="00A94B52">
          <w:t>/16-</w:t>
        </w:r>
        <w:r w:rsidR="006A6320">
          <w:t>14</w:t>
        </w:r>
      </w:p>
    </w:sdtContent>
  </w:sdt>
  <w:p w:rsidRDefault="006F56D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A94B52">
      <w:t>4</w:t>
    </w:r>
    <w:r w:rsidR="006A6320">
      <w:t>01</w:t>
    </w:r>
    <w:r>
      <w:t>/1</w:t>
    </w:r>
    <w:r w:rsidR="00A94B52">
      <w:t>6</w:t>
    </w:r>
    <w:r>
      <w:t>-</w:t>
    </w:r>
    <w:r w:rsidR="006A6320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D72EB"/>
    <w:rsid w:val="00107DA9"/>
    <w:rsid w:val="001413F7"/>
    <w:rsid w:val="00146239"/>
    <w:rsid w:val="00156D79"/>
    <w:rsid w:val="001C4C22"/>
    <w:rsid w:val="00243371"/>
    <w:rsid w:val="00262377"/>
    <w:rsid w:val="00264035"/>
    <w:rsid w:val="0029389A"/>
    <w:rsid w:val="002D21F9"/>
    <w:rsid w:val="002D55AD"/>
    <w:rsid w:val="002E751B"/>
    <w:rsid w:val="003540FC"/>
    <w:rsid w:val="00367483"/>
    <w:rsid w:val="003B74B1"/>
    <w:rsid w:val="004342D9"/>
    <w:rsid w:val="004403B7"/>
    <w:rsid w:val="00483983"/>
    <w:rsid w:val="0051365F"/>
    <w:rsid w:val="00554328"/>
    <w:rsid w:val="005A4786"/>
    <w:rsid w:val="005E3EB7"/>
    <w:rsid w:val="006A6320"/>
    <w:rsid w:val="006B16DE"/>
    <w:rsid w:val="006D7E7B"/>
    <w:rsid w:val="006F56D9"/>
    <w:rsid w:val="00751A0E"/>
    <w:rsid w:val="00760B18"/>
    <w:rsid w:val="00814FDD"/>
    <w:rsid w:val="008833E8"/>
    <w:rsid w:val="00980656"/>
    <w:rsid w:val="00985388"/>
    <w:rsid w:val="00997040"/>
    <w:rsid w:val="00A02A37"/>
    <w:rsid w:val="00A31712"/>
    <w:rsid w:val="00A43D8D"/>
    <w:rsid w:val="00A560B4"/>
    <w:rsid w:val="00A94B52"/>
    <w:rsid w:val="00AB1344"/>
    <w:rsid w:val="00AB661B"/>
    <w:rsid w:val="00AF0F8E"/>
    <w:rsid w:val="00AF41A6"/>
    <w:rsid w:val="00B10E2B"/>
    <w:rsid w:val="00B67E58"/>
    <w:rsid w:val="00B70635"/>
    <w:rsid w:val="00B849FE"/>
    <w:rsid w:val="00C57AA6"/>
    <w:rsid w:val="00C93D20"/>
    <w:rsid w:val="00CB0144"/>
    <w:rsid w:val="00D0511E"/>
    <w:rsid w:val="00D0774E"/>
    <w:rsid w:val="00D14604"/>
    <w:rsid w:val="00DF28E8"/>
    <w:rsid w:val="00E1576B"/>
    <w:rsid w:val="00E40527"/>
    <w:rsid w:val="00E92C33"/>
    <w:rsid w:val="00EE5E45"/>
    <w:rsid w:val="00F26397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6D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6D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6D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6D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6D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6D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6D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6D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St-401/2016-14</izvorni_sadrzaj>
    <derivirana_varijabla naziv="DomainObject.Oznaka_1">St-401/2016-14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DOLAND NEKRETNINE d.o.o. NOVIGRAD</izvorni_sadrzaj>
    <derivirana_varijabla naziv="DomainObject.Predmet.ProtustrankaFormated_1">  DOLAND NEKRETNINE d.o.o. NOVIGRAD</derivirana_varijabla>
  </DomainObject.Predmet.ProtustrankaFormated>
  <DomainObject.Predmet.ProtustrankaFormatedOIB>
    <izvorni_sadrzaj>  DOLAND NEKRETNINE d.o.o. NOVIGRAD, OIB 06579706258</izvorni_sadrzaj>
    <derivirana_varijabla naziv="DomainObject.Predmet.ProtustrankaFormatedOIB_1">  DOLAND NEKRETNINE d.o.o. NOVIGRAD, OIB 06579706258</derivirana_varijabla>
  </DomainObject.Predmet.ProtustrankaFormatedOIB>
  <DomainObject.Predmet.ProtustrankaFormatedWithAdress>
    <izvorni_sadrzaj> DOLAND NEKRETNINE d.o.o. NOVIGRAD, Mandrač 26, 52466 Novigrad</izvorni_sadrzaj>
    <derivirana_varijabla naziv="DomainObject.Predmet.ProtustrankaFormatedWithAdress_1"> DOLAND NEKRETNINE d.o.o. NOVIGRAD, Mandrač 26, 52466 Novigrad</derivirana_varijabla>
  </DomainObject.Predmet.ProtustrankaFormatedWithAdress>
  <DomainObject.Predmet.ProtustrankaFormatedWithAdressOIB>
    <izvorni_sadrzaj> DOLAND NEKRETNINE d.o.o. NOVIGRAD, OIB 06579706258, Mandrač 26, 52466 Novigrad</izvorni_sadrzaj>
    <derivirana_varijabla naziv="DomainObject.Predmet.ProtustrankaFormatedWithAdressOIB_1"> DOLAND NEKRETNINE d.o.o. NOVIGRAD, OIB 06579706258, Mandrač 26, 52466 Novigrad</derivirana_varijabla>
  </DomainObject.Predmet.ProtustrankaFormatedWithAdressOIB>
  <DomainObject.Predmet.ProtustrankaWithAdress>
    <izvorni_sadrzaj>DOLAND NEKRETNINE d.o.o. NOVIGRAD Mandrač 26, 52466 Novigrad</izvorni_sadrzaj>
    <derivirana_varijabla naziv="DomainObject.Predmet.ProtustrankaWithAdress_1">DOLAND NEKRETNINE d.o.o. NOVIGRAD Mandrač 26, 52466 Novigrad</derivirana_varijabla>
  </DomainObject.Predmet.ProtustrankaWithAdress>
  <DomainObject.Predmet.ProtustrankaWithAdressOIB>
    <izvorni_sadrzaj>DOLAND NEKRETNINE d.o.o. NOVIGRAD, OIB 06579706258, Mandrač 26, 52466 Novigrad</izvorni_sadrzaj>
    <derivirana_varijabla naziv="DomainObject.Predmet.ProtustrankaWithAdressOIB_1">DOLAND NEKRETNINE d.o.o. NOVIGRAD, OIB 06579706258, Mandrač 26, 52466 Novigrad</derivirana_varijabla>
  </DomainObject.Predmet.ProtustrankaWithAdressOIB>
  <DomainObject.Predmet.ProtustrankaNazivFormated>
    <izvorni_sadrzaj>DOLAND NEKRETNINE d.o.o. NOVIGRAD</izvorni_sadrzaj>
    <derivirana_varijabla naziv="DomainObject.Predmet.ProtustrankaNazivFormated_1">DOLAND NEKRETNINE d.o.o. NOVIGRAD</derivirana_varijabla>
  </DomainObject.Predmet.ProtustrankaNazivFormated>
  <DomainObject.Predmet.ProtustrankaNazivFormatedOIB>
    <izvorni_sadrzaj>DOLAND NEKRETNINE d.o.o. NOVIGRAD, OIB 06579706258</izvorni_sadrzaj>
    <derivirana_varijabla naziv="DomainObject.Predmet.ProtustrankaNazivFormatedOIB_1">DOLAND NEKRETNINE d.o.o. NOVIGRAD, OIB 06579706258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AG, ŠVICARSKA, ZURICH zastupanog po punomoćniku Odvj. društvo Ilić, Orehovec &amp; Partneri d.o.o. Zagreb</izvorni_sadrzaj>
    <derivirana_varijabla naziv="DomainObject.Predmet.StrankaFormated_1">  NLB Interfinanz AG, ŠVICARSKA, ZURICH zastupanog po punomoćniku Odvj. društvo Ilić, Orehovec &amp; Partneri d.o.o. Zagreb</derivirana_varijabla>
  </DomainObject.Predmet.StrankaFormated>
  <DomainObject.Predmet.StrankaFormatedOIB>
    <izvorni_sadrzaj>  NLB Interfinanz AG, ŠVICARSKA, ZURICH, OIB 43668676136 zastupanog po punomoćniku Odvj. društvo Ilić, Orehovec &amp; Partneri d.o.o. Zagreb</izvorni_sadrzaj>
    <derivirana_varijabla naziv="DomainObject.Predmet.StrankaFormatedOIB_1">  NLB Interfinanz AG, ŠVICARSKA, ZURICH, OIB 43668676136 zastupanog po punomoćniku Odvj. društvo Ilić, Orehovec &amp; Partneri d.o.o. Zagreb</derivirana_varijabla>
  </DomainObject.Predmet.StrankaFormatedOIB>
  <DomainObject.Predmet.StrankaFormatedWithAdress>
    <izvorni_sadrzaj> NLB Interfinanz AG, ŠVICARSKA, ZURICH, Beethovenstrasse 48, ZURICH zastupanog po punomoćniku Odvj. društvo Ilić, Orehovec &amp; Partneri d.o.o. Zagreb</izvorni_sadrzaj>
    <derivirana_varijabla naziv="DomainObject.Predmet.StrankaFormatedWithAdress_1"> NLB Interfinanz AG, ŠVICARSKA, ZURICH, Beethovenstrasse 48, ZURICH zastupanog po punomoćniku Odvj. društvo Ilić, Orehovec &amp; Partneri d.o.o. Zagreb</derivirana_varijabla>
  </DomainObject.Predmet.StrankaFormatedWithAdress>
  <DomainObject.Predmet.StrankaFormatedWithAdressOIB>
    <izvorni_sadrzaj> NLB Interfinanz AG, ŠVICARSKA, ZURICH, OIB 43668676136, Beethovenstrasse 48, ZURICH zastupanog po punomoćniku Odvj. društvo Ilić, Orehovec &amp; Partneri d.o.o. Zagreb</izvorni_sadrzaj>
    <derivirana_varijabla naziv="DomainObject.Predmet.StrankaFormatedWithAdressOIB_1"> NLB Interfinanz AG, ŠVICARSKA, ZURICH, OIB 43668676136, Beethovenstrasse 48, ZURICH zastupanog po punomoćniku Odvj. društvo Ilić, Orehovec &amp; Partneri d.o.o. Zagreb</derivirana_varijabla>
  </DomainObject.Predmet.StrankaFormatedWithAdressOIB>
  <DomainObject.Predmet.StrankaWithAdress>
    <izvorni_sadrzaj>NLB Interfinanz AG, ŠVICARSKA, ZURICH Beethovenstrasse 48,ZURICH</izvorni_sadrzaj>
    <derivirana_varijabla naziv="DomainObject.Predmet.StrankaWithAdress_1">NLB Interfinanz AG, ŠVICARSKA, ZURICH Beethovenstrasse 48,ZURICH</derivirana_varijabla>
  </DomainObject.Predmet.StrankaWithAdress>
  <DomainObject.Predmet.StrankaWithAdressOIB>
    <izvorni_sadrzaj>NLB Interfinanz AG, ŠVICARSKA, ZURICH, OIB 43668676136, Beethovenstrasse 48,ZURICH</izvorni_sadrzaj>
    <derivirana_varijabla naziv="DomainObject.Predmet.StrankaWithAdressOIB_1">NLB Interfinanz AG, ŠVICARSKA, ZURICH, OIB 43668676136, Beethovenstrasse 48,ZURICH</derivirana_varijabla>
  </DomainObject.Predmet.StrankaWithAdressOIB>
  <DomainObject.Predmet.StrankaNazivFormated>
    <izvorni_sadrzaj>NLB Interfinanz AG, ŠVICARSKA, ZURICH</izvorni_sadrzaj>
    <derivirana_varijabla naziv="DomainObject.Predmet.StrankaNazivFormated_1">NLB Interfinanz AG, ŠVICARSKA, ZURICH</derivirana_varijabla>
  </DomainObject.Predmet.StrankaNazivFormated>
  <DomainObject.Predmet.StrankaNazivFormatedOIB>
    <izvorni_sadrzaj>NLB Interfinanz AG, ŠVICARSKA, ZURICH, OIB 43668676136</izvorni_sadrzaj>
    <derivirana_varijabla naziv="DomainObject.Predmet.StrankaNazivFormatedOIB_1">NLB Interfinanz AG, ŠVICARSKA, ZURICH, OIB 43668676136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12365515.76</izvorni_sadrzaj>
    <derivirana_varijabla naziv="DomainObject.Predmet.TrenutnaVrijednost_1">12365515.76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NLB Interfinanz AG, ŠVICARSKA, ZURICH zastupanog po punomoćniku Odvj. društvo Ilić, Orehovec &amp; Partneri d.o.o. Zagreb</item>
    </izvorni_sadrzaj>
    <derivirana_varijabla naziv="DomainObject.Predmet.StrankaListFormated_1">
      <item>NLB Interfinanz AG, ŠVICARSKA, ZURICH zastupanog po punomoćniku Odvj. društvo Ilić, Orehovec &amp; Partneri d.o.o. Zagreb</item>
    </derivirana_varijabla>
  </DomainObject.Predmet.StrankaListFormated>
  <DomainObject.Predmet.StrankaListFormatedOIB>
    <izvorni_sadrzaj>
      <item>NLB Interfinanz AG, ŠVICARSKA, ZURICH, OIB 43668676136 zastupanog po punomoćniku Odvj. društvo Ilić, Orehovec &amp; Partneri d.o.o. Zagreb</item>
    </izvorni_sadrzaj>
    <derivirana_varijabla naziv="DomainObject.Predmet.StrankaListFormatedOIB_1">
      <item>NLB Interfinanz AG, ŠVICARSKA, ZURICH, OIB 43668676136 zastupanog po punomoćniku Odvj. društvo Ilić, Orehovec &amp; Partneri d.o.o. Zagreb</item>
    </derivirana_varijabla>
  </DomainObject.Predmet.StrankaListFormatedOIB>
  <DomainObject.Predmet.StrankaListFormatedWithAdress>
    <izvorni_sadrzaj>
      <item>NLB Interfinanz AG, ŠVICARSKA, ZURICH, Beethovenstrasse 48, ZURICH zastupanog po punomoćniku Odvj. društvo Ilić, Orehovec &amp; Partneri d.o.o. Zagreb</item>
    </izvorni_sadrzaj>
    <derivirana_varijabla naziv="DomainObject.Predmet.StrankaListFormatedWithAdress_1">
      <item>NLB Interfinanz AG, ŠVICARSKA, ZURICH, Beethovenstrasse 48, ZURICH zastupanog po punomoćniku Odvj. društvo Ilić, Orehovec &amp; Partneri d.o.o. Zagreb</item>
    </derivirana_varijabla>
  </DomainObject.Predmet.StrankaListFormatedWithAdress>
  <DomainObject.Predmet.StrankaListFormatedWithAdressOIB>
    <izvorni_sadrzaj>
      <item>NLB Interfinanz AG, ŠVICARSKA, ZURICH, OIB 43668676136, Beethovenstrasse 48, ZURICH zastupanog po punomoćniku Odvj. društvo Ilić, Orehovec &amp; Partneri d.o.o. Zagreb</item>
    </izvorni_sadrzaj>
    <derivirana_varijabla naziv="DomainObject.Predmet.StrankaListFormatedWithAdressOIB_1">
      <item>NLB Interfinanz AG, ŠVICARSKA, ZURICH, OIB 43668676136, Beethovenstrasse 48, ZURICH zastupanog po punomoćniku Odvj. društvo Ilić, Orehovec &amp; Partneri d.o.o. Zagreb</item>
    </derivirana_varijabla>
  </DomainObject.Predmet.StrankaListFormatedWithAdressOIB>
  <DomainObject.Predmet.StrankaListNazivFormated>
    <izvorni_sadrzaj>
      <item>NLB Interfinanz AG, ŠVICARSKA, ZURICH</item>
    </izvorni_sadrzaj>
    <derivirana_varijabla naziv="DomainObject.Predmet.StrankaListNazivFormated_1">
      <item>NLB Interfinanz AG, ŠVICARSKA, ZURICH</item>
    </derivirana_varijabla>
  </DomainObject.Predmet.StrankaListNazivFormated>
  <DomainObject.Predmet.StrankaListNazivFormatedOIB>
    <izvorni_sadrzaj>
      <item>NLB Interfinanz AG, ŠVICARSKA, ZURICH, OIB 43668676136</item>
    </izvorni_sadrzaj>
    <derivirana_varijabla naziv="DomainObject.Predmet.StrankaListNazivFormatedOIB_1">
      <item>NLB Interfinanz AG, ŠVICARSKA, ZURICH, OIB 43668676136</item>
    </derivirana_varijabla>
  </DomainObject.Predmet.StrankaListNazivFormatedOIB>
  <DomainObject.Predmet.ProtuStrankaListFormated>
    <izvorni_sadrzaj>
      <item>DOLAND NEKRETNINE d.o.o. NOVIGRAD</item>
    </izvorni_sadrzaj>
    <derivirana_varijabla naziv="DomainObject.Predmet.ProtuStrankaListFormated_1">
      <item>DOLAND NEKRETNINE d.o.o. NOVIGRAD</item>
    </derivirana_varijabla>
  </DomainObject.Predmet.ProtuStrankaListFormated>
  <DomainObject.Predmet.ProtuStrankaListFormatedOIB>
    <izvorni_sadrzaj>
      <item>DOLAND NEKRETNINE d.o.o. NOVIGRAD, OIB 06579706258</item>
    </izvorni_sadrzaj>
    <derivirana_varijabla naziv="DomainObject.Predmet.ProtuStrankaListFormatedOIB_1">
      <item>DOLAND NEKRETNINE d.o.o. NOVIGRAD, OIB 06579706258</item>
    </derivirana_varijabla>
  </DomainObject.Predmet.ProtuStrankaListFormatedOIB>
  <DomainObject.Predmet.ProtuStrankaListFormatedWithAdress>
    <izvorni_sadrzaj>
      <item>DOLAND NEKRETNINE d.o.o. NOVIGRAD, Mandrač 26, 52466 Novigrad</item>
    </izvorni_sadrzaj>
    <derivirana_varijabla naziv="DomainObject.Predmet.ProtuStrankaListFormatedWithAdress_1">
      <item>DOLAND NEKRETNINE d.o.o. NOVIGRAD, Mandrač 26, 52466 Novigrad</item>
    </derivirana_varijabla>
  </DomainObject.Predmet.ProtuStrankaListFormatedWithAdress>
  <DomainObject.Predmet.ProtuStrankaListFormatedWithAdressOIB>
    <izvorni_sadrzaj>
      <item>DOLAND NEKRETNINE d.o.o. NOVIGRAD, OIB 06579706258, Mandrač 26, 52466 Novigrad</item>
    </izvorni_sadrzaj>
    <derivirana_varijabla naziv="DomainObject.Predmet.ProtuStrankaListFormatedWithAdressOIB_1">
      <item>DOLAND NEKRETNINE d.o.o. NOVIGRAD, OIB 06579706258, Mandrač 26, 52466 Novigrad</item>
    </derivirana_varijabla>
  </DomainObject.Predmet.ProtuStrankaListFormatedWithAdressOIB>
  <DomainObject.Predmet.ProtuStrankaListNazivFormated>
    <izvorni_sadrzaj>
      <item>DOLAND NEKRETNINE d.o.o. NOVIGRAD</item>
    </izvorni_sadrzaj>
    <derivirana_varijabla naziv="DomainObject.Predmet.ProtuStrankaListNazivFormated_1">
      <item>DOLAND NEKRETNINE d.o.o. NOVIGRAD</item>
    </derivirana_varijabla>
  </DomainObject.Predmet.ProtuStrankaListNazivFormated>
  <DomainObject.Predmet.ProtuStrankaListNazivFormatedOIB>
    <izvorni_sadrzaj>
      <item>DOLAND NEKRETNINE d.o.o. NOVIGRAD, OIB 06579706258</item>
    </izvorni_sadrzaj>
    <derivirana_varijabla naziv="DomainObject.Predmet.ProtuStrankaListNazivFormatedOIB_1">
      <item>DOLAND NEKRETNINE d.o.o. NOVIGRAD, OIB 06579706258</item>
    </derivirana_varijabla>
  </DomainObject.Predmet.ProtuStrankaListNazivFormatedOIB>
  <DomainObject.Predmet.OstaliListFormated>
    <izvorni_sadrzaj>
      <item>Odvj. društvo Ilić, Orehovec &amp; Partneri d.o.o. Zagreb punomoćnik sudionika u postupku NLB Interfinanz AG, ŠVICARSKA, ZURICH</item>
    </izvorni_sadrzaj>
    <derivirana_varijabla naziv="DomainObject.Predmet.OstaliListFormated_1">
      <item>Odvj. društvo Ilić, Orehovec &amp; Partneri d.o.o. Zagreb punomoćnik sudionika u postupku NLB Interfinanz AG, ŠVICARSKA, ZURICH</item>
    </derivirana_varijabla>
  </DomainObject.Predmet.OstaliListFormated>
  <DomainObject.Predmet.OstaliListFormatedOIB>
    <izvorni_sadrzaj>
      <item>Odvj. društvo Ilić, Orehovec &amp; Partneri d.o.o. Zagreb, OIB 95898073413 punomoćnik sudionika u postupku NLB Interfinanz AG, ŠVICARSKA, ZURICH</item>
    </izvorni_sadrzaj>
    <derivirana_varijabla naziv="DomainObject.Predmet.OstaliListFormatedOIB_1">
      <item>Odvj. društvo Ilić, Orehovec &amp; Partneri d.o.o. Zagreb, OIB 95898073413 punomoćnik sudionika u postupku NLB Interfinanz AG, ŠVICARSKA, ZURICH</item>
    </derivirana_varijabla>
  </DomainObject.Predmet.OstaliListFormatedOIB>
  <DomainObject.Predmet.OstaliListFormatedWithAdress>
    <izvorni_sadrzaj>
      <item>Odvj. društvo Ilić, Orehovec &amp; Partneri d.o.o. Zagreb, Smičiklasova 18, 10000 Zagreb punomoćnik sudionika u postupku NLB Interfinanz AG, ŠVICARSKA, ZURICH</item>
    </izvorni_sadrzaj>
    <derivirana_varijabla naziv="DomainObject.Predmet.OstaliListFormatedWithAdress_1">
      <item>Odvj. društvo Ilić, Orehovec &amp; Partneri d.o.o. Zagreb, Smičiklasova 18, 10000 Zagreb punomoćnik sudionika u postupku NLB Interfinanz AG, ŠVICARSKA, ZURICH</item>
    </derivirana_varijabla>
  </DomainObject.Predmet.OstaliListFormatedWithAdress>
  <DomainObject.Predmet.OstaliListFormatedWithAdressOIB>
    <izvorni_sadrzaj>
      <item>Odvj. društvo Ilić, Orehovec &amp; Partneri d.o.o. Zagreb, OIB 95898073413, Smičiklasova 18, 10000 Zagreb punomoćnik sudionika u postupku NLB Interfinanz AG, ŠVICARSKA, ZURICH</item>
    </izvorni_sadrzaj>
    <derivirana_varijabla naziv="DomainObject.Predmet.OstaliListFormatedWithAdressOIB_1">
      <item>Odvj. društvo Ilić, Orehovec &amp; Partneri d.o.o. Zagreb, OIB 95898073413, Smičiklasova 18, 10000 Zagreb punomoćnik sudionika u postupku NLB Interfinanz AG, ŠVICARSKA, ZURICH</item>
    </derivirana_varijabla>
  </DomainObject.Predmet.OstaliListFormatedWithAdressOIB>
  <DomainObject.Predmet.OstaliListNazivFormated>
    <izvorni_sadrzaj>
      <item>Odvj. društvo Ilić, Orehovec &amp; Partneri d.o.o. Zagreb</item>
    </izvorni_sadrzaj>
    <derivirana_varijabla naziv="DomainObject.Predmet.OstaliListNazivFormated_1">
      <item>Odvj. društvo Ilić, Orehovec &amp; Partneri d.o.o. Zagreb</item>
    </derivirana_varijabla>
  </DomainObject.Predmet.OstaliListNazivFormated>
  <DomainObject.Predmet.OstaliListNazivFormatedOIB>
    <izvorni_sadrzaj>
      <item>Odvj. društvo Ilić, Orehovec &amp; Partneri d.o.o. Zagreb, OIB 95898073413</item>
    </izvorni_sadrzaj>
    <derivirana_varijabla naziv="DomainObject.Predmet.OstaliListNazivFormatedOIB_1">
      <item>Odvj. društvo Ilić, Orehovec &amp; Partneri d.o.o. Zagreb,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St-401/2016-14</izvorni_sadrzaj>
    <derivirana_varijabla naziv="DomainObject.PoslovniBrojDokumenta_1">St-401/2016-14</derivirana_varijabla>
  </DomainObject.PoslovniBrojDokumenta>
  <DomainObject.Predmet.StrankaIDrugi>
    <izvorni_sadrzaj>NLB Interfinanz AG, ŠVICARSKA, ZURICH</izvorni_sadrzaj>
    <derivirana_varijabla naziv="DomainObject.Predmet.StrankaIDrugi_1">NLB Interfinanz AG, ŠVICARSKA, ZURICH</derivirana_varijabla>
  </DomainObject.Predmet.StrankaIDrugi>
  <DomainObject.Predmet.ProtustrankaIDrugi>
    <izvorni_sadrzaj>DOLAND NEKRETNINE d.o.o. NOVIGRAD</izvorni_sadrzaj>
    <derivirana_varijabla naziv="DomainObject.Predmet.ProtustrankaIDrugi_1">DOLAND NEKRETNINE d.o.o. NOVIGRAD</derivirana_varijabla>
  </DomainObject.Predmet.ProtustrankaIDrugi>
  <DomainObject.Predmet.StrankaIDrugiAdressOIB>
    <izvorni_sadrzaj>NLB Interfinanz AG, ŠVICARSKA, ZURICH, OIB 43668676136, Beethovenstrasse 48, ZURICH</izvorni_sadrzaj>
    <derivirana_varijabla naziv="DomainObject.Predmet.StrankaIDrugiAdressOIB_1">NLB Interfinanz AG, ŠVICARSKA, ZURICH, OIB 43668676136, Beethovenstrasse 48, ZURICH</derivirana_varijabla>
  </DomainObject.Predmet.StrankaIDrugiAdressOIB>
  <DomainObject.Predmet.ProtustrankaIDrugiAdressOIB>
    <izvorni_sadrzaj>DOLAND NEKRETNINE d.o.o. NOVIGRAD, OIB 06579706258, Mandrač 26, 52466 Novigrad</izvorni_sadrzaj>
    <derivirana_varijabla naziv="DomainObject.Predmet.ProtustrankaIDrugiAdressOIB_1">DOLAND NEKRETNINE d.o.o. NOVIGRAD, OIB 06579706258,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DOLAND NEKRETNINE d.o.o. NOVIGRAD</item>
      <item>Odvj. društvo Ilić, Orehovec &amp; Partneri d.o.o. Zagreb</item>
      <item>NLB Interfinanz AG, ŠVICARSKA, ZURICH</item>
    </izvorni_sadrzaj>
    <derivirana_varijabla naziv="DomainObject.Predmet.SudioniciListNaziv_1">
      <item>DOLAND NEKRETNINE d.o.o. NOVIGRAD</item>
      <item>Odvj. društvo Ilić, Orehovec &amp; Partneri d.o.o. Zagreb</item>
      <item>NLB Interfinanz AG, ŠVICARSKA, ZURICH</item>
    </derivirana_varijabla>
  </DomainObject.Predmet.SudioniciListNaziv>
  <DomainObject.Predmet.SudioniciListAdressOIB>
    <izvorni_sadrzaj>
      <item>DOLAND NEKRETNINE d.o.o. NOVIGRAD, OIB 06579706258, Mandrač 26,52466 Novigrad</item>
      <item>Odvj. društvo Ilić, Orehovec &amp; Partneri d.o.o. Zagreb, OIB 95898073413, Smičiklasova 18,10000 Zagreb</item>
      <item>NLB Interfinanz AG, ŠVICARSKA, ZURICH, OIB 43668676136, Beethovenstrasse 48,ZURICH</item>
    </izvorni_sadrzaj>
    <derivirana_varijabla naziv="DomainObject.Predmet.SudioniciListAdressOIB_1">
      <item>DOLAND NEKRETNINE d.o.o. NOVIGRAD, OIB 06579706258, Mandrač 26,52466 Novigrad</item>
      <item>Odvj. društvo Ilić, Orehovec &amp; Partneri d.o.o. Zagreb, OIB 95898073413, Smičiklasova 18,10000 Zagreb</item>
      <item>NLB Interfinanz AG, ŠVICARSKA, ZURICH,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06579706258</item>
      <item>, OIB 95898073413</item>
      <item>, OIB 43668676136</item>
    </izvorni_sadrzaj>
    <derivirana_varijabla naziv="DomainObject.Predmet.SudioniciListNazivOIB_1">
      <item>, OIB 06579706258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BD1E7-C045-4340-9940-346AF70A1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2894</properties:Characters>
  <properties:Lines>78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2016-03-15T08:51:00Z</dcterms:created>
  <dc:creator>Jasmina Matika</dc:creator>
  <cp:lastModifiedBy>Sanja Lakošeljac</cp:lastModifiedBy>
  <cp:lastPrinted>2016-03-15T08:52:00Z</cp:lastPrinted>
  <dcterms:modified xmlns:xsi="http://www.w3.org/2001/XMLSchema-instance" xsi:type="dcterms:W3CDTF">2016-03-15T09:01:00Z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