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b4680" w14:paraId="7bb4680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00BF8" w:rsidP="00900BF8" w:rsidR="00900BF8">
      <w:pPr>
        <w:jc w:val="both"/>
      </w:pPr>
      <w:r>
        <w:t>REPUBLIKA HRVATSKA</w:t>
      </w:r>
    </w:p>
    <w:p w:rsidRDefault="00900BF8" w:rsidP="00900BF8" w:rsidR="00900BF8">
      <w:pPr>
        <w:jc w:val="both"/>
      </w:pPr>
      <w:r>
        <w:t>TRGOVAČKI SUD U ZAGREBU                                                               70. St-3198/2015</w:t>
      </w:r>
    </w:p>
    <w:p w:rsidRDefault="00900BF8" w:rsidP="00900BF8" w:rsidR="00900BF8">
      <w:pPr>
        <w:jc w:val="both"/>
      </w:pPr>
      <w:r>
        <w:t>ZAGREB, Amruševa 2/II</w:t>
      </w:r>
    </w:p>
    <w:p w:rsidRDefault="00900BF8" w:rsidP="00900BF8" w:rsidR="00900BF8">
      <w:pPr>
        <w:jc w:val="both"/>
      </w:pPr>
    </w:p>
    <w:p w:rsidRDefault="00900BF8" w:rsidP="00900BF8" w:rsidR="00900BF8">
      <w:pPr>
        <w:jc w:val="center"/>
      </w:pPr>
      <w:r>
        <w:t>R E P U B L I K A   H R V A T S K A</w:t>
      </w:r>
    </w:p>
    <w:p w:rsidRDefault="00900BF8" w:rsidP="00900BF8" w:rsidR="00900BF8">
      <w:pPr>
        <w:jc w:val="center"/>
      </w:pPr>
    </w:p>
    <w:p w:rsidRDefault="00900BF8" w:rsidP="00900BF8" w:rsidR="00900BF8">
      <w:pPr>
        <w:jc w:val="center"/>
      </w:pPr>
      <w:r>
        <w:t>R J E Š E NJ E</w:t>
      </w:r>
    </w:p>
    <w:p w:rsidRDefault="00900BF8" w:rsidP="00900BF8" w:rsidR="00900BF8">
      <w:pPr>
        <w:jc w:val="both"/>
      </w:pPr>
    </w:p>
    <w:p w:rsidRDefault="00900BF8" w:rsidP="00900BF8" w:rsidR="00DE0AD2" w:rsidRPr="00C23224">
      <w:pPr>
        <w:jc w:val="both"/>
      </w:pPr>
      <w:r>
        <w:t>Trgovački sud u Zagrebu, po sucu Maji Jurovicki, u stečajnom postupku u povodu prijedloga predlagatelja FINANCIJSKE AGENCIJE, Zagreb, Ulica grada Vukovara 70, OIB: 85821130368, za otvaranje stečajnog postupka nad dužnikom STUDIO DOMINIK j.d.o.o. OIB: 75251292151, Zagreb, I. Kozari put 18 odv. 2</w:t>
      </w:r>
      <w:r w:rsidR="007A3326">
        <w:t xml:space="preserve">, dana </w:t>
      </w:r>
      <w:r w:rsidR="00704418">
        <w:t>11</w:t>
      </w:r>
      <w:r w:rsidR="00625F4D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C45A1" w:rsidP="00A14AA6" w:rsidR="00EC45A1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8B4E8D" w:rsidRPr="008B4E8D">
        <w:t xml:space="preserve">STUDIO DOMINIK j.d.o.o. OIB: 75251292151, </w:t>
      </w:r>
      <w:r w:rsidR="008B4E8D">
        <w:t>Zagreb, I. Kozari put 18 odv. 2.</w:t>
      </w:r>
    </w:p>
    <w:p w:rsidRDefault="00DB441F" w:rsidP="00A14AA6" w:rsidR="005046AB" w:rsidRPr="00EC45A1">
      <w:pPr>
        <w:jc w:val="both"/>
        <w:rPr>
          <w:b/>
        </w:rPr>
      </w:pPr>
      <w:r>
        <w:t>Rješenje o otvaranju stečajnog postupka nad dužnikom istaknut je</w:t>
      </w:r>
      <w:r w:rsidR="00A556C1">
        <w:t xml:space="preserve"> na </w:t>
      </w:r>
      <w:r>
        <w:t xml:space="preserve"> mrežnoj stranici e-oglasn</w:t>
      </w:r>
      <w:r w:rsidR="00A556C1">
        <w:t>e</w:t>
      </w:r>
      <w:r>
        <w:t xml:space="preserve"> ploč</w:t>
      </w:r>
      <w:r w:rsidR="00A556C1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704418">
        <w:t>11</w:t>
      </w:r>
      <w:r w:rsidR="00A556C1">
        <w:t xml:space="preserve">. siječnja 2018. u 15,00 sati. </w:t>
      </w:r>
    </w:p>
    <w:p w:rsidRDefault="00E71B8C" w:rsidP="00A14AA6" w:rsidR="00E71B8C" w:rsidRPr="006B062D">
      <w:pPr>
        <w:jc w:val="both"/>
        <w:rPr>
          <w:b/>
        </w:rPr>
      </w:pPr>
    </w:p>
    <w:p w:rsidRDefault="00DB441F" w:rsidP="00A14AA6" w:rsidR="00833A14">
      <w:pPr>
        <w:jc w:val="both"/>
      </w:pPr>
      <w:r>
        <w:t xml:space="preserve">II. </w:t>
      </w:r>
      <w:r w:rsidR="00AA78A7">
        <w:t xml:space="preserve">  </w:t>
      </w:r>
      <w:r>
        <w:t>Za stečajnog upravitelja imenuje se</w:t>
      </w:r>
      <w:r w:rsidR="00A14AA6" w:rsidRPr="00A14AA6">
        <w:t xml:space="preserve"> </w:t>
      </w:r>
      <w:r w:rsidR="00E109F2">
        <w:t xml:space="preserve">Paula Čandrlić Mesarić </w:t>
      </w:r>
      <w:r w:rsidR="00A14AA6">
        <w:t xml:space="preserve">OIB: </w:t>
      </w:r>
      <w:r w:rsidR="00E109F2">
        <w:t>89394772015 iz Osijeka, Zagrebačka 6.</w:t>
      </w:r>
    </w:p>
    <w:p w:rsidRDefault="00E109F2" w:rsidP="00A14AA6" w:rsidR="00E109F2">
      <w:pPr>
        <w:jc w:val="both"/>
      </w:pPr>
    </w:p>
    <w:p w:rsidRDefault="00DB441F" w:rsidP="00A14AA6" w:rsidR="007620FB">
      <w:pPr>
        <w:jc w:val="both"/>
      </w:pPr>
      <w:r>
        <w:t xml:space="preserve">III. Zaključuje se stečajni postupak nad dužnikom </w:t>
      </w:r>
      <w:r w:rsidR="008B4E8D" w:rsidRPr="008B4E8D">
        <w:t>STUDIO DOMINIK j.d.o.o. OIB: 75251292151, Zagreb, I. Kozari put 18 o</w:t>
      </w:r>
      <w:r w:rsidR="008B4E8D">
        <w:t>dv. 2.</w:t>
      </w:r>
    </w:p>
    <w:p w:rsidRDefault="0028375F" w:rsidP="007620FB" w:rsidR="0028375F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e-oglasna ploča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28375F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F07672">
        <w:t xml:space="preserve"> </w:t>
      </w:r>
      <w:r w:rsidR="00BD13E9" w:rsidRPr="00BD13E9">
        <w:t xml:space="preserve">STUDIO DOMINIK j.d.o.o. OIB: 75251292151, </w:t>
      </w:r>
      <w:r w:rsidR="00BD13E9">
        <w:t>Zagreb, I. Kozari put 18 odv. 2</w:t>
      </w:r>
      <w:r w:rsidR="0028375F">
        <w:t>.</w:t>
      </w:r>
    </w:p>
    <w:p w:rsidRDefault="00F07672" w:rsidP="009535BB" w:rsidR="009535BB">
      <w:pPr>
        <w:jc w:val="both"/>
      </w:pPr>
      <w:r>
        <w:t xml:space="preserve">         </w:t>
      </w:r>
      <w:r w:rsidR="009535BB">
        <w:t>Prijedlog je podnesen na temelju čl. 110. st. 1. Stečajnog zakona („Narodne novine“ broj 71/15, dalje: SZ).</w:t>
      </w:r>
    </w:p>
    <w:p w:rsidRDefault="00801181" w:rsidP="009535BB" w:rsidR="00BD13E9">
      <w:pPr>
        <w:jc w:val="both"/>
      </w:pPr>
      <w:r>
        <w:t xml:space="preserve">         </w:t>
      </w:r>
      <w:r w:rsidR="00E109F2">
        <w:t xml:space="preserve"> </w:t>
      </w:r>
      <w:r w:rsidR="00BD13E9" w:rsidRPr="00BD13E9">
        <w:t>Financijska agencija, kao predlagatelj, navela je u prijedlogu za otvaranje stečajnog postu</w:t>
      </w:r>
      <w:r w:rsidR="001E595E">
        <w:t>pka kako dužnik na dan 09.</w:t>
      </w:r>
      <w:r w:rsidR="00BD13E9" w:rsidRPr="00BD13E9">
        <w:t xml:space="preserve">10.2015. u Očevidniku redoslijeda osnova za plaćanje ima evidentirane neizvršene osnove za plaćanje u neprekinutom razdoblju od 120 dana, u ukupnom iznosu od 923,71 kn, kao i da dužnik ima 3 zaposlenika. S obzirom na to da predlagatelj vodi Očevidnik redoslijeda osnova za plaćanje, sud je prihvatio predlagateljeve </w:t>
      </w:r>
      <w:r w:rsidR="00BD13E9" w:rsidRPr="00BD13E9">
        <w:lastRenderedPageBreak/>
        <w:t>tvrdnje o neprekinutom razdoblju evidentiranih neizvršenih osnova za plaćanje koji su zavedeni u Očevidniku  redoslijeda osnova za plaćanje.</w:t>
      </w:r>
    </w:p>
    <w:p w:rsidRDefault="00801181" w:rsidP="009535BB" w:rsidR="009535BB">
      <w:pPr>
        <w:jc w:val="both"/>
      </w:pPr>
      <w:r>
        <w:t xml:space="preserve"> </w:t>
      </w:r>
      <w:r w:rsidR="009535BB">
        <w:t xml:space="preserve">       </w:t>
      </w:r>
      <w:r w:rsidR="00D26F0B">
        <w:t xml:space="preserve">     </w:t>
      </w:r>
      <w:r w:rsidR="009535BB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4E4E28" w:rsidP="009535BB" w:rsidR="009535BB">
      <w:pPr>
        <w:jc w:val="both"/>
      </w:pPr>
      <w:r>
        <w:t xml:space="preserve">          </w:t>
      </w:r>
      <w:r w:rsidR="00024CFB">
        <w:t xml:space="preserve"> </w:t>
      </w:r>
      <w:r w:rsidR="009535BB">
        <w:t xml:space="preserve">Sud je rješenjem pokrenuo prethodni postupak nad dužnikom, a potom je održano  ročište radi očitovanja o prijedlogu za otvaranje stečajnog postupka. Zastupnik po zakonu dužnika </w:t>
      </w:r>
      <w:r w:rsidR="00CF721B">
        <w:t>ni</w:t>
      </w:r>
      <w:r w:rsidR="009535BB">
        <w:t>je pristupio  na navedeno ročište i izjavljuje kako nema imovine ni pokretnina niti nekretnina i  ne protivi se prijedlogu za otvaranje stečajnog postupka.</w:t>
      </w:r>
    </w:p>
    <w:p w:rsidRDefault="009535BB" w:rsidP="009535BB" w:rsidR="009535BB">
      <w:pPr>
        <w:jc w:val="both"/>
      </w:pPr>
      <w:r>
        <w:t xml:space="preserve"> </w:t>
      </w:r>
      <w:r w:rsidR="00024CFB">
        <w:t xml:space="preserve">          </w:t>
      </w:r>
      <w:r w:rsidR="00063C28">
        <w:t>Uvidom u podnesak FINE od</w:t>
      </w:r>
      <w:r w:rsidR="001E595E">
        <w:t xml:space="preserve"> 25</w:t>
      </w:r>
      <w:r w:rsidR="00CF721B">
        <w:t>.09.</w:t>
      </w:r>
      <w:r>
        <w:t xml:space="preserve">2017. sud je </w:t>
      </w:r>
      <w:r w:rsidR="00AD2B16">
        <w:t>utvrdio kako je dužnik na dan</w:t>
      </w:r>
      <w:r w:rsidR="001E595E">
        <w:t xml:space="preserve"> </w:t>
      </w:r>
      <w:r w:rsidR="001E595E" w:rsidRPr="001E595E">
        <w:t>09.10.2015</w:t>
      </w:r>
      <w:r>
        <w:t xml:space="preserve">. u Očevidniku redoslijeda osnova za plaćanje imao neizvršene osnove za plaćanje u neprekinutom razdoblju od 120 dana u ukupnom iznosu od </w:t>
      </w:r>
      <w:r w:rsidR="001E595E">
        <w:t xml:space="preserve">923,71 </w:t>
      </w:r>
      <w:r>
        <w:t>kn.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U konkretnom slučaju, sud je prihvatio predlagateljeve tvrdnje o neprekinutom razdoblju evidentiranih neizvršenih osnova za plaćanje koji su zavedeni u Očevidniku  redoslijeda osnova za plaćanje.</w:t>
      </w:r>
    </w:p>
    <w:p w:rsidRDefault="00EB2751" w:rsidP="009535BB" w:rsidR="009535BB">
      <w:pPr>
        <w:jc w:val="both"/>
      </w:pPr>
      <w:r>
        <w:t xml:space="preserve">             </w:t>
      </w:r>
      <w:r w:rsidR="009535BB">
        <w:t xml:space="preserve">Sud je rješenjem </w:t>
      </w:r>
      <w:r w:rsidR="00866D77">
        <w:t xml:space="preserve">od 23. studenog 2017. </w:t>
      </w:r>
      <w:r w:rsidR="009535BB"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</w:t>
      </w:r>
      <w:r w:rsidR="00866D77">
        <w:t>vačkog suda u Zagrebu</w:t>
      </w:r>
      <w:r w:rsidR="00866D77" w:rsidRPr="00866D77">
        <w:t xml:space="preserve"> 23. studenog 2017. </w:t>
      </w:r>
      <w:r w:rsidR="009535BB">
        <w:t xml:space="preserve"> Vjerovnici nisu predujmili iznos od 10.000,00 kn za pokriće troškova prethodnog i stečajnog postupka. </w:t>
      </w:r>
    </w:p>
    <w:p w:rsidRDefault="009535BB" w:rsidP="009535BB" w:rsidR="009535BB">
      <w:pPr>
        <w:jc w:val="both"/>
      </w:pPr>
      <w:r>
        <w:t xml:space="preserve"> </w:t>
      </w:r>
      <w:r w:rsidR="00EB2751">
        <w:t xml:space="preserve">            </w:t>
      </w:r>
      <w:r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EB2751" w:rsidP="009535BB" w:rsidR="009535BB">
      <w:pPr>
        <w:jc w:val="both"/>
      </w:pPr>
      <w:r>
        <w:t xml:space="preserve">            </w:t>
      </w:r>
      <w:r w:rsidR="009535BB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EB2751" w:rsidP="009535BB" w:rsidR="009535BB">
      <w:pPr>
        <w:jc w:val="both"/>
      </w:pPr>
      <w:r>
        <w:t xml:space="preserve">           </w:t>
      </w:r>
      <w:r w:rsidR="009535BB">
        <w:t>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FF7084">
        <w:t>11.</w:t>
      </w:r>
      <w:r w:rsidR="007F3507">
        <w:t xml:space="preserve">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E22028">
        <w:t xml:space="preserve">, v.r. </w:t>
      </w:r>
    </w:p>
    <w:p w:rsidRDefault="009535BB" w:rsidP="009535BB" w:rsidR="009535BB">
      <w:pPr>
        <w:jc w:val="both"/>
      </w:pPr>
    </w:p>
    <w:p w:rsidRDefault="008B5C75" w:rsidP="009535BB" w:rsidR="008B5C75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8B5C75">
      <w:pPr>
        <w:jc w:val="both"/>
      </w:pPr>
      <w:r>
        <w:t xml:space="preserve">Protiv točke I i II ovog rješenja  žalbu može podnijeti osoba koja je bila zastupnik po zakonu </w:t>
      </w:r>
    </w:p>
    <w:p w:rsidRDefault="009535BB" w:rsidP="00B02DA3" w:rsidR="008B5C75">
      <w:pPr>
        <w:jc w:val="both"/>
      </w:pPr>
      <w:r>
        <w:t xml:space="preserve">dužnika pravne osobe do dana nastupanja pravnih posljedica otvaranja stečajnog postupka. </w:t>
      </w:r>
    </w:p>
    <w:p w:rsidRDefault="00FF7084" w:rsidP="00B02DA3" w:rsidR="00FF7084">
      <w:pPr>
        <w:jc w:val="both"/>
      </w:pPr>
    </w:p>
    <w:p w:rsidRDefault="00FF7084" w:rsidP="00B02DA3" w:rsidR="00FF7084">
      <w:pPr>
        <w:jc w:val="both"/>
      </w:pPr>
    </w:p>
    <w:p w:rsidRDefault="00FF7084" w:rsidP="00B02DA3" w:rsidR="00FF7084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E22028" w:rsidP="004F5146" w:rsidR="00E22028">
      <w:pPr>
        <w:jc w:val="right"/>
      </w:pPr>
      <w:r>
        <w:t>za točnost otpravka-ovlašteni službenik</w:t>
      </w:r>
    </w:p>
    <w:p w:rsidRDefault="00E22028" w:rsidP="004F5146" w:rsidR="00E22028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22028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E109F2">
          <w:t>3198</w:t>
        </w:r>
        <w:r w:rsidR="003D592F">
          <w:t>/</w:t>
        </w:r>
        <w:r w:rsidR="00E109F2">
          <w:t>2015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A31CD2"/>
    <w:multiLevelType w:val="hybridMultilevel"/>
    <w:tmpl w:val="FD6A5F30"/>
    <w:lvl w:tplc="8D709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7616"/>
    <w:rsid w:val="000247FE"/>
    <w:rsid w:val="00024CFB"/>
    <w:rsid w:val="00026990"/>
    <w:rsid w:val="000342C0"/>
    <w:rsid w:val="00063C28"/>
    <w:rsid w:val="000A6636"/>
    <w:rsid w:val="000B4CD8"/>
    <w:rsid w:val="000C5D82"/>
    <w:rsid w:val="000E1465"/>
    <w:rsid w:val="000E626D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C53D4"/>
    <w:rsid w:val="001C6B77"/>
    <w:rsid w:val="001E595E"/>
    <w:rsid w:val="0023149C"/>
    <w:rsid w:val="00237B9E"/>
    <w:rsid w:val="00252ECA"/>
    <w:rsid w:val="00255162"/>
    <w:rsid w:val="00274B49"/>
    <w:rsid w:val="0028375F"/>
    <w:rsid w:val="002916CE"/>
    <w:rsid w:val="00293025"/>
    <w:rsid w:val="002B0102"/>
    <w:rsid w:val="002B3F21"/>
    <w:rsid w:val="002D6894"/>
    <w:rsid w:val="002E2DB0"/>
    <w:rsid w:val="002E6E4E"/>
    <w:rsid w:val="0030326A"/>
    <w:rsid w:val="00306769"/>
    <w:rsid w:val="00321343"/>
    <w:rsid w:val="003338B7"/>
    <w:rsid w:val="003402B9"/>
    <w:rsid w:val="00347CA4"/>
    <w:rsid w:val="00351508"/>
    <w:rsid w:val="00362F59"/>
    <w:rsid w:val="00363447"/>
    <w:rsid w:val="00365E42"/>
    <w:rsid w:val="00377738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4F6EFB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2E60"/>
    <w:rsid w:val="005C7C4C"/>
    <w:rsid w:val="005D3011"/>
    <w:rsid w:val="005D3DE4"/>
    <w:rsid w:val="005F7440"/>
    <w:rsid w:val="00602B83"/>
    <w:rsid w:val="00603A21"/>
    <w:rsid w:val="00616F59"/>
    <w:rsid w:val="00625D2D"/>
    <w:rsid w:val="00625F4D"/>
    <w:rsid w:val="00653A13"/>
    <w:rsid w:val="0066051F"/>
    <w:rsid w:val="00665971"/>
    <w:rsid w:val="006671E6"/>
    <w:rsid w:val="006A3354"/>
    <w:rsid w:val="006A70C0"/>
    <w:rsid w:val="006B062D"/>
    <w:rsid w:val="006B10DF"/>
    <w:rsid w:val="006B1B6C"/>
    <w:rsid w:val="006B27FC"/>
    <w:rsid w:val="006C3CCF"/>
    <w:rsid w:val="006C4247"/>
    <w:rsid w:val="006C5196"/>
    <w:rsid w:val="006E11B0"/>
    <w:rsid w:val="006F3529"/>
    <w:rsid w:val="00704418"/>
    <w:rsid w:val="00704D10"/>
    <w:rsid w:val="00705E40"/>
    <w:rsid w:val="007205FD"/>
    <w:rsid w:val="00726A2E"/>
    <w:rsid w:val="007620FB"/>
    <w:rsid w:val="007717BA"/>
    <w:rsid w:val="00780919"/>
    <w:rsid w:val="00782B2F"/>
    <w:rsid w:val="00785913"/>
    <w:rsid w:val="007A3326"/>
    <w:rsid w:val="007C2112"/>
    <w:rsid w:val="007C7596"/>
    <w:rsid w:val="007E0378"/>
    <w:rsid w:val="007E0DC8"/>
    <w:rsid w:val="007E349A"/>
    <w:rsid w:val="007F3507"/>
    <w:rsid w:val="007F652C"/>
    <w:rsid w:val="00801181"/>
    <w:rsid w:val="00801605"/>
    <w:rsid w:val="00806722"/>
    <w:rsid w:val="00810257"/>
    <w:rsid w:val="00811710"/>
    <w:rsid w:val="00820DD9"/>
    <w:rsid w:val="00822C8A"/>
    <w:rsid w:val="0082423D"/>
    <w:rsid w:val="00833A14"/>
    <w:rsid w:val="008527B2"/>
    <w:rsid w:val="00866D77"/>
    <w:rsid w:val="008733E7"/>
    <w:rsid w:val="008A306D"/>
    <w:rsid w:val="008B4E8D"/>
    <w:rsid w:val="008B55BF"/>
    <w:rsid w:val="008B5C75"/>
    <w:rsid w:val="008C661C"/>
    <w:rsid w:val="008E127C"/>
    <w:rsid w:val="008E59F9"/>
    <w:rsid w:val="008F0E74"/>
    <w:rsid w:val="008F3436"/>
    <w:rsid w:val="008F44BD"/>
    <w:rsid w:val="008F4BDE"/>
    <w:rsid w:val="008F4ECF"/>
    <w:rsid w:val="00900BF8"/>
    <w:rsid w:val="00910DEA"/>
    <w:rsid w:val="00937188"/>
    <w:rsid w:val="009506DC"/>
    <w:rsid w:val="009535BB"/>
    <w:rsid w:val="00976D9E"/>
    <w:rsid w:val="00997388"/>
    <w:rsid w:val="009A72F1"/>
    <w:rsid w:val="009B54BC"/>
    <w:rsid w:val="009B7AB6"/>
    <w:rsid w:val="009C6B90"/>
    <w:rsid w:val="009E23BB"/>
    <w:rsid w:val="009E4E4C"/>
    <w:rsid w:val="009F1F7C"/>
    <w:rsid w:val="00A05D6C"/>
    <w:rsid w:val="00A14AA6"/>
    <w:rsid w:val="00A22B7B"/>
    <w:rsid w:val="00A2463E"/>
    <w:rsid w:val="00A556C1"/>
    <w:rsid w:val="00A618D3"/>
    <w:rsid w:val="00A75AF9"/>
    <w:rsid w:val="00A801F2"/>
    <w:rsid w:val="00AA0442"/>
    <w:rsid w:val="00AA78A7"/>
    <w:rsid w:val="00AD2B16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B2CC0"/>
    <w:rsid w:val="00BC2DA8"/>
    <w:rsid w:val="00BD13E9"/>
    <w:rsid w:val="00BD17D3"/>
    <w:rsid w:val="00BE07A7"/>
    <w:rsid w:val="00BE19F1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22BE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E2634"/>
    <w:rsid w:val="00CF2A99"/>
    <w:rsid w:val="00CF464A"/>
    <w:rsid w:val="00CF656A"/>
    <w:rsid w:val="00CF721B"/>
    <w:rsid w:val="00D067DD"/>
    <w:rsid w:val="00D13DAA"/>
    <w:rsid w:val="00D2234F"/>
    <w:rsid w:val="00D26467"/>
    <w:rsid w:val="00D26F0B"/>
    <w:rsid w:val="00D35C67"/>
    <w:rsid w:val="00D63665"/>
    <w:rsid w:val="00D71FFD"/>
    <w:rsid w:val="00D85CC6"/>
    <w:rsid w:val="00DA687B"/>
    <w:rsid w:val="00DB1188"/>
    <w:rsid w:val="00DB441F"/>
    <w:rsid w:val="00DB7FF8"/>
    <w:rsid w:val="00DD2E8C"/>
    <w:rsid w:val="00DE0AD2"/>
    <w:rsid w:val="00E005D0"/>
    <w:rsid w:val="00E02AE0"/>
    <w:rsid w:val="00E109F2"/>
    <w:rsid w:val="00E22028"/>
    <w:rsid w:val="00E337EC"/>
    <w:rsid w:val="00E34F61"/>
    <w:rsid w:val="00E4038E"/>
    <w:rsid w:val="00E430D5"/>
    <w:rsid w:val="00E46026"/>
    <w:rsid w:val="00E57CD2"/>
    <w:rsid w:val="00E63E36"/>
    <w:rsid w:val="00E71B8C"/>
    <w:rsid w:val="00E72D2A"/>
    <w:rsid w:val="00E75D7C"/>
    <w:rsid w:val="00E860BE"/>
    <w:rsid w:val="00E86299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EC45A1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74AD"/>
    <w:rsid w:val="00F9309D"/>
    <w:rsid w:val="00FA31EB"/>
    <w:rsid w:val="00FB1298"/>
    <w:rsid w:val="00FB2EBB"/>
    <w:rsid w:val="00FB6933"/>
    <w:rsid w:val="00FE530E"/>
    <w:rsid w:val="00FE63E3"/>
    <w:rsid w:val="00FE65B8"/>
    <w:rsid w:val="00FF2F59"/>
    <w:rsid w:val="00FF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3198</izvorni_sadrzaj>
    <derivirana_varijabla naziv="DomainObject.Predmet.Broj_1">3198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St-3198/2015</izvorni_sadrzaj>
    <derivirana_varijabla naziv="DomainObject.Predmet.OznakaBroj_1">St-3198/2015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DOMINIK j.d.o.o.</izvorni_sadrzaj>
    <derivirana_varijabla naziv="DomainObject.Predmet.ProtustrankaFormated_1">  STUDIO DOMINIK j.d.o.o.</derivirana_varijabla>
  </DomainObject.Predmet.ProtustrankaFormated>
  <DomainObject.Predmet.ProtustrankaFormatedOIB>
    <izvorni_sadrzaj>  STUDIO DOMINIK j.d.o.o., OIB 75251292151</izvorni_sadrzaj>
    <derivirana_varijabla naziv="DomainObject.Predmet.ProtustrankaFormatedOIB_1">  STUDIO DOMINIK j.d.o.o., OIB 75251292151</derivirana_varijabla>
  </DomainObject.Predmet.ProtustrankaFormatedOIB>
  <DomainObject.Predmet.ProtustrankaFormatedWithAdress>
    <izvorni_sadrzaj> STUDIO DOMINIK j.d.o.o., I. Kozari put 18 odv. 2, 10000 Zagreb</izvorni_sadrzaj>
    <derivirana_varijabla naziv="DomainObject.Predmet.ProtustrankaFormatedWithAdress_1"> STUDIO DOMINIK j.d.o.o., I. Kozari put 18 odv. 2, 10000 Zagreb</derivirana_varijabla>
  </DomainObject.Predmet.ProtustrankaFormatedWithAdress>
  <DomainObject.Predmet.ProtustrankaFormatedWithAdressOIB>
    <izvorni_sadrzaj> STUDIO DOMINIK j.d.o.o., OIB 75251292151, I. Kozari put 18 odv. 2, 10000 Zagreb</izvorni_sadrzaj>
    <derivirana_varijabla naziv="DomainObject.Predmet.ProtustrankaFormatedWithAdressOIB_1"> STUDIO DOMINIK j.d.o.o., OIB 75251292151, I. Kozari put 18 odv. 2, 10000 Zagreb</derivirana_varijabla>
  </DomainObject.Predmet.ProtustrankaFormatedWithAdressOIB>
  <DomainObject.Predmet.ProtustrankaWithAdress>
    <izvorni_sadrzaj>STUDIO DOMINIK j.d.o.o. I. Kozari put 18 odv. 2, 10000 Zagreb</izvorni_sadrzaj>
    <derivirana_varijabla naziv="DomainObject.Predmet.ProtustrankaWithAdress_1">STUDIO DOMINIK j.d.o.o. I. Kozari put 18 odv. 2, 10000 Zagreb</derivirana_varijabla>
  </DomainObject.Predmet.ProtustrankaWithAdress>
  <DomainObject.Predmet.ProtustrankaWithAdressOIB>
    <izvorni_sadrzaj>STUDIO DOMINIK j.d.o.o., OIB 75251292151, I. Kozari put 18 odv. 2, 10000 Zagreb</izvorni_sadrzaj>
    <derivirana_varijabla naziv="DomainObject.Predmet.ProtustrankaWithAdressOIB_1">STUDIO DOMINIK j.d.o.o., OIB 75251292151, I. Kozari put 18 odv. 2, 10000 Zagreb</derivirana_varijabla>
  </DomainObject.Predmet.ProtustrankaWithAdressOIB>
  <DomainObject.Predmet.ProtustrankaNazivFormated>
    <izvorni_sadrzaj>STUDIO DOMINIK j.d.o.o.</izvorni_sadrzaj>
    <derivirana_varijabla naziv="DomainObject.Predmet.ProtustrankaNazivFormated_1">STUDIO DOMINIK j.d.o.o.</derivirana_varijabla>
  </DomainObject.Predmet.ProtustrankaNazivFormated>
  <DomainObject.Predmet.ProtustrankaNazivFormatedOIB>
    <izvorni_sadrzaj>STUDIO DOMINIK j.d.o.o., OIB 75251292151</izvorni_sadrzaj>
    <derivirana_varijabla naziv="DomainObject.Predmet.ProtustrankaNazivFormatedOIB_1">STUDIO DOMINIK j.d.o.o., OIB 75251292151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Dominik Gotal</izvorni_sadrzaj>
    <derivirana_varijabla naziv="DomainObject.Predmet.StrankaFormated_1">  FINA Regionalni centar Zagreb; Dominik Gotal</derivirana_varijabla>
  </DomainObject.Predmet.StrankaFormated>
  <DomainObject.Predmet.StrankaFormatedOIB>
    <izvorni_sadrzaj>  FINA Regionalni centar Zagreb, OIB 85821130368; Dominik Gotal, OIB 67803366556</izvorni_sadrzaj>
    <derivirana_varijabla naziv="DomainObject.Predmet.StrankaFormatedOIB_1">  FINA Regionalni centar Zagreb, OIB 85821130368; Dominik Gotal, OIB 67803366556</derivirana_varijabla>
  </DomainObject.Predmet.StrankaFormatedOIB>
  <DomainObject.Predmet.StrankaFormatedWithAdress>
    <izvorni_sadrzaj> FINA Regionalni centar Zagreb, Trg svibanjskih žrtava 1995. 1, 10000 Zagreb; Dominik Gotal, Sovinjačka 9, 10000 Zagreb</izvorni_sadrzaj>
    <derivirana_varijabla naziv="DomainObject.Predmet.StrankaFormatedWithAdress_1"> FINA Regionalni centar Zagreb, Trg svibanjskih žrtava 1995. 1, 10000 Zagreb; Dominik Gotal, Sovinjačka 9, 10000 Zagreb</derivirana_varijabla>
  </DomainObject.Predmet.StrankaFormatedWithAdress>
  <DomainObject.Predmet.StrankaFormatedWithAdressOIB>
    <izvorni_sadrzaj> FINA Regionalni centar Zagreb, OIB 85821130368, Trg svibanjskih žrtava 1995. 1, 10000 Zagreb; Dominik Gotal, OIB 67803366556, Sovinjačka 9, 10000 Zagreb</izvorni_sadrzaj>
    <derivirana_varijabla naziv="DomainObject.Predmet.StrankaFormatedWithAdressOIB_1"> FINA Regionalni centar Zagreb, OIB 85821130368, Trg svibanjskih žrtava 1995. 1, 10000 Zagreb; Dominik Gotal, OIB 67803366556, Sovinjačka 9, 10000 Zagreb</derivirana_varijabla>
  </DomainObject.Predmet.StrankaFormatedWithAdressOIB>
  <DomainObject.Predmet.StrankaWithAdress>
    <izvorni_sadrzaj>FINA Regionalni centar Zagreb Trg svibanjskih žrtava 1995. 1,10000 Zagreb,Dominik Gotal Sovinjačka 9,10000 Zagreb</izvorni_sadrzaj>
    <derivirana_varijabla naziv="DomainObject.Predmet.StrankaWithAdress_1">FINA Regionalni centar Zagreb Trg svibanjskih žrtava 1995. 1,10000 Zagreb,Dominik Gotal Sovinjačka 9,10000 Zagreb</derivirana_varijabla>
  </DomainObject.Predmet.StrankaWithAdress>
  <DomainObject.Predmet.StrankaWithAdressOIB>
    <izvorni_sadrzaj>FINA Regionalni centar Zagreb, OIB 85821130368, Trg svibanjskih žrtava 1995. 1,10000 Zagreb,Dominik Gotal, OIB 67803366556, Sovinjačka 9,10000 Zagreb</izvorni_sadrzaj>
    <derivirana_varijabla naziv="DomainObject.Predmet.StrankaWithAdressOIB_1">FINA Regionalni centar Zagreb, OIB 85821130368, Trg svibanjskih žrtava 1995. 1,10000 Zagreb,Dominik Gotal, OIB 67803366556, Sovinjačka 9,10000 Zagreb</derivirana_varijabla>
  </DomainObject.Predmet.StrankaWithAdressOIB>
  <DomainObject.Predmet.StrankaNazivFormated>
    <izvorni_sadrzaj>FINA Regionalni centar Zagreb,Dominik Gotal</izvorni_sadrzaj>
    <derivirana_varijabla naziv="DomainObject.Predmet.StrankaNazivFormated_1">FINA Regionalni centar Zagreb,Dominik Gotal</derivirana_varijabla>
  </DomainObject.Predmet.StrankaNazivFormated>
  <DomainObject.Predmet.StrankaNazivFormatedOIB>
    <izvorni_sadrzaj>FINA Regionalni centar Zagreb, OIB 85821130368,Dominik Gotal, OIB 67803366556</izvorni_sadrzaj>
    <derivirana_varijabla naziv="DomainObject.Predmet.StrankaNazivFormatedOIB_1">FINA Regionalni centar Zagreb, OIB 85821130368,Dominik Gotal, OIB 67803366556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Dominik Gotal</item>
    </izvorni_sadrzaj>
    <derivirana_varijabla naziv="DomainObject.Predmet.StrankaListFormated_1">
      <item>FINA Regionalni centar Zagreb</item>
      <item>Dominik Gotal</item>
    </derivirana_varijabla>
  </DomainObject.Predmet.StrankaListFormated>
  <DomainObject.Predmet.StrankaListFormatedOIB>
    <izvorni_sadrzaj>
      <item>FINA Regionalni centar Zagreb, OIB 85821130368</item>
      <item>Dominik Gotal, OIB 67803366556</item>
    </izvorni_sadrzaj>
    <derivirana_varijabla naziv="DomainObject.Predmet.StrankaListFormatedOIB_1">
      <item>FINA Regionalni centar Zagreb, OIB 85821130368</item>
      <item>Dominik Gotal, OIB 67803366556</item>
    </derivirana_varijabla>
  </DomainObject.Predmet.StrankaListFormatedOIB>
  <DomainObject.Predmet.StrankaListFormatedWithAdress>
    <izvorni_sadrzaj>
      <item>FINA Regionalni centar Zagreb, Trg svibanjskih žrtava 1995. 1, 10000 Zagreb</item>
      <item>Dominik Gotal, Sovinjačka 9, 10000 Zagreb</item>
    </izvorni_sadrzaj>
    <derivirana_varijabla naziv="DomainObject.Predmet.StrankaListFormatedWithAdress_1">
      <item>FINA Regionalni centar Zagreb, Trg svibanjskih žrtava 1995. 1, 10000 Zagreb</item>
      <item>Dominik Gotal, Sovinjačka 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Dominik Gotal, OIB 67803366556, Sovinjačka 9, 10000 Zagreb</item>
    </izvorni_sadrzaj>
    <derivirana_varijabla naziv="DomainObject.Predmet.StrankaListFormatedWithAdressOIB_1">
      <item>FINA Regionalni centar Zagreb, OIB 85821130368, Trg svibanjskih žrtava 1995. 1, 10000 Zagreb</item>
      <item>Dominik Gotal, OIB 67803366556, Sovinjačka 9, 10000 Zagreb</item>
    </derivirana_varijabla>
  </DomainObject.Predmet.StrankaListFormatedWithAdressOIB>
  <DomainObject.Predmet.StrankaListNazivFormated>
    <izvorni_sadrzaj>
      <item>FINA Regionalni centar Zagreb</item>
      <item>Dominik Gotal</item>
    </izvorni_sadrzaj>
    <derivirana_varijabla naziv="DomainObject.Predmet.StrankaListNazivFormated_1">
      <item>FINA Regionalni centar Zagreb</item>
      <item>Dominik Gotal</item>
    </derivirana_varijabla>
  </DomainObject.Predmet.StrankaListNazivFormated>
  <DomainObject.Predmet.StrankaListNazivFormatedOIB>
    <izvorni_sadrzaj>
      <item>FINA Regionalni centar Zagreb, OIB 85821130368</item>
      <item>Dominik Gotal, OIB 67803366556</item>
    </izvorni_sadrzaj>
    <derivirana_varijabla naziv="DomainObject.Predmet.StrankaListNazivFormatedOIB_1">
      <item>FINA Regionalni centar Zagreb, OIB 85821130368</item>
      <item>Dominik Gotal, OIB 67803366556</item>
    </derivirana_varijabla>
  </DomainObject.Predmet.StrankaListNazivFormatedOIB>
  <DomainObject.Predmet.ProtuStrankaListFormated>
    <izvorni_sadrzaj>
      <item>STUDIO DOMINIK j.d.o.o.</item>
    </izvorni_sadrzaj>
    <derivirana_varijabla naziv="DomainObject.Predmet.ProtuStrankaListFormated_1">
      <item>STUDIO DOMINIK j.d.o.o.</item>
    </derivirana_varijabla>
  </DomainObject.Predmet.ProtuStrankaListFormated>
  <DomainObject.Predmet.ProtuStrankaListFormatedOIB>
    <izvorni_sadrzaj>
      <item>STUDIO DOMINIK j.d.o.o., OIB 75251292151</item>
    </izvorni_sadrzaj>
    <derivirana_varijabla naziv="DomainObject.Predmet.ProtuStrankaListFormatedOIB_1">
      <item>STUDIO DOMINIK j.d.o.o., OIB 75251292151</item>
    </derivirana_varijabla>
  </DomainObject.Predmet.ProtuStrankaListFormatedOIB>
  <DomainObject.Predmet.ProtuStrankaListFormatedWithAdress>
    <izvorni_sadrzaj>
      <item>STUDIO DOMINIK j.d.o.o., I. Kozari put 18 odv. 2, 10000 Zagreb</item>
    </izvorni_sadrzaj>
    <derivirana_varijabla naziv="DomainObject.Predmet.ProtuStrankaListFormatedWithAdress_1">
      <item>STUDIO DOMINIK j.d.o.o., I. Kozari put 18 odv. 2, 10000 Zagreb</item>
    </derivirana_varijabla>
  </DomainObject.Predmet.ProtuStrankaListFormatedWithAdress>
  <DomainObject.Predmet.ProtuStrankaListFormatedWithAdressOIB>
    <izvorni_sadrzaj>
      <item>STUDIO DOMINIK j.d.o.o., OIB 75251292151, I. Kozari put 18 odv. 2, 10000 Zagreb</item>
    </izvorni_sadrzaj>
    <derivirana_varijabla naziv="DomainObject.Predmet.ProtuStrankaListFormatedWithAdressOIB_1">
      <item>STUDIO DOMINIK j.d.o.o., OIB 75251292151, I. Kozari put 18 odv. 2, 10000 Zagreb</item>
    </derivirana_varijabla>
  </DomainObject.Predmet.ProtuStrankaListFormatedWithAdressOIB>
  <DomainObject.Predmet.ProtuStrankaListNazivFormated>
    <izvorni_sadrzaj>
      <item>STUDIO DOMINIK j.d.o.o.</item>
    </izvorni_sadrzaj>
    <derivirana_varijabla naziv="DomainObject.Predmet.ProtuStrankaListNazivFormated_1">
      <item>STUDIO DOMINIK j.d.o.o.</item>
    </derivirana_varijabla>
  </DomainObject.Predmet.ProtuStrankaListNazivFormated>
  <DomainObject.Predmet.ProtuStrankaListNazivFormatedOIB>
    <izvorni_sadrzaj>
      <item>STUDIO DOMINIK j.d.o.o., OIB 75251292151</item>
    </izvorni_sadrzaj>
    <derivirana_varijabla naziv="DomainObject.Predmet.ProtuStrankaListNazivFormatedOIB_1">
      <item>STUDIO DOMINIK j.d.o.o., OIB 75251292151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DOMINIK j.d.o.o.</izvorni_sadrzaj>
    <derivirana_varijabla naziv="DomainObject.Predmet.ProtustrankaIDrugi_1">STUDIO DOMINIK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STUDIO DOMINIK j.d.o.o., OIB 75251292151, I. Kozari put 18 odv. 2, 10000 Zagreb</izvorni_sadrzaj>
    <derivirana_varijabla naziv="DomainObject.Predmet.ProtustrankaIDrugiAdressOIB_1">STUDIO DOMINIK j.d.o.o., OIB 75251292151, I. Kozari put 18 odv.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DOMINIK j.d.o.o.</item>
      <item>FINA Regionalni centar Zagreb</item>
      <item>Dominik Gotal</item>
    </izvorni_sadrzaj>
    <derivirana_varijabla naziv="DomainObject.Predmet.SudioniciListNaziv_1">
      <item>STUDIO DOMINIK j.d.o.o.</item>
      <item>FINA Regionalni centar Zagreb</item>
      <item>Dominik Gotal</item>
    </derivirana_varijabla>
  </DomainObject.Predmet.SudioniciListNaziv>
  <DomainObject.Predmet.SudioniciListAdressOIB>
    <izvorni_sadrzaj>
      <item>STUDIO DOMINIK j.d.o.o., OIB 75251292151, I. Kozari put 18 odv. 2,10000 Zagreb</item>
      <item>FINA Regionalni centar Zagreb, OIB 85821130368, Trg svibanjskih žrtava 1995. 1,10000 Zagreb</item>
      <item>Dominik Gotal, OIB 67803366556, Sovinjačka 9,10000 Zagreb</item>
    </izvorni_sadrzaj>
    <derivirana_varijabla naziv="DomainObject.Predmet.SudioniciListAdressOIB_1">
      <item>STUDIO DOMINIK j.d.o.o., OIB 75251292151, I. Kozari put 18 odv. 2,10000 Zagreb</item>
      <item>FINA Regionalni centar Zagreb, OIB 85821130368, Trg svibanjskih žrtava 1995. 1,10000 Zagreb</item>
      <item>Dominik Gotal, OIB 67803366556, Sovinjačka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75251292151</item>
      <item>, OIB 85821130368</item>
      <item>, OIB 67803366556</item>
    </izvorni_sadrzaj>
    <derivirana_varijabla naziv="DomainObject.Predmet.SudioniciListNazivOIB_1">
      <item>, OIB 75251292151</item>
      <item>, OIB 85821130368</item>
      <item>, OIB 67803366556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2F9A7-3E25-456A-BFCE-C8B8257CE8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846</properties:Words>
  <properties:Characters>4671</properties:Characters>
  <properties:Lines>106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2018-01-11T08:44:00Z</dcterms:created>
  <dc:creator>gzubak</dc:creator>
  <cp:lastModifiedBy>Mirjana Gašparić</cp:lastModifiedBy>
  <cp:lastPrinted>2018-01-11T12:08:00Z</cp:lastPrinted>
  <dcterms:modified xmlns:xsi="http://www.w3.org/2001/XMLSchema-instance" xsi:type="dcterms:W3CDTF">2018-01-11T12:13:00Z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