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eca2" w14:paraId="fddeca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</w:t>
      </w:r>
      <w:r w:rsidR="00DD6099">
        <w:t>379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D6099" w:rsidR="00DD609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D6099">
        <w:rPr>
          <w:szCs w:val="20"/>
        </w:rPr>
        <w:t xml:space="preserve">LATIUM </w:t>
      </w:r>
      <w:r w:rsidR="00E75E9F">
        <w:rPr>
          <w:szCs w:val="20"/>
        </w:rPr>
        <w:t xml:space="preserve">2008 </w:t>
      </w:r>
      <w:r w:rsidR="00DD6099">
        <w:rPr>
          <w:szCs w:val="20"/>
        </w:rPr>
        <w:t xml:space="preserve">d.o.o., Zagreb, Zadarska 58, MBS: 080671767, OIB: </w:t>
      </w:r>
    </w:p>
    <w:p w:rsidRDefault="00DD6099" w:rsidP="00DD6099" w:rsidR="005942BD">
      <w:pPr>
        <w:ind w:firstLine="708"/>
        <w:jc w:val="both"/>
        <w:rPr>
          <w:szCs w:val="20"/>
        </w:rPr>
      </w:pPr>
      <w:r>
        <w:rPr>
          <w:szCs w:val="20"/>
        </w:rPr>
        <w:t xml:space="preserve">  74509166328</w:t>
      </w:r>
    </w:p>
    <w:p w:rsidRDefault="00027F83" w:rsidP="00027F83" w:rsidR="00027F83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D6099">
        <w:t>7.659,27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27F8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2580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75E9F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St-8379/2015-4</izvorni_sadrzaj>
    <derivirana_varijabla naziv="DomainObject.Oznaka_1">St-8379/2015-4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8379</izvorni_sadrzaj>
    <derivirana_varijabla naziv="DomainObject.Predmet.Broj_1">8379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St-8379/2015</izvorni_sadrzaj>
    <derivirana_varijabla naziv="DomainObject.Predmet.OznakaBroj_1">St-8379/2015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LATIUM 2008 d.o.o. zastupanog po punomoćniku TOM VIGINI</izvorni_sadrzaj>
    <derivirana_varijabla naziv="DomainObject.Predmet.ProtustrankaFormated_1">  LATIUM 2008 d.o.o. zastupanog po punomoćniku TOM VIGINI</derivirana_varijabla>
  </DomainObject.Predmet.ProtustrankaFormated>
  <DomainObject.Predmet.ProtustrankaFormatedOIB>
    <izvorni_sadrzaj>  LATIUM 2008 d.o.o., OIB 74509166328 zastupanog po punomoćniku TOM VIGINI</izvorni_sadrzaj>
    <derivirana_varijabla naziv="DomainObject.Predmet.ProtustrankaFormatedOIB_1">  LATIUM 2008 d.o.o., OIB 74509166328 zastupanog po punomoćniku TOM VIGINI</derivirana_varijabla>
  </DomainObject.Predmet.ProtustrankaFormatedOIB>
  <DomainObject.Predmet.ProtustrankaFormatedWithAdress>
    <izvorni_sadrzaj> LATIUM 2008 d.o.o., Zadarska 58, 10000 Zagreb zastupanog po punomoćniku TOM VIGINI</izvorni_sadrzaj>
    <derivirana_varijabla naziv="DomainObject.Predmet.ProtustrankaFormatedWithAdress_1"> LATIUM 2008 d.o.o., Zadarska 58, 10000 Zagreb zastupanog po punomoćniku TOM VIGINI</derivirana_varijabla>
  </DomainObject.Predmet.ProtustrankaFormatedWithAdress>
  <DomainObject.Predmet.ProtustrankaFormatedWithAdressOIB>
    <izvorni_sadrzaj> LATIUM 2008 d.o.o., OIB 74509166328, Zadarska 58, 10000 Zagreb zastupanog po punomoćniku TOM VIGINI</izvorni_sadrzaj>
    <derivirana_varijabla naziv="DomainObject.Predmet.ProtustrankaFormatedWithAdressOIB_1"> LATIUM 2008 d.o.o., OIB 74509166328, Zadarska 58, 10000 Zagreb zastupanog po punomoćniku TOM VIGINI</derivirana_varijabla>
  </DomainObject.Predmet.ProtustrankaFormatedWithAdressOIB>
  <DomainObject.Predmet.ProtustrankaWithAdress>
    <izvorni_sadrzaj>LATIUM 2008 d.o.o. Zadarska 58, 10000 Zagreb</izvorni_sadrzaj>
    <derivirana_varijabla naziv="DomainObject.Predmet.ProtustrankaWithAdress_1">LATIUM 2008 d.o.o. Zadarska 58, 10000 Zagreb</derivirana_varijabla>
  </DomainObject.Predmet.ProtustrankaWithAdress>
  <DomainObject.Predmet.ProtustrankaWithAdressOIB>
    <izvorni_sadrzaj>LATIUM 2008 d.o.o., OIB 74509166328, Zadarska 58, 10000 Zagreb</izvorni_sadrzaj>
    <derivirana_varijabla naziv="DomainObject.Predmet.ProtustrankaWithAdressOIB_1">LATIUM 2008 d.o.o., OIB 74509166328, Zadarska 58, 10000 Zagreb</derivirana_varijabla>
  </DomainObject.Predmet.ProtustrankaWithAdressOIB>
  <DomainObject.Predmet.ProtustrankaNazivFormated>
    <izvorni_sadrzaj>LATIUM 2008 d.o.o.</izvorni_sadrzaj>
    <derivirana_varijabla naziv="DomainObject.Predmet.ProtustrankaNazivFormated_1">LATIUM 2008 d.o.o.</derivirana_varijabla>
  </DomainObject.Predmet.ProtustrankaNazivFormated>
  <DomainObject.Predmet.ProtustrankaNazivFormatedOIB>
    <izvorni_sadrzaj>LATIUM 2008 d.o.o., OIB 74509166328</izvorni_sadrzaj>
    <derivirana_varijabla naziv="DomainObject.Predmet.ProtustrankaNazivFormatedOIB_1">LATIUM 2008 d.o.o., OIB 74509166328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LATIUM 2008 d.o.o. zastupanog po punomoćniku TOM VIGINI</item>
    </izvorni_sadrzaj>
    <derivirana_varijabla naziv="DomainObject.Predmet.ProtuStrankaListFormated_1">
      <item>LATIUM 2008 d.o.o. zastupanog po punomoćniku TOM VIGINI</item>
    </derivirana_varijabla>
  </DomainObject.Predmet.ProtuStrankaListFormated>
  <DomainObject.Predmet.ProtuStrankaListFormatedOIB>
    <izvorni_sadrzaj>
      <item>LATIUM 2008 d.o.o., OIB 74509166328 zastupanog po punomoćniku TOM VIGINI</item>
    </izvorni_sadrzaj>
    <derivirana_varijabla naziv="DomainObject.Predmet.ProtuStrankaListFormatedOIB_1">
      <item>LATIUM 2008 d.o.o., OIB 74509166328 zastupanog po punomoćniku TOM VIGINI</item>
    </derivirana_varijabla>
  </DomainObject.Predmet.ProtuStrankaListFormatedOIB>
  <DomainObject.Predmet.ProtuStrankaListFormatedWithAdress>
    <izvorni_sadrzaj>
      <item>LATIUM 2008 d.o.o., Zadarska 58, 10000 Zagreb zastupanog po punomoćniku TOM VIGINI</item>
    </izvorni_sadrzaj>
    <derivirana_varijabla naziv="DomainObject.Predmet.ProtuStrankaListFormatedWithAdress_1">
      <item>LATIUM 2008 d.o.o., Zadarska 58, 10000 Zagreb zastupanog po punomoćniku TOM VIGINI</item>
    </derivirana_varijabla>
  </DomainObject.Predmet.ProtuStrankaListFormatedWithAdress>
  <DomainObject.Predmet.ProtuStrankaListFormatedWithAdressOIB>
    <izvorni_sadrzaj>
      <item>LATIUM 2008 d.o.o., OIB 74509166328, Zadarska 58, 10000 Zagreb zastupanog po punomoćniku TOM VIGINI</item>
    </izvorni_sadrzaj>
    <derivirana_varijabla naziv="DomainObject.Predmet.ProtuStrankaListFormatedWithAdressOIB_1">
      <item>LATIUM 2008 d.o.o., OIB 74509166328, Zadarska 58, 10000 Zagreb zastupanog po punomoćniku TOM VIGINI</item>
    </derivirana_varijabla>
  </DomainObject.Predmet.ProtuStrankaListFormatedWithAdressOIB>
  <DomainObject.Predmet.ProtuStrankaListNazivFormated>
    <izvorni_sadrzaj>
      <item>LATIUM 2008 d.o.o.</item>
    </izvorni_sadrzaj>
    <derivirana_varijabla naziv="DomainObject.Predmet.ProtuStrankaListNazivFormated_1">
      <item>LATIUM 2008 d.o.o.</item>
    </derivirana_varijabla>
  </DomainObject.Predmet.ProtuStrankaListNazivFormated>
  <DomainObject.Predmet.ProtuStrankaListNazivFormatedOIB>
    <izvorni_sadrzaj>
      <item>LATIUM 2008 d.o.o., OIB 74509166328</item>
    </izvorni_sadrzaj>
    <derivirana_varijabla naziv="DomainObject.Predmet.ProtuStrankaListNazivFormatedOIB_1">
      <item>LATIUM 2008 d.o.o., OIB 74509166328</item>
    </derivirana_varijabla>
  </DomainObject.Predmet.ProtuStrankaListNazivFormatedOIB>
  <DomainObject.Predmet.OstaliListFormated>
    <izvorni_sadrzaj>
      <item>TOM VIGINI punomoćnik sudionika u postupku LATIUM 2008 d.o.o.</item>
    </izvorni_sadrzaj>
    <derivirana_varijabla naziv="DomainObject.Predmet.OstaliListFormated_1">
      <item>TOM VIGINI punomoćnik sudionika u postupku LATIUM 2008 d.o.o.</item>
    </derivirana_varijabla>
  </DomainObject.Predmet.OstaliListFormated>
  <DomainObject.Predmet.OstaliListFormatedOIB>
    <izvorni_sadrzaj>
      <item>TOM VIGINI, OIB 39731405908 punomoćnik sudionika u postupku LATIUM 2008 d.o.o.</item>
    </izvorni_sadrzaj>
    <derivirana_varijabla naziv="DomainObject.Predmet.OstaliListFormatedOIB_1">
      <item>TOM VIGINI, OIB 39731405908 punomoćnik sudionika u postupku LATIUM 2008 d.o.o.</item>
    </derivirana_varijabla>
  </DomainObject.Predmet.OstaliListFormatedOIB>
  <DomainObject.Predmet.OstaliListFormatedWithAdress>
    <izvorni_sadrzaj>
      <item>TOM VIGINI, Localita Riostorto 9, Muggia punomoćnik sudionika u postupku LATIUM 2008 d.o.o.</item>
    </izvorni_sadrzaj>
    <derivirana_varijabla naziv="DomainObject.Predmet.OstaliListFormatedWithAdress_1">
      <item>TOM VIGINI, Localita Riostorto 9, Muggia punomoćnik sudionika u postupku LATIUM 2008 d.o.o.</item>
    </derivirana_varijabla>
  </DomainObject.Predmet.OstaliListFormatedWithAdress>
  <DomainObject.Predmet.OstaliListFormatedWithAdressOIB>
    <izvorni_sadrzaj>
      <item>TOM VIGINI, OIB 39731405908, Localita Riostorto 9, Muggia punomoćnik sudionika u postupku LATIUM 2008 d.o.o.</item>
    </izvorni_sadrzaj>
    <derivirana_varijabla naziv="DomainObject.Predmet.OstaliListFormatedWithAdressOIB_1">
      <item>TOM VIGINI, OIB 39731405908, Localita Riostorto 9, Muggia punomoćnik sudionika u postupku LATIUM 2008 d.o.o.</item>
    </derivirana_varijabla>
  </DomainObject.Predmet.OstaliListFormatedWithAdressOIB>
  <DomainObject.Predmet.OstaliListNazivFormated>
    <izvorni_sadrzaj>
      <item>TOM VIGINI</item>
    </izvorni_sadrzaj>
    <derivirana_varijabla naziv="DomainObject.Predmet.OstaliListNazivFormated_1">
      <item>TOM VIGINI</item>
    </derivirana_varijabla>
  </DomainObject.Predmet.OstaliListNazivFormated>
  <DomainObject.Predmet.OstaliListNazivFormatedOIB>
    <izvorni_sadrzaj>
      <item>TOM VIGINI, OIB 39731405908</item>
    </izvorni_sadrzaj>
    <derivirana_varijabla naziv="DomainObject.Predmet.OstaliListNazivFormatedOIB_1">
      <item>TOM VIGINI, OIB 39731405908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St-8379/2015-4</izvorni_sadrzaj>
    <derivirana_varijabla naziv="DomainObject.PoslovniBrojDokumenta_1">St-8379/2015-4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LATIUM 2008 d.o.o.</izvorni_sadrzaj>
    <derivirana_varijabla naziv="DomainObject.Predmet.ProtustrankaIDrugi_1">LATIUM 2008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LATIUM 2008 d.o.o., OIB 74509166328, Zadarska 58, 10000 Zagreb</izvorni_sadrzaj>
    <derivirana_varijabla naziv="DomainObject.Predmet.ProtustrankaIDrugiAdressOIB_1">LATIUM 2008 d.o.o., OIB 74509166328,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LATIUM 2008 d.o.o.</item>
      <item>TOM VIGINI</item>
    </izvorni_sadrzaj>
    <derivirana_varijabla naziv="DomainObject.Predmet.SudioniciListNaziv_1">
      <item>FINA Regionalni centar Zagreb</item>
      <item>LATIUM 2008 d.o.o.</item>
      <item>TOM VIGINI</item>
    </derivirana_varijabla>
  </DomainObject.Predmet.SudioniciListNaziv>
  <DomainObject.Predmet.SudioniciListAdressOIB>
    <izvorni_sadrzaj>
      <item>FINA Regionalni centar Zagreb, OIB 85821130368, Trg svibanjskih žrtava 1995. 1,10000 Zagreb</item>
      <item>LATIUM 2008 d.o.o., OIB 74509166328, Zadarska 58,10000 Zagreb</item>
      <item>TOM VIGINI, OIB 39731405908, Localita Riostorto 9,Muggia</item>
    </izvorni_sadrzaj>
    <derivirana_varijabla naziv="DomainObject.Predmet.SudioniciListAdressOIB_1">
      <item>FINA Regionalni centar Zagreb, OIB 85821130368, Trg svibanjskih žrtava 1995. 1,10000 Zagreb</item>
      <item>LATIUM 2008 d.o.o., OIB 74509166328, Zadarska 58,10000 Zagreb</item>
      <item>TOM VIGINI, OIB 39731405908, Localita Riostorto 9,Muggia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74509166328</item>
      <item>, OIB 39731405908</item>
    </izvorni_sadrzaj>
    <derivirana_varijabla naziv="DomainObject.Predmet.SudioniciListNazivOIB_1">
      <item>, OIB 85821130368</item>
      <item>, OIB 74509166328</item>
      <item>, OIB 39731405908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1294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2016-02-22T12:59:00Z</dcterms:created>
  <dc:creator>ilukac</dc:creator>
  <cp:lastModifiedBy>Ksenija Nol</cp:lastModifiedBy>
  <cp:lastPrinted>2016-02-22T13:37:00Z</cp:lastPrinted>
  <dcterms:modified xmlns:xsi="http://www.w3.org/2001/XMLSchema-instance" xsi:type="dcterms:W3CDTF">2016-02-22T13:37:00Z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