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dcb4" w14:paraId="fdcdcb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B76DC8">
        <w:t>ADRI - CONSULT d.o.o. Rovinj, R. Daveggia 7, OIB: 87311360145</w:t>
      </w:r>
      <w:r w:rsidR="00DF28E8" w:rsidRPr="00DF28E8">
        <w:t xml:space="preserve">, </w:t>
      </w:r>
      <w:r w:rsidR="00B76DC8">
        <w:t>6. svibnja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76DC8">
        <w:t>ADRI - CONSULT d.o.o. Rovinj, R. Daveggia 7, OIB: 87311360145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76DC8">
        <w:rPr>
          <w:b/>
          <w:lang w:val="pl-PL"/>
        </w:rPr>
        <w:t>1. lipnja 2016</w:t>
      </w:r>
      <w:r w:rsidRPr="00FB0B18">
        <w:rPr>
          <w:b/>
          <w:lang w:val="pl-PL"/>
        </w:rPr>
        <w:t xml:space="preserve">. u </w:t>
      </w:r>
      <w:r w:rsidR="00B76DC8">
        <w:rPr>
          <w:b/>
          <w:lang w:val="pl-PL"/>
        </w:rPr>
        <w:t>09:10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76DC8">
        <w:t>ADRI - CONSULT d.o.o. Rovinj, R. Daveggia 7</w:t>
      </w:r>
      <w:r w:rsidR="00515856" w:rsidRPr="00515856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B76DC8">
        <w:rPr>
          <w:lang w:val="sv-SE"/>
        </w:rPr>
        <w:t>zakonski zastupnici</w:t>
      </w:r>
      <w:r w:rsidR="005E3EB7">
        <w:rPr>
          <w:lang w:val="sv-SE"/>
        </w:rPr>
        <w:t xml:space="preserve"> dužnika </w:t>
      </w:r>
      <w:r w:rsidR="00B76DC8">
        <w:t>Robert Santin iz Rijeke, Laginjina 38, OIB: 76530028972</w:t>
      </w:r>
      <w:r w:rsidR="00B76DC8">
        <w:rPr>
          <w:lang w:val="sv-SE"/>
        </w:rPr>
        <w:t xml:space="preserve"> i </w:t>
      </w:r>
      <w:r w:rsidR="00B76DC8">
        <w:t>Jasna Santin iz Rijeke, Laginjina 36, OIB: 96200850088.</w:t>
      </w:r>
    </w:p>
    <w:p w:rsidRDefault="00FB0B18" w:rsidP="005E3EB7" w:rsidR="00FB0B18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B76DC8">
        <w:rPr>
          <w:lang w:val="sv-SE"/>
        </w:rPr>
        <w:t>zakonske</w:t>
      </w:r>
      <w:r>
        <w:rPr>
          <w:lang w:val="sv-SE"/>
        </w:rPr>
        <w:t xml:space="preserve"> zastupnik</w:t>
      </w:r>
      <w:r w:rsidR="00B76DC8">
        <w:rPr>
          <w:lang w:val="sv-SE"/>
        </w:rPr>
        <w:t>e</w:t>
      </w:r>
      <w:r>
        <w:rPr>
          <w:lang w:val="sv-SE"/>
        </w:rPr>
        <w:t xml:space="preserve"> dužnika </w:t>
      </w:r>
      <w:r w:rsidR="00B76DC8">
        <w:t>Roberta Santin iz Rijeke, Laginjina 38, OIB: 76530028972</w:t>
      </w:r>
      <w:r w:rsidR="00B76DC8">
        <w:rPr>
          <w:lang w:val="sv-SE"/>
        </w:rPr>
        <w:t xml:space="preserve"> i </w:t>
      </w:r>
      <w:r w:rsidR="00B76DC8">
        <w:t>Jasnu Santin iz Rijeke, Laginjina 36, OIB: 96200850088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B76DC8">
        <w:t>ADRI - CONSULT d.o.o. Rovinj, R. Daveggia 7, OIB: 87311360145</w:t>
      </w:r>
      <w:r>
        <w:rPr>
          <w:lang w:val="sv-SE"/>
        </w:rPr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76DC8">
        <w:t>6. svibnja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B76DC8">
        <w:t>ADRI - CONSULT d.o.o. Rovinj, R. Daveggia 7</w:t>
      </w:r>
    </w:p>
    <w:p w:rsidRDefault="00B76DC8" w:rsidP="00FB0B18" w:rsidR="00516275">
      <w:pPr>
        <w:jc w:val="both"/>
        <w:rPr>
          <w:lang w:val="sv-SE"/>
        </w:rPr>
      </w:pPr>
      <w:r>
        <w:rPr>
          <w:lang w:val="sv-SE"/>
        </w:rPr>
        <w:lastRenderedPageBreak/>
        <w:t>- zakonski zastupnici</w:t>
      </w:r>
      <w:r w:rsidR="00FB0B18">
        <w:rPr>
          <w:lang w:val="sv-SE"/>
        </w:rPr>
        <w:t xml:space="preserve"> dužnika </w:t>
      </w:r>
      <w:r>
        <w:t>Robert Santin iz Rijeke, Laginjina 38 i Jasna Santin iz Rijeke, Laginjina 36</w:t>
      </w:r>
    </w:p>
    <w:p w:rsidRDefault="005E3EB7" w:rsidP="00FB0B18" w:rsidR="00500701">
      <w:pPr>
        <w:jc w:val="both"/>
      </w:pPr>
      <w:r>
        <w:t>- e-Oglasna ploča sudova 8 dana</w:t>
      </w:r>
    </w:p>
    <w:sectPr w:rsidSect="00C40FD5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E5535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DE553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DC8" w:rsidR="00DF28E8">
    <w:pPr>
      <w:pStyle w:val="Zaglavlje"/>
    </w:pPr>
    <w:r>
      <w:tab/>
    </w:r>
    <w:r>
      <w:tab/>
      <w:t>Posl.br.: 1</w:t>
    </w:r>
    <w:r w:rsidR="00DF28E8">
      <w:t xml:space="preserve"> St-</w:t>
    </w:r>
    <w:r>
      <w:t>681/16</w:t>
    </w:r>
    <w:r w:rsidR="00DF28E8">
      <w:t>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985388"/>
    <w:rsid w:val="009A04CC"/>
    <w:rsid w:val="00B31B75"/>
    <w:rsid w:val="00B76DC8"/>
    <w:rsid w:val="00BD45CC"/>
    <w:rsid w:val="00D14604"/>
    <w:rsid w:val="00D41ACB"/>
    <w:rsid w:val="00D5275E"/>
    <w:rsid w:val="00DE5535"/>
    <w:rsid w:val="00DF28E8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53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53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53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53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53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53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53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53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 - CONSULT d. o. o. ROVINJ</izvorni_sadrzaj>
    <derivirana_varijabla naziv="DomainObject.Predmet.ProtustrankaFormated_1">  ADRI - CONSULT d. o. o. ROVINJ</derivirana_varijabla>
  </DomainObject.Predmet.ProtustrankaFormated>
  <DomainObject.Predmet.ProtustrankaFormatedOIB>
    <izvorni_sadrzaj>  ADRI - CONSULT d. o. o. ROVINJ, OIB 87311360145</izvorni_sadrzaj>
    <derivirana_varijabla naziv="DomainObject.Predmet.ProtustrankaFormatedOIB_1">  ADRI - CONSULT d. o. o. ROVINJ, OIB 87311360145</derivirana_varijabla>
  </DomainObject.Predmet.ProtustrankaFormatedOIB>
  <DomainObject.Predmet.ProtustrankaFormatedWithAdress>
    <izvorni_sadrzaj> ADRI - CONSULT d. o. o. ROVINJ, R.Daveggia 7, 52210 Rovinj</izvorni_sadrzaj>
    <derivirana_varijabla naziv="DomainObject.Predmet.ProtustrankaFormatedWithAdress_1"> ADRI - CONSULT d. o. o. ROVINJ, R.Daveggia 7, 52210 Rovinj</derivirana_varijabla>
  </DomainObject.Predmet.ProtustrankaFormatedWithAdress>
  <DomainObject.Predmet.ProtustrankaFormatedWithAdressOIB>
    <izvorni_sadrzaj> ADRI - CONSULT d. o. o. ROVINJ, OIB 87311360145, R.Daveggia 7, 52210 Rovinj</izvorni_sadrzaj>
    <derivirana_varijabla naziv="DomainObject.Predmet.ProtustrankaFormatedWithAdressOIB_1"> ADRI - CONSULT d. o. o. ROVINJ, OIB 87311360145, R.Daveggia 7, 52210 Rovinj</derivirana_varijabla>
  </DomainObject.Predmet.ProtustrankaFormatedWithAdressOIB>
  <DomainObject.Predmet.ProtustrankaWithAdress>
    <izvorni_sadrzaj>ADRI - CONSULT d. o. o. ROVINJ R.Daveggia 7, 52210 Rovinj</izvorni_sadrzaj>
    <derivirana_varijabla naziv="DomainObject.Predmet.ProtustrankaWithAdress_1">ADRI - CONSULT d. o. o. ROVINJ R.Daveggia 7, 52210 Rovinj</derivirana_varijabla>
  </DomainObject.Predmet.ProtustrankaWithAdress>
  <DomainObject.Predmet.ProtustrankaWithAdressOIB>
    <izvorni_sadrzaj>ADRI - CONSULT d. o. o. ROVINJ, OIB 87311360145, R.Daveggia 7, 52210 Rovinj</izvorni_sadrzaj>
    <derivirana_varijabla naziv="DomainObject.Predmet.ProtustrankaWithAdressOIB_1">ADRI - CONSULT d. o. o. ROVINJ, OIB 87311360145, R.Daveggia 7, 52210 Rovinj</derivirana_varijabla>
  </DomainObject.Predmet.ProtustrankaWithAdressOIB>
  <DomainObject.Predmet.ProtustrankaNazivFormated>
    <izvorni_sadrzaj>ADRI - CONSULT d. o. o. ROVINJ</izvorni_sadrzaj>
    <derivirana_varijabla naziv="DomainObject.Predmet.ProtustrankaNazivFormated_1">ADRI - CONSULT d. o. o. ROVINJ</derivirana_varijabla>
  </DomainObject.Predmet.ProtustrankaNazivFormated>
  <DomainObject.Predmet.ProtustrankaNazivFormatedOIB>
    <izvorni_sadrzaj>ADRI - CONSULT d. o. o. ROVINJ, OIB 87311360145</izvorni_sadrzaj>
    <derivirana_varijabla naziv="DomainObject.Predmet.ProtustrankaNazivFormatedOIB_1">ADRI - CONSULT d. o. o. ROVINJ, OIB 87311360145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77173.19</izvorni_sadrzaj>
    <derivirana_varijabla naziv="DomainObject.Predmet.TrenutnaVrijednost_1">77173.19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 - CONSULT d. o. o. ROVINJ</item>
    </izvorni_sadrzaj>
    <derivirana_varijabla naziv="DomainObject.Predmet.ProtuStrankaListFormated_1">
      <item>ADRI - CONSULT d. o. o. ROVINJ</item>
    </derivirana_varijabla>
  </DomainObject.Predmet.ProtuStrankaListFormated>
  <DomainObject.Predmet.ProtuStrankaListFormatedOIB>
    <izvorni_sadrzaj>
      <item>ADRI - CONSULT d. o. o. ROVINJ, OIB 87311360145</item>
    </izvorni_sadrzaj>
    <derivirana_varijabla naziv="DomainObject.Predmet.ProtuStrankaListFormatedOIB_1">
      <item>ADRI - CONSULT d. o. o. ROVINJ, OIB 87311360145</item>
    </derivirana_varijabla>
  </DomainObject.Predmet.ProtuStrankaListFormatedOIB>
  <DomainObject.Predmet.ProtuStrankaListFormatedWithAdress>
    <izvorni_sadrzaj>
      <item>ADRI - CONSULT d. o. o. ROVINJ, R.Daveggia 7, 52210 Rovinj</item>
    </izvorni_sadrzaj>
    <derivirana_varijabla naziv="DomainObject.Predmet.ProtuStrankaListFormatedWithAdress_1">
      <item>ADRI - CONSULT d. o. o. ROVINJ, R.Daveggia 7, 52210 Rovinj</item>
    </derivirana_varijabla>
  </DomainObject.Predmet.ProtuStrankaListFormatedWithAdress>
  <DomainObject.Predmet.ProtuStrankaListFormatedWithAdressOIB>
    <izvorni_sadrzaj>
      <item>ADRI - CONSULT d. o. o. ROVINJ, OIB 87311360145, R.Daveggia 7, 52210 Rovinj</item>
    </izvorni_sadrzaj>
    <derivirana_varijabla naziv="DomainObject.Predmet.ProtuStrankaListFormatedWithAdressOIB_1">
      <item>ADRI - CONSULT d. o. o. ROVINJ, OIB 87311360145, R.Daveggia 7, 52210 Rovinj</item>
    </derivirana_varijabla>
  </DomainObject.Predmet.ProtuStrankaListFormatedWithAdressOIB>
  <DomainObject.Predmet.ProtuStrankaListNazivFormated>
    <izvorni_sadrzaj>
      <item>ADRI - CONSULT d. o. o. ROVINJ</item>
    </izvorni_sadrzaj>
    <derivirana_varijabla naziv="DomainObject.Predmet.ProtuStrankaListNazivFormated_1">
      <item>ADRI - CONSULT d. o. o. ROVINJ</item>
    </derivirana_varijabla>
  </DomainObject.Predmet.ProtuStrankaListNazivFormated>
  <DomainObject.Predmet.ProtuStrankaListNazivFormatedOIB>
    <izvorni_sadrzaj>
      <item>ADRI - CONSULT d. o. o. ROVINJ, OIB 87311360145</item>
    </izvorni_sadrzaj>
    <derivirana_varijabla naziv="DomainObject.Predmet.ProtuStrankaListNazivFormatedOIB_1">
      <item>ADRI - CONSULT d. o. o. ROVINJ, OIB 87311360145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 - CONSULT d. o. o. ROVINJ</izvorni_sadrzaj>
    <derivirana_varijabla naziv="DomainObject.Predmet.ProtustrankaIDrugi_1">ADRI - CONSULT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 - CONSULT d. o. o. ROVINJ, OIB 87311360145, R.Daveggia 7, 52210 Rovinj</izvorni_sadrzaj>
    <derivirana_varijabla naziv="DomainObject.Predmet.ProtustrankaIDrugiAdressOIB_1">ADRI - CONSULT d. o. o. ROVINJ, OIB 87311360145, R.Daveggia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 - CONSULT d. o. o. ROVINJ</item>
    </izvorni_sadrzaj>
    <derivirana_varijabla naziv="DomainObject.Predmet.SudioniciListNaziv_1">
      <item>FINANCIJSKA AGENCIJA, RC RIJEKA, PODRUŽNICA PULA, PULA</item>
      <item>ADRI - CONSULT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 - CONSULT d. o. o. ROVINJ, OIB 87311360145, R.Daveggia 7,52210 Rovinj</item>
    </izvorni_sadrzaj>
    <derivirana_varijabla naziv="DomainObject.Predmet.SudioniciListAdressOIB_1">
      <item>FINANCIJSKA AGENCIJA, RC RIJEKA, PODRUŽNICA PULA, PULA, OIB 85821130368, Ulica grada Vukovara 70,10000 Zagreb</item>
      <item>ADRI - CONSULT d. o. o. ROVINJ, OIB 87311360145, R.Daveggia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87311360145</item>
    </izvorni_sadrzaj>
    <derivirana_varijabla naziv="DomainObject.Predmet.SudioniciListNazivOIB_1">
      <item>, OIB 85821130368</item>
      <item>, OIB 87311360145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1476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2016-05-06T07:13:00Z</dcterms:created>
  <dc:creator>Jasmina Matika</dc:creator>
  <cp:lastModifiedBy>Lorena Paris Aničić</cp:lastModifiedBy>
  <dcterms:modified xmlns:xsi="http://www.w3.org/2001/XMLSchema-instance" xsi:type="dcterms:W3CDTF">2016-05-06T07:23:00Z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