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5f77" w14:paraId="79b5f77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F366BA">
        <w:rPr>
          <w:b/>
          <w:lang w:val="hr-HR"/>
        </w:rPr>
        <w:t>648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366BA">
        <w:rPr>
          <w:lang w:val="hr-HR"/>
        </w:rPr>
        <w:t>VELE VODE d.o.o. Sinj, Ante Starčevića 4</w:t>
      </w:r>
      <w:r w:rsidR="000467BE">
        <w:rPr>
          <w:lang w:val="hr-HR"/>
        </w:rPr>
        <w:t xml:space="preserve">, OIB: </w:t>
      </w:r>
      <w:r w:rsidR="00F366BA">
        <w:rPr>
          <w:lang w:val="hr-HR"/>
        </w:rPr>
        <w:t>73185459590</w:t>
      </w:r>
      <w:r w:rsidR="000467BE">
        <w:rPr>
          <w:lang w:val="hr-HR"/>
        </w:rPr>
        <w:t xml:space="preserve">, MBS: </w:t>
      </w:r>
      <w:r w:rsidR="00F366BA">
        <w:rPr>
          <w:lang w:val="hr-HR"/>
        </w:rPr>
        <w:t>060103362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366BA">
        <w:rPr>
          <w:lang w:val="hr-HR"/>
        </w:rPr>
        <w:t>VELE VODE d.o.o. Sinj, Ante Starčevića 4, OIB: 73185459590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F366BA">
        <w:rPr>
          <w:lang w:val="hr-HR"/>
        </w:rPr>
        <w:t>247.403,83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B0248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366BA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02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24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B024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B024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B024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St-1648/2015</izvorni_sadrzaj>
    <derivirana_varijabla naziv="DomainObject.Predmet.OznakaBroj_1">St-1648/2015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 VODE, d.o.o za graditeljstvo, unutrašnju i vanjsku trgovinu, turizam, usluge,ugostiteljstvo i cestovni promet</izvorni_sadrzaj>
    <derivirana_varijabla naziv="DomainObject.Predmet.ProtustrankaFormated_1">  VELE VODE, d.o.o za graditeljstvo, unutrašnju i vanjsku trgovinu, turizam, usluge,ugostiteljstvo i cestovni promet</derivirana_varijabla>
  </DomainObject.Predmet.ProtustrankaFormated>
  <DomainObject.Predmet.ProtustrankaFormatedOIB>
    <izvorni_sadrzaj>  VELE VODE, d.o.o za graditeljstvo, unutrašnju i vanjsku trgovinu, turizam, usluge,ugostiteljstvo i cestovni promet, OIB 73185459590</izvorni_sadrzaj>
    <derivirana_varijabla naziv="DomainObject.Predmet.ProtustrankaFormatedOIB_1">  VELE VODE, d.o.o za graditeljstvo, unutrašnju i vanjsku trgovinu, turizam, usluge,ugostiteljstvo i cestovni promet, OIB 73185459590</derivirana_varijabla>
  </DomainObject.Predmet.ProtustrankaFormatedOIB>
  <DomainObject.Predmet.ProtustrankaFormatedWithAdress>
    <izvorni_sadrzaj> VELE VODE, d.o.o za graditeljstvo, unutrašnju i vanjsku trgovinu, turizam, usluge,ugostiteljstvo i cestovni promet, Ante Starčevića 4, 21230 Sinj</izvorni_sadrzaj>
    <derivirana_varijabla naziv="DomainObject.Predmet.ProtustrankaFormatedWithAdress_1"> VELE VODE, d.o.o za graditeljstvo, unutrašnju i vanjsku trgovinu, turizam, usluge,ugostiteljstvo i cestovni promet, Ante Starčevića 4, 21230 Sinj</derivirana_varijabla>
  </DomainObject.Predmet.ProtustrankaFormatedWithAdress>
  <DomainObject.Predmet.ProtustrankaFormatedWithAdressOIB>
    <izvorni_sadrzaj> VELE VODE, d.o.o za graditeljstvo, unutrašnju i vanjsku trgovinu, turizam, usluge,ugostiteljstvo i cestovni promet, OIB 73185459590, Ante Starčevića 4, 21230 Sinj</izvorni_sadrzaj>
    <derivirana_varijabla naziv="DomainObject.Predmet.ProtustrankaFormatedWithAdressOIB_1"> VELE VODE, d.o.o za graditeljstvo, unutrašnju i vanjsku trgovinu, turizam, usluge,ugostiteljstvo i cestovni promet, OIB 73185459590, Ante Starčevića 4, 21230 Sinj</derivirana_varijabla>
  </DomainObject.Predmet.ProtustrankaFormatedWithAdressOIB>
  <DomainObject.Predmet.ProtustrankaWithAdress>
    <izvorni_sadrzaj>VELE VODE, d.o.o za graditeljstvo, unutrašnju i vanjsku trgovinu, turizam, usluge,ugostiteljstvo i cestovni promet Ante Starčevića 4, 21230 Sinj</izvorni_sadrzaj>
    <derivirana_varijabla naziv="DomainObject.Predmet.ProtustrankaWithAdress_1">VELE VODE, d.o.o za graditeljstvo, unutrašnju i vanjsku trgovinu, turizam, usluge,ugostiteljstvo i cestovni promet Ante Starčevića 4, 21230 Sinj</derivirana_varijabla>
  </DomainObject.Predmet.ProtustrankaWithAdress>
  <DomainObject.Predmet.ProtustrankaWithAdressOIB>
    <izvorni_sadrzaj>VELE VODE, d.o.o za graditeljstvo, unutrašnju i vanjsku trgovinu, turizam, usluge,ugostiteljstvo i cestovni promet, OIB 73185459590, Ante Starčevića 4, 21230 Sinj</izvorni_sadrzaj>
    <derivirana_varijabla naziv="DomainObject.Predmet.ProtustrankaWithAdressOIB_1">VELE VODE, d.o.o za graditeljstvo, unutrašnju i vanjsku trgovinu, turizam, usluge,ugostiteljstvo i cestovni promet, OIB 73185459590, Ante Starčevića 4, 21230 Sinj</derivirana_varijabla>
  </DomainObject.Predmet.ProtustrankaWithAdressOIB>
  <DomainObject.Predmet.ProtustrankaNazivFormated>
    <izvorni_sadrzaj>VELE VODE, d.o.o za graditeljstvo, unutrašnju i vanjsku trgovinu, turizam, usluge,ugostiteljstvo i cestovni promet</izvorni_sadrzaj>
    <derivirana_varijabla naziv="DomainObject.Predmet.ProtustrankaNazivFormated_1">VELE VODE, d.o.o za graditeljstvo, unutrašnju i vanjsku trgovinu, turizam, usluge,ugostiteljstvo i cestovni promet</derivirana_varijabla>
  </DomainObject.Predmet.ProtustrankaNazivFormated>
  <DomainObject.Predmet.ProtustrankaNazivFormatedOIB>
    <izvorni_sadrzaj>VELE VODE, d.o.o za graditeljstvo, unutrašnju i vanjsku trgovinu, turizam, usluge,ugostiteljstvo i cestovni promet, OIB 73185459590</izvorni_sadrzaj>
    <derivirana_varijabla naziv="DomainObject.Predmet.ProtustrankaNazivFormatedOIB_1">VELE VODE, d.o.o za graditeljstvo, unutrašnju i vanjsku trgovinu, turizam, usluge,ugostiteljstvo i cestovni promet, OIB 73185459590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247403.83</izvorni_sadrzaj>
    <derivirana_varijabla naziv="DomainObject.Predmet.TrenutnaVrijednost_1">247403.83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VELE VODE, d.o.o za graditeljstvo, unutrašnju i vanjsku trgovinu, turizam, usluge,ugostiteljstvo i cestovni promet</item>
    </izvorni_sadrzaj>
    <derivirana_varijabla naziv="DomainObject.Predmet.ProtuStrankaListFormated_1">
      <item>VELE VODE, d.o.o za graditeljstvo, unutrašnju i vanjsku trgovinu, turizam, usluge,ugostiteljstvo i cestovni promet</item>
    </derivirana_varijabla>
  </DomainObject.Predmet.ProtuStrankaListFormated>
  <DomainObject.Predmet.ProtuStrankaListFormatedOIB>
    <izvorni_sadrzaj>
      <item>VELE VODE, d.o.o za graditeljstvo, unutrašnju i vanjsku trgovinu, turizam, usluge,ugostiteljstvo i cestovni promet, OIB 73185459590</item>
    </izvorni_sadrzaj>
    <derivirana_varijabla naziv="DomainObject.Predmet.ProtuStrankaListFormatedOIB_1">
      <item>VELE VODE, d.o.o za graditeljstvo, unutrašnju i vanjsku trgovinu, turizam, usluge,ugostiteljstvo i cestovni promet, OIB 73185459590</item>
    </derivirana_varijabla>
  </DomainObject.Predmet.ProtuStrankaListFormatedOIB>
  <DomainObject.Predmet.ProtuStrankaListFormatedWithAdress>
    <izvorni_sadrzaj>
      <item>VELE VODE, d.o.o za graditeljstvo, unutrašnju i vanjsku trgovinu, turizam, usluge,ugostiteljstvo i cestovni promet, Ante Starčevića 4, 21230 Sinj</item>
    </izvorni_sadrzaj>
    <derivirana_varijabla naziv="DomainObject.Predmet.ProtuStrankaListFormatedWithAdress_1">
      <item>VELE VODE, d.o.o za graditeljstvo, unutrašnju i vanjsku trgovinu, turizam, usluge,ugostiteljstvo i cestovni promet, Ante Starčevića 4, 21230 Sinj</item>
    </derivirana_varijabla>
  </DomainObject.Predmet.ProtuStrankaListFormatedWithAdress>
  <DomainObject.Predmet.ProtuStrankaListFormatedWithAdressOIB>
    <izvorni_sadrzaj>
      <item>VELE VODE, d.o.o za graditeljstvo, unutrašnju i vanjsku trgovinu, turizam, usluge,ugostiteljstvo i cestovni promet, OIB 73185459590, Ante Starčevića 4, 21230 Sinj</item>
    </izvorni_sadrzaj>
    <derivirana_varijabla naziv="DomainObject.Predmet.ProtuStrankaListFormatedWithAdressOIB_1">
      <item>VELE VODE, d.o.o za graditeljstvo, unutrašnju i vanjsku trgovinu, turizam, usluge,ugostiteljstvo i cestovni promet, OIB 73185459590, Ante Starčevića 4, 21230 Sinj</item>
    </derivirana_varijabla>
  </DomainObject.Predmet.ProtuStrankaListFormatedWithAdressOIB>
  <DomainObject.Predmet.ProtuStrankaListNazivFormated>
    <izvorni_sadrzaj>
      <item>VELE VODE, d.o.o za graditeljstvo, unutrašnju i vanjsku trgovinu, turizam, usluge,ugostiteljstvo i cestovni promet</item>
    </izvorni_sadrzaj>
    <derivirana_varijabla naziv="DomainObject.Predmet.ProtuStrankaListNazivFormated_1">
      <item>VELE VODE, d.o.o za graditeljstvo, unutrašnju i vanjsku trgovinu, turizam, usluge,ugostiteljstvo i cestovni promet</item>
    </derivirana_varijabla>
  </DomainObject.Predmet.ProtuStrankaListNazivFormated>
  <DomainObject.Predmet.ProtuStrankaListNazivFormatedOIB>
    <izvorni_sadrzaj>
      <item>VELE VODE, d.o.o za graditeljstvo, unutrašnju i vanjsku trgovinu, turizam, usluge,ugostiteljstvo i cestovni promet, OIB 73185459590</item>
    </izvorni_sadrzaj>
    <derivirana_varijabla naziv="DomainObject.Predmet.ProtuStrankaListNazivFormatedOIB_1">
      <item>VELE VODE, d.o.o za graditeljstvo, unutrašnju i vanjsku trgovinu, turizam, usluge,ugostiteljstvo i cestovni promet, OIB 73185459590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VELE VODE, d.o.o za graditeljstvo, unutrašnju i vanjsku trgovinu, turizam, usluge,ugostiteljstvo i cestovni promet</izvorni_sadrzaj>
    <derivirana_varijabla naziv="DomainObject.Predmet.ProtustrankaIDrugi_1">VELE VODE, d.o.o za graditeljstvo, unutrašnju i vanjsku trgovinu, turizam, usluge,ugostiteljstvo i cestovni promet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VELE VODE, d.o.o za graditeljstvo, unutrašnju i vanjsku trgovinu, turizam, usluge,ugostiteljstvo i cestovni promet, OIB 73185459590, Ante Starčevića 4, 21230 Sinj</izvorni_sadrzaj>
    <derivirana_varijabla naziv="DomainObject.Predmet.ProtustrankaIDrugiAdressOIB_1">VELE VODE, d.o.o za graditeljstvo, unutrašnju i vanjsku trgovinu, turizam, usluge,ugostiteljstvo i cestovni promet, OIB 73185459590, Ante Starčevića 4,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VELE VODE, d.o.o za graditeljstvo, unutrašnju i vanjsku trgovinu, turizam, usluge,ugostiteljstvo i cestovni promet</item>
      <item>FINANCIJSKA AGENCIJA, RC SPLIT</item>
    </izvorni_sadrzaj>
    <derivirana_varijabla naziv="DomainObject.Predmet.SudioniciListNaziv_1">
      <item>VELE VODE, d.o.o za graditeljstvo, unutrašnju i vanjsku trgovinu, turizam, usluge,ugostiteljstvo i cestovni promet</item>
      <item>FINANCIJSKA AGENCIJA, RC SPLIT</item>
    </derivirana_varijabla>
  </DomainObject.Predmet.SudioniciListNaziv>
  <DomainObject.Predmet.SudioniciListAdressOIB>
    <izvorni_sadrzaj>
      <item>VELE VODE, d.o.o za graditeljstvo, unutrašnju i vanjsku trgovinu, turizam, usluge,ugostiteljstvo i cestovni promet, OIB 73185459590, Ante Starčevića 4,21230 Sinj</item>
      <item>FINANCIJSKA AGENCIJA, RC SPLIT, OIB 85821130368, Mažuranićevo šetalište 24b,21000 Split</item>
    </izvorni_sadrzaj>
    <derivirana_varijabla naziv="DomainObject.Predmet.SudioniciListAdressOIB_1">
      <item>VELE VODE, d.o.o za graditeljstvo, unutrašnju i vanjsku trgovinu, turizam, usluge,ugostiteljstvo i cestovni promet, OIB 73185459590, Ante Starčevića 4,21230 Sinj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73185459590</item>
      <item>, OIB 85821130368</item>
    </izvorni_sadrzaj>
    <derivirana_varijabla naziv="DomainObject.Predmet.SudioniciListNazivOIB_1">
      <item>, OIB 73185459590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EE6734-5FA6-4725-90E2-57071F0AEC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1749</properties:Characters>
  <properties:Lines>49</properties:Lines>
  <properties:Paragraphs>16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2015-11-13T11:03:00Z</cp:lastPrinted>
  <dcterms:modified xmlns:xsi="http://www.w3.org/2001/XMLSchema-instance" xsi:type="dcterms:W3CDTF">2015-11-13T11:03:00Z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