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88a4" w14:paraId="8fb88a4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9E3EE6">
        <w:t>448</w:t>
      </w:r>
      <w:r w:rsidR="001A2481" w:rsidRPr="000351DA">
        <w:t>/</w:t>
      </w:r>
      <w:r w:rsidR="00E957BB">
        <w:t>20</w:t>
      </w:r>
      <w:r w:rsidR="001A2481" w:rsidRPr="000351DA">
        <w:t>1</w:t>
      </w:r>
      <w:r w:rsidR="00BC7F22">
        <w:t>6</w:t>
      </w:r>
      <w:r w:rsidR="0024291D">
        <w:t>-</w:t>
      </w:r>
      <w:r w:rsidR="009E3EE6">
        <w:t>18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660C80" w:rsidP="00E957BB" w:rsidR="00660C80">
      <w:pPr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FC495A">
      <w:r w:rsidRPr="00AC26FF">
        <w:t xml:space="preserve">Predmet: </w:t>
      </w:r>
      <w:r w:rsidR="0026208A">
        <w:t xml:space="preserve">KAMENI DVORI d.o.o., Donja </w:t>
      </w:r>
      <w:proofErr w:type="spellStart"/>
      <w:r w:rsidR="0026208A">
        <w:t>Jagodnja</w:t>
      </w:r>
      <w:proofErr w:type="spellEnd"/>
      <w:r w:rsidR="0026208A">
        <w:t xml:space="preserve">, </w:t>
      </w:r>
      <w:proofErr w:type="spellStart"/>
      <w:r w:rsidR="0026208A">
        <w:t>Jagodnja</w:t>
      </w:r>
      <w:proofErr w:type="spellEnd"/>
      <w:r w:rsidR="0026208A">
        <w:t xml:space="preserve"> Donja 89,</w:t>
      </w:r>
      <w:r w:rsidR="0026208A" w:rsidRPr="007A679F">
        <w:t xml:space="preserve"> OIB: </w:t>
      </w:r>
      <w:r w:rsidR="0026208A">
        <w:t>06605321000</w:t>
      </w:r>
    </w:p>
    <w:p w:rsidRDefault="00E957BB" w:rsidP="00AC26FF" w:rsidR="00E957BB"/>
    <w:p w:rsidRDefault="00E957BB" w:rsidP="00AC26FF" w:rsidR="00E957BB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26208A">
        <w:t xml:space="preserve">KAMENI DVORI d.o.o., Donja </w:t>
      </w:r>
      <w:proofErr w:type="spellStart"/>
      <w:r w:rsidR="0026208A">
        <w:t>Jagodnja</w:t>
      </w:r>
      <w:proofErr w:type="spellEnd"/>
      <w:r w:rsidR="00B80E46">
        <w:t>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480034">
        <w:t>28</w:t>
      </w:r>
      <w:r w:rsidR="00DA6AA2">
        <w:t>. lipnja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A6AA2" w:rsidP="00DA6AA2" w:rsidR="00DA6AA2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DA6AA2" w:rsidP="00DA6AA2" w:rsidR="00DA6AA2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  <w:r>
        <w:t xml:space="preserve"> </w:t>
      </w:r>
    </w:p>
    <w:p w:rsidRDefault="00DA6AA2" w:rsidP="00DA6AA2" w:rsidR="00DA6AA2" w:rsidRPr="00856F28">
      <w:pPr>
        <w:tabs>
          <w:tab w:pos="3342" w:val="left"/>
        </w:tabs>
      </w:pPr>
      <w:r w:rsidRPr="00856F28">
        <w:tab/>
      </w:r>
    </w:p>
    <w:p w:rsidRDefault="00DA6AA2" w:rsidP="00DA6AA2" w:rsidR="00DA6AA2">
      <w:pPr>
        <w:jc w:val="right"/>
      </w:pPr>
    </w:p>
    <w:p w:rsidRDefault="00DA6AA2" w:rsidP="00DA6AA2" w:rsidR="00DA6AA2" w:rsidRPr="00A066D0">
      <w:pPr>
        <w:jc w:val="right"/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 w:rsidRPr="00A1086F">
      <w:r w:rsidRPr="00A1086F">
        <w:t>DNA:</w:t>
      </w:r>
    </w:p>
    <w:p w:rsidRDefault="00DA6AA2" w:rsidP="00DA6AA2" w:rsidR="00DA6AA2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>
        <w:t xml:space="preserve">Zadar </w:t>
      </w:r>
      <w:r w:rsidRPr="00A1086F">
        <w:t xml:space="preserve"> – putem e-oglasne ploče</w:t>
      </w:r>
      <w:r>
        <w:t xml:space="preserve"> </w:t>
      </w:r>
    </w:p>
    <w:p w:rsidRDefault="00DA6AA2" w:rsidP="00DA6AA2" w:rsidR="00DA6AA2" w:rsidRPr="00A066D0">
      <w:pPr>
        <w:jc w:val="both"/>
      </w:pPr>
    </w:p>
    <w:p w:rsidRDefault="00DA6AA2" w:rsidP="00DA6AA2" w:rsidR="00DA6AA2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p w:rsidRDefault="00974B89" w:rsidP="00DA6AA2" w:rsidR="00974B89" w:rsidRPr="009F4EA6">
      <w:pPr>
        <w:jc w:val="right"/>
        <w:rPr>
          <w:b/>
        </w:rPr>
      </w:pP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B529A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74CED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208A"/>
    <w:rsid w:val="002658E8"/>
    <w:rsid w:val="002732D2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62451"/>
    <w:rsid w:val="00476CB1"/>
    <w:rsid w:val="004776D3"/>
    <w:rsid w:val="00480034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3EE6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C7F22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9123B"/>
    <w:rsid w:val="00DA249B"/>
    <w:rsid w:val="00DA6AA2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957BB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2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2D2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2D2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2D2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2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2D2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2D2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2D2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KAMENI DVORI d.o.o. za graditeljstvo</izvorni_sadrzaj>
    <derivirana_varijabla naziv="DomainObject.Predmet.ProtustrankaFormated_1">  KAMENI DVORI d.o.o. za graditeljstvo</derivirana_varijabla>
  </DomainObject.Predmet.ProtustrankaFormated>
  <DomainObject.Predmet.ProtustrankaFormatedOIB>
    <izvorni_sadrzaj>  KAMENI DVORI d.o.o. za graditeljstvo, OIB 06605321000</izvorni_sadrzaj>
    <derivirana_varijabla naziv="DomainObject.Predmet.ProtustrankaFormatedOIB_1">  KAMENI DVORI d.o.o. za graditeljstvo, OIB 06605321000</derivirana_varijabla>
  </DomainObject.Predmet.ProtustrankaFormatedOIB>
  <DomainObject.Predmet.ProtustrankaFormatedWithAdress>
    <izvorni_sadrzaj> KAMENI DVORI d.o.o. za graditeljstvo, Jagodnja Donja 89, 23210 Donja Jagodnja</izvorni_sadrzaj>
    <derivirana_varijabla naziv="DomainObject.Predmet.ProtustrankaFormatedWithAdress_1"> KAMENI DVORI d.o.o. za graditeljstvo, Jagodnja Donja 89, 23210 Donja Jagodnja</derivirana_varijabla>
  </DomainObject.Predmet.ProtustrankaFormatedWithAdress>
  <DomainObject.Predmet.ProtustrankaFormatedWithAdressOIB>
    <izvorni_sadrzaj> KAMENI DVORI d.o.o. za graditeljstvo, OIB 06605321000, Jagodnja Donja 89, 23210 Donja Jagodnja</izvorni_sadrzaj>
    <derivirana_varijabla naziv="DomainObject.Predmet.ProtustrankaFormatedWithAdressOIB_1"> KAMENI DVORI d.o.o. za graditeljstvo, OIB 06605321000, Jagodnja Donja 89, 23210 Donja Jagodnja</derivirana_varijabla>
  </DomainObject.Predmet.ProtustrankaFormatedWithAdressOIB>
  <DomainObject.Predmet.ProtustrankaWithAdress>
    <izvorni_sadrzaj>KAMENI DVORI d.o.o. za graditeljstvo Jagodnja Donja 89, 23210 Donja Jagodnja</izvorni_sadrzaj>
    <derivirana_varijabla naziv="DomainObject.Predmet.ProtustrankaWithAdress_1">KAMENI DVORI d.o.o. za graditeljstvo Jagodnja Donja 89, 23210 Donja Jagodnja</derivirana_varijabla>
  </DomainObject.Predmet.ProtustrankaWithAdress>
  <DomainObject.Predmet.ProtustrankaWithAdressOIB>
    <izvorni_sadrzaj>KAMENI DVORI d.o.o. za graditeljstvo, OIB 06605321000, Jagodnja Donja 89, 23210 Donja Jagodnja</izvorni_sadrzaj>
    <derivirana_varijabla naziv="DomainObject.Predmet.ProtustrankaWithAdressOIB_1">KAMENI DVORI d.o.o. za graditeljstvo, OIB 06605321000, Jagodnja Donja 89, 23210 Donja Jagodnja</derivirana_varijabla>
  </DomainObject.Predmet.ProtustrankaWithAdressOIB>
  <DomainObject.Predmet.ProtustrankaNazivFormated>
    <izvorni_sadrzaj>KAMENI DVORI d.o.o. za graditeljstvo</izvorni_sadrzaj>
    <derivirana_varijabla naziv="DomainObject.Predmet.ProtustrankaNazivFormated_1">KAMENI DVORI d.o.o. za graditeljstvo</derivirana_varijabla>
  </DomainObject.Predmet.ProtustrankaNazivFormated>
  <DomainObject.Predmet.ProtustrankaNazivFormatedOIB>
    <izvorni_sadrzaj>KAMENI DVORI d.o.o. za graditeljstvo, OIB 06605321000</izvorni_sadrzaj>
    <derivirana_varijabla naziv="DomainObject.Predmet.ProtustrankaNazivFormatedOIB_1">KAMENI DVORI d.o.o. za graditeljstvo, OIB 06605321000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KAMENI DVORI d.o.o. za graditeljstvo</item>
    </izvorni_sadrzaj>
    <derivirana_varijabla naziv="DomainObject.Predmet.ProtuStrankaListFormated_1">
      <item>KAMENI DVORI d.o.o. za graditeljstvo</item>
    </derivirana_varijabla>
  </DomainObject.Predmet.ProtuStrankaListFormated>
  <DomainObject.Predmet.ProtuStrankaListFormatedOIB>
    <izvorni_sadrzaj>
      <item>KAMENI DVORI d.o.o. za graditeljstvo, OIB 06605321000</item>
    </izvorni_sadrzaj>
    <derivirana_varijabla naziv="DomainObject.Predmet.ProtuStrankaListFormatedOIB_1">
      <item>KAMENI DVORI d.o.o. za graditeljstvo, OIB 06605321000</item>
    </derivirana_varijabla>
  </DomainObject.Predmet.ProtuStrankaListFormatedOIB>
  <DomainObject.Predmet.ProtuStrankaListFormatedWithAdress>
    <izvorni_sadrzaj>
      <item>KAMENI DVORI d.o.o. za graditeljstvo, Jagodnja Donja 89, 23210 Donja Jagodnja</item>
    </izvorni_sadrzaj>
    <derivirana_varijabla naziv="DomainObject.Predmet.ProtuStrankaListFormatedWithAdress_1">
      <item>KAMENI DVORI d.o.o. za graditeljstvo, Jagodnja Donja 89, 23210 Donja Jagodnja</item>
    </derivirana_varijabla>
  </DomainObject.Predmet.ProtuStrankaListFormatedWithAdress>
  <DomainObject.Predmet.ProtuStrankaListFormatedWithAdressOIB>
    <izvorni_sadrzaj>
      <item>KAMENI DVORI d.o.o. za graditeljstvo, OIB 06605321000, Jagodnja Donja 89, 23210 Donja Jagodnja</item>
    </izvorni_sadrzaj>
    <derivirana_varijabla naziv="DomainObject.Predmet.ProtuStrankaListFormatedWithAdressOIB_1">
      <item>KAMENI DVORI d.o.o. za graditeljstvo, OIB 06605321000, Jagodnja Donja 89, 23210 Donja Jagodnja</item>
    </derivirana_varijabla>
  </DomainObject.Predmet.ProtuStrankaListFormatedWithAdressOIB>
  <DomainObject.Predmet.ProtuStrankaListNazivFormated>
    <izvorni_sadrzaj>
      <item>KAMENI DVORI d.o.o. za graditeljstvo</item>
    </izvorni_sadrzaj>
    <derivirana_varijabla naziv="DomainObject.Predmet.ProtuStrankaListNazivFormated_1">
      <item>KAMENI DVORI d.o.o. za graditeljstvo</item>
    </derivirana_varijabla>
  </DomainObject.Predmet.ProtuStrankaListNazivFormated>
  <DomainObject.Predmet.ProtuStrankaListNazivFormatedOIB>
    <izvorni_sadrzaj>
      <item>KAMENI DVORI d.o.o. za graditeljstvo, OIB 06605321000</item>
    </izvorni_sadrzaj>
    <derivirana_varijabla naziv="DomainObject.Predmet.ProtuStrankaListNazivFormatedOIB_1">
      <item>KAMENI DVORI d.o.o. za graditeljstvo, OIB 06605321000</item>
    </derivirana_varijabla>
  </DomainObject.Predmet.ProtuStrankaListNazivFormatedOIB>
  <DomainObject.Predmet.OstaliListFormated>
    <izvorni_sadrzaj>
      <item>Mersudin Burkić</item>
    </izvorni_sadrzaj>
    <derivirana_varijabla naziv="DomainObject.Predmet.OstaliListFormated_1">
      <item>Mersudin Burkić</item>
    </derivirana_varijabla>
  </DomainObject.Predmet.OstaliListFormated>
  <DomainObject.Predmet.OstaliListFormatedOIB>
    <izvorni_sadrzaj>
      <item>Mersudin Burkić, OIB 47341383569</item>
    </izvorni_sadrzaj>
    <derivirana_varijabla naziv="DomainObject.Predmet.OstaliListFormatedOIB_1">
      <item>Mersudin Burkić, OIB 47341383569</item>
    </derivirana_varijabla>
  </DomainObject.Predmet.OstaliListFormatedOIB>
  <DomainObject.Predmet.OstaliListFormatedWithAdress>
    <izvorni_sadrzaj>
      <item>Mersudin Burkić</item>
    </izvorni_sadrzaj>
    <derivirana_varijabla naziv="DomainObject.Predmet.OstaliListFormatedWithAdress_1">
      <item>Mersudin Burkić</item>
    </derivirana_varijabla>
  </DomainObject.Predmet.OstaliListFormatedWithAdress>
  <DomainObject.Predmet.OstaliListFormatedWithAdressOIB>
    <izvorni_sadrzaj>
      <item>Mersudin Burkić, OIB 47341383569</item>
    </izvorni_sadrzaj>
    <derivirana_varijabla naziv="DomainObject.Predmet.OstaliListFormatedWithAdressOIB_1">
      <item>Mersudin Burkić, OIB 47341383569</item>
    </derivirana_varijabla>
  </DomainObject.Predmet.OstaliListFormatedWithAdressOIB>
  <DomainObject.Predmet.OstaliListNazivFormated>
    <izvorni_sadrzaj>
      <item>Mersudin Burkić</item>
    </izvorni_sadrzaj>
    <derivirana_varijabla naziv="DomainObject.Predmet.OstaliListNazivFormated_1">
      <item>Mersudin Burkić</item>
    </derivirana_varijabla>
  </DomainObject.Predmet.OstaliListNazivFormated>
  <DomainObject.Predmet.OstaliListNazivFormatedOIB>
    <izvorni_sadrzaj>
      <item>Mersudin Burkić, OIB 47341383569</item>
    </izvorni_sadrzaj>
    <derivirana_varijabla naziv="DomainObject.Predmet.OstaliListNazivFormatedOIB_1">
      <item>Mersudin Burkić, OIB 47341383569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KAMENI DVORI d.o.o. za graditeljstvo</izvorni_sadrzaj>
    <derivirana_varijabla naziv="DomainObject.Predmet.ProtustrankaIDrugi_1">KAMENI DVORI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KAMENI DVORI d.o.o. za graditeljstvo, OIB 06605321000, Jagodnja Donja 89, 23210 Donja Jagodnja</izvorni_sadrzaj>
    <derivirana_varijabla naziv="DomainObject.Predmet.ProtustrankaIDrugiAdressOIB_1">KAMENI DVORI d.o.o. za graditeljstvo, OIB 06605321000, Jagodnja Donja 89,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KAMENI DVORI d.o.o. za graditeljstvo</item>
      <item>Mersudin Burkić</item>
    </izvorni_sadrzaj>
    <derivirana_varijabla naziv="DomainObject.Predmet.SudioniciListNaziv_1">
      <item>FINA</item>
      <item>KAMENI DVORI d.o.o. za graditeljstvo</item>
      <item>Mersudin Burkić</item>
    </derivirana_varijabla>
  </DomainObject.Predmet.SudioniciListNaziv>
  <DomainObject.Predmet.SudioniciListAdressOIB>
    <izvorni_sadrzaj>
      <item>FINA, OIB 85821130368</item>
      <item>KAMENI DVORI d.o.o. za graditeljstvo, OIB 06605321000, Jagodnja Donja 89,23210 Donja Jagodnja</item>
      <item>Mersudin Burkić, OIB 47341383569</item>
    </izvorni_sadrzaj>
    <derivirana_varijabla naziv="DomainObject.Predmet.SudioniciListAdressOIB_1">
      <item>FINA, OIB 85821130368</item>
      <item>KAMENI DVORI d.o.o. za graditeljstvo, OIB 06605321000, Jagodnja Donja 89,23210 Donja Jagodnja</item>
      <item>Mersudin Burkić, OIB 47341383569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06605321000</item>
      <item>, OIB 47341383569</item>
    </izvorni_sadrzaj>
    <derivirana_varijabla naziv="DomainObject.Predmet.SudioniciListNazivOIB_1">
      <item>, OIB 85821130368</item>
      <item>, OIB 06605321000</item>
      <item>, OIB 47341383569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503</properties:Characters>
  <properties:Lines>37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2017-06-28T12:28:00Z</dcterms:created>
  <dc:creator>Administrator</dc:creator>
  <cp:lastModifiedBy>Martina Kalmeta</cp:lastModifiedBy>
  <cp:lastPrinted>2017-06-28T12:27:00Z</cp:lastPrinted>
  <dcterms:modified xmlns:xsi="http://www.w3.org/2001/XMLSchema-instance" xsi:type="dcterms:W3CDTF">2017-06-28T12:35:00Z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