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5584" w14:paraId="6585584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074B55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KAVALA EXPORT j.d.o.o., </w:t>
      </w:r>
      <w:proofErr w:type="spellStart"/>
      <w:r>
        <w:t>Bobota</w:t>
      </w:r>
      <w:proofErr w:type="spellEnd"/>
      <w:r>
        <w:t xml:space="preserve">, </w:t>
      </w:r>
      <w:proofErr w:type="spellStart"/>
      <w:r>
        <w:t>Mitrovićeva</w:t>
      </w:r>
      <w:proofErr w:type="spellEnd"/>
      <w:r>
        <w:t xml:space="preserve"> 99, MBS: 030165888, OIB: 05763570697</w:t>
      </w:r>
      <w:r w:rsidR="003130A5">
        <w:rPr>
          <w:color w:val="000000"/>
        </w:rPr>
        <w:t xml:space="preserve">, dana </w:t>
      </w:r>
      <w:r>
        <w:rPr>
          <w:color w:val="000000"/>
        </w:rPr>
        <w:t xml:space="preserve">6. </w:t>
      </w:r>
      <w:r w:rsidR="00D727A8">
        <w:rPr>
          <w:color w:val="000000"/>
        </w:rPr>
        <w:t xml:space="preserve">travnja </w:t>
      </w:r>
      <w:r w:rsidR="003130A5">
        <w:rPr>
          <w:color w:val="000000"/>
        </w:rPr>
        <w:t xml:space="preserve">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D727A8">
        <w:t xml:space="preserve">KAVALA EXPORT j.d.o.o., </w:t>
      </w:r>
      <w:proofErr w:type="spellStart"/>
      <w:r w:rsidR="00D727A8">
        <w:t>Bobota</w:t>
      </w:r>
      <w:proofErr w:type="spellEnd"/>
      <w:r w:rsidR="00D727A8">
        <w:t xml:space="preserve">, </w:t>
      </w:r>
      <w:proofErr w:type="spellStart"/>
      <w:r w:rsidR="00D727A8">
        <w:t>Mitrovićeva</w:t>
      </w:r>
      <w:proofErr w:type="spellEnd"/>
      <w:r w:rsidR="00D727A8">
        <w:t xml:space="preserve"> 99, MBS: 030165888, OIB: 05763570697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53107">
        <w:t>576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C26279">
        <w:t xml:space="preserve">31.250,00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C53107" w:rsidP="00D17D31" w:rsidR="00105A49">
      <w:pPr>
        <w:ind w:firstLine="708"/>
        <w:jc w:val="both"/>
      </w:pPr>
      <w:r>
        <w:t xml:space="preserve">Dana 19. svibnja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04-06-17-2723 od 18. svibnja 2017. godine, za </w:t>
      </w:r>
      <w:r>
        <w:lastRenderedPageBreak/>
        <w:t xml:space="preserve">otvaranje stečajnog postupka nad dužnikom KAVALA EXPORT j.d.o.o., </w:t>
      </w:r>
      <w:proofErr w:type="spellStart"/>
      <w:r>
        <w:t>Bobota</w:t>
      </w:r>
      <w:proofErr w:type="spellEnd"/>
      <w:r>
        <w:t xml:space="preserve">, </w:t>
      </w:r>
      <w:proofErr w:type="spellStart"/>
      <w:r>
        <w:t>Mitrovićeva</w:t>
      </w:r>
      <w:proofErr w:type="spellEnd"/>
      <w:r>
        <w:t xml:space="preserve"> 99, MBS: 030165888, OIB: 05763570697.</w:t>
      </w:r>
    </w:p>
    <w:p w:rsidRDefault="00EB7F73" w:rsidP="00D17D31" w:rsidR="00EB7F73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EB7F73">
        <w:t>15</w:t>
      </w:r>
      <w:r w:rsidR="00DF4AE5">
        <w:t xml:space="preserve">. </w:t>
      </w:r>
      <w:r w:rsidR="00EB7F73">
        <w:t>ožujka</w:t>
      </w:r>
      <w:r w:rsidR="00F074CE" w:rsidRPr="00CC1194">
        <w:t xml:space="preserve"> </w:t>
      </w:r>
      <w:r w:rsidR="00BB0166" w:rsidRPr="00CC1194">
        <w:t>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B7F73">
        <w:t>12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F74EBD">
        <w:t>31.250,00</w:t>
      </w:r>
      <w:r w:rsidR="004C187C">
        <w:t xml:space="preserve"> kn i to za:</w:t>
      </w:r>
    </w:p>
    <w:p w:rsidRDefault="009841B8" w:rsidP="00E62D65" w:rsidR="009841B8">
      <w:pPr>
        <w:jc w:val="both"/>
      </w:pPr>
    </w:p>
    <w:p w:rsidRDefault="009841B8" w:rsidP="009841B8" w:rsidR="009841B8">
      <w:pPr>
        <w:pStyle w:val="Odlomakpopisa"/>
        <w:numPr>
          <w:ilvl w:val="0"/>
          <w:numId w:val="13"/>
        </w:numPr>
        <w:jc w:val="both"/>
      </w:pPr>
      <w:r w:rsidRPr="004972F0">
        <w:t xml:space="preserve">poslovni račun – u stečaju (naknade za: otvaranje računa, zatvaranje računa (jednokratno 200,00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6 mjeseci - ukupno 240,00 kn) u iznosu od 440,00 kn u skladu s prosječnom naknadom prema Cjeniku financijskih institucija za usluge platnog prometa na tržištu u RH</w:t>
      </w:r>
    </w:p>
    <w:p w:rsidRDefault="009841B8" w:rsidP="004C187C" w:rsidR="009841B8">
      <w:pPr>
        <w:ind w:firstLine="708"/>
        <w:jc w:val="both"/>
      </w:pPr>
    </w:p>
    <w:p w:rsidRDefault="009841B8" w:rsidP="009841B8" w:rsidR="009841B8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9841B8" w:rsidP="004C187C" w:rsidR="009841B8">
      <w:pPr>
        <w:ind w:firstLine="708"/>
        <w:jc w:val="both"/>
      </w:pPr>
    </w:p>
    <w:p w:rsidRDefault="00BE2EEB" w:rsidP="00BE2EEB" w:rsidR="00BE2EEB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500</w:t>
      </w:r>
      <w:r w:rsidRPr="004972F0">
        <w:t xml:space="preserve">,00 kn x </w:t>
      </w:r>
      <w:r>
        <w:t>12</w:t>
      </w:r>
      <w:r w:rsidRPr="004972F0">
        <w:t xml:space="preserve"> mjeseci) –u iznosu od </w:t>
      </w:r>
      <w:r>
        <w:t>6.000</w:t>
      </w:r>
      <w:r w:rsidRPr="004972F0">
        <w:t>,00 kn</w:t>
      </w:r>
    </w:p>
    <w:p w:rsidRDefault="009841B8" w:rsidP="004C187C" w:rsidR="009841B8">
      <w:pPr>
        <w:ind w:firstLine="708"/>
        <w:jc w:val="both"/>
      </w:pPr>
    </w:p>
    <w:p w:rsidRDefault="00344682" w:rsidP="00344682" w:rsidR="00344682">
      <w:pPr>
        <w:pStyle w:val="Odlomakpopisa"/>
        <w:numPr>
          <w:ilvl w:val="0"/>
          <w:numId w:val="17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344682" w:rsidP="00344682" w:rsidR="00344682">
      <w:pPr>
        <w:jc w:val="both"/>
      </w:pPr>
    </w:p>
    <w:p w:rsidRDefault="00344682" w:rsidP="00344682" w:rsidR="00344682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9841B8" w:rsidP="004C187C" w:rsidR="009841B8">
      <w:pPr>
        <w:ind w:firstLine="708"/>
        <w:jc w:val="both"/>
      </w:pPr>
    </w:p>
    <w:p w:rsidRDefault="00344682" w:rsidP="00344682" w:rsidR="003446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</w:t>
      </w:r>
      <w:r>
        <w:t xml:space="preserve">17.200,00 </w:t>
      </w:r>
      <w:r w:rsidRPr="004972F0">
        <w:t xml:space="preserve">kn </w:t>
      </w:r>
    </w:p>
    <w:p w:rsidRDefault="00344682" w:rsidP="004C187C" w:rsidR="00344682">
      <w:pPr>
        <w:ind w:firstLine="708"/>
        <w:jc w:val="both"/>
      </w:pPr>
    </w:p>
    <w:p w:rsidRDefault="00344682" w:rsidP="00344682" w:rsidR="003446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344682" w:rsidP="00344682" w:rsidR="00344682"/>
    <w:p w:rsidRDefault="00344682" w:rsidP="00344682" w:rsidR="003446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E7640E" w:rsidR="004C187C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E7640E" w:rsidP="00E7640E" w:rsidR="00E7640E" w:rsidRPr="00E7640E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694CBD">
        <w:t>6. travnja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BF1987" w:rsidP="004C187C" w:rsidR="00BF1987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62D65">
        <w:t>3</w:t>
      </w:r>
      <w:r w:rsidR="00BF1987">
        <w:t>.</w:t>
      </w:r>
      <w:r w:rsidR="00E62D65">
        <w:t>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29D" w:rsidR="00F1629D">
      <w:r>
        <w:separator/>
      </w:r>
    </w:p>
  </w:endnote>
  <w:endnote w:id="0" w:type="continuationSeparator">
    <w:p w:rsidRDefault="00F1629D" w:rsidR="00F16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29D" w:rsidR="00F1629D">
      <w:r>
        <w:separator/>
      </w:r>
    </w:p>
  </w:footnote>
  <w:footnote w:id="0" w:type="continuationSeparator">
    <w:p w:rsidRDefault="00F1629D" w:rsidR="00F16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0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91198" w:rsidR="00C9119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91198">
      <w:t>7 St-576/17-</w:t>
    </w:r>
    <w:proofErr w:type="spellStart"/>
    <w:r w:rsidR="00C91198">
      <w:t>17</w:t>
    </w:r>
    <w:proofErr w:type="spellEnd"/>
  </w:p>
  <w:p w:rsidRDefault="00D608B3" w:rsidP="00D608B3" w:rsidR="00D608B3">
    <w:pPr>
      <w:jc w:val="right"/>
    </w:pPr>
  </w:p>
  <w:p w:rsidRDefault="00D752CF" w:rsidP="00D752CF" w:rsidR="00D752CF" w:rsidRPr="00AE45C0">
    <w:pPr>
      <w:jc w:val="right"/>
    </w:pP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91198">
      <w:t>576</w:t>
    </w:r>
    <w:r w:rsidR="00E84A60">
      <w:t>/17-</w:t>
    </w:r>
    <w:proofErr w:type="spellStart"/>
    <w:r w:rsidR="00C91198">
      <w:t>17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4B55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840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4CA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68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4E63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CBD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D1F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091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1B8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3BC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2EEB"/>
    <w:rsid w:val="00BE550E"/>
    <w:rsid w:val="00BE559E"/>
    <w:rsid w:val="00BE5CC6"/>
    <w:rsid w:val="00BF1493"/>
    <w:rsid w:val="00BF1987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50F"/>
    <w:rsid w:val="00C20C89"/>
    <w:rsid w:val="00C223AA"/>
    <w:rsid w:val="00C236E7"/>
    <w:rsid w:val="00C24B74"/>
    <w:rsid w:val="00C254AD"/>
    <w:rsid w:val="00C2602A"/>
    <w:rsid w:val="00C26279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107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198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D3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2D78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1BD6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27A8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D65"/>
    <w:rsid w:val="00E62F34"/>
    <w:rsid w:val="00E6338F"/>
    <w:rsid w:val="00E6387D"/>
    <w:rsid w:val="00E66DED"/>
    <w:rsid w:val="00E701E5"/>
    <w:rsid w:val="00E7072E"/>
    <w:rsid w:val="00E71858"/>
    <w:rsid w:val="00E75C26"/>
    <w:rsid w:val="00E7640E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7F73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74CE"/>
    <w:rsid w:val="00F11EC1"/>
    <w:rsid w:val="00F121FB"/>
    <w:rsid w:val="00F124FB"/>
    <w:rsid w:val="00F13ADD"/>
    <w:rsid w:val="00F14012"/>
    <w:rsid w:val="00F15184"/>
    <w:rsid w:val="00F1629D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4EBD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19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0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3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19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0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3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4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KAVALA EXPORT jednostavno društvo s ograničenom odgovornošću za trgovinu i usluge zastupanog po punomoćniku Đorđe Parabucki</izvorni_sadrzaj>
    <derivirana_varijabla naziv="DomainObject.Predmet.ProtustrankaFormated_1">  KAVALA EXPORT jednostavno društvo s ograničenom odgovornošću za trgovinu i usluge zastupanog po punomoćniku Đorđe Parabucki</derivirana_varijabla>
  </DomainObject.Predmet.ProtustrankaFormated>
  <DomainObject.Predmet.ProtustrankaFormatedOIB>
    <izvorni_sadrzaj>  KAVALA EXPORT jednostavno društvo s ograničenom odgovornošću za trgovinu i usluge, OIB 05763570697 zastupanog po punomoćniku Đorđe Parabucki</izvorni_sadrzaj>
    <derivirana_varijabla naziv="DomainObject.Predmet.ProtustrankaFormatedOIB_1">  KAVALA EXPORT jednostavno društvo s ograničenom odgovornošću za trgovinu i usluge, OIB 05763570697 zastupanog po punomoćniku Đorđe Parabucki</derivirana_varijabla>
  </DomainObject.Predmet.ProtustrankaFormatedOIB>
  <DomainObject.Predmet.ProtustrankaFormatedWithAdress>
    <izvorni_sadrzaj> KAVALA EXPORT jednostavno društvo s ograničenom odgovornošću za trgovinu i usluge, MItrovićeva 99, 32224 Bobota zastupanog po punomoćniku Đorđe Parabucki</izvorni_sadrzaj>
    <derivirana_varijabla naziv="DomainObject.Predmet.ProtustrankaFormatedWithAdress_1"> KAVALA EXPORT jednostavno društvo s ograničenom odgovornošću za trgovinu i usluge, MItrovićeva 99, 32224 Bobota zastupanog po punomoćniku Đorđe Parabucki</derivirana_varijabla>
  </DomainObject.Predmet.ProtustrankaFormatedWithAdress>
  <DomainObject.Predmet.ProtustrankaFormatedWithAdressOIB>
    <izvorni_sadrzaj> KAVALA EXPORT jednostavno društvo s ograničenom odgovornošću za trgovinu i usluge, OIB 05763570697, MItrovićeva 99, 32224 Bobota zastupanog po punomoćniku Đorđe Parabucki</izvorni_sadrzaj>
    <derivirana_varijabla naziv="DomainObject.Predmet.ProtustrankaFormatedWithAdressOIB_1"> KAVALA EXPORT jednostavno društvo s ograničenom odgovornošću za trgovinu i usluge, OIB 05763570697, MItrovićeva 99, 32224 Bobota zastupanog po punomoćniku Đorđe Parabucki</derivirana_varijabla>
  </DomainObject.Predmet.ProtustrankaFormatedWithAdressOIB>
  <DomainObject.Predmet.ProtustrankaWithAdress>
    <izvorni_sadrzaj>KAVALA EXPORT jednostavno društvo s ograničenom odgovornošću za trgovinu i usluge MItrovićeva 99, 32224 Bobota</izvorni_sadrzaj>
    <derivirana_varijabla naziv="DomainObject.Predmet.ProtustrankaWithAdress_1">KAVALA EXPORT jednostavno društvo s ograničenom odgovornošću za trgovinu i usluge MItrovićeva 99, 32224 Bobota</derivirana_varijabla>
  </DomainObject.Predmet.ProtustrankaWithAdress>
  <DomainObject.Predmet.ProtustrankaWithAdressOIB>
    <izvorni_sadrzaj>KAVALA EXPORT jednostavno društvo s ograničenom odgovornošću za trgovinu i usluge, OIB 05763570697, MItrovićeva 99, 32224 Bobota</izvorni_sadrzaj>
    <derivirana_varijabla naziv="DomainObject.Predmet.ProtustrankaWithAdressOIB_1">KAVALA EXPORT jednostavno društvo s ograničenom odgovornošću za trgovinu i usluge, OIB 05763570697, MItrovićeva 99, 32224 Bobota</derivirana_varijabla>
  </DomainObject.Predmet.ProtustrankaWithAdressOIB>
  <DomainObject.Predmet.ProtustrankaNazivFormated>
    <izvorni_sadrzaj>KAVALA EXPORT jednostavno društvo s ograničenom odgovornošću za trgovinu i usluge</izvorni_sadrzaj>
    <derivirana_varijabla naziv="DomainObject.Predmet.ProtustrankaNazivFormated_1">KAVALA EXPORT jednostavno društvo s ograničenom odgovornošću za trgovinu i usluge</derivirana_varijabla>
  </DomainObject.Predmet.ProtustrankaNazivFormated>
  <DomainObject.Predmet.ProtustrankaNazivFormatedOIB>
    <izvorni_sadrzaj>KAVALA EXPORT jednostavno društvo s ograničenom odgovornošću za trgovinu i usluge, OIB 05763570697</izvorni_sadrzaj>
    <derivirana_varijabla naziv="DomainObject.Predmet.ProtustrankaNazivFormatedOIB_1">KAVALA EXPORT jednostavno društvo s ograničenom odgovornošću za trgovinu i usluge, OIB 05763570697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KAVALA EXPORT jednostavno društvo s ograničenom odgovornošću za trgovinu i usluge zastupanog po punomoćniku Đorđe Parabucki</item>
    </izvorni_sadrzaj>
    <derivirana_varijabla naziv="DomainObject.Predmet.ProtuStrankaListFormated_1">
      <item>KAVALA EXPORT jednostavno društvo s ograničenom odgovornošću za trgovinu i usluge zastupanog po punomoćniku Đorđe Parabucki</item>
    </derivirana_varijabla>
  </DomainObject.Predmet.ProtuStrankaListFormated>
  <DomainObject.Predmet.ProtuStrankaListFormatedOIB>
    <izvorni_sadrzaj>
      <item>KAVALA EXPORT jednostavno društvo s ograničenom odgovornošću za trgovinu i usluge, OIB 05763570697 zastupanog po punomoćniku Đorđe Parabucki</item>
    </izvorni_sadrzaj>
    <derivirana_varijabla naziv="DomainObject.Predmet.ProtuStrankaListFormatedOIB_1">
      <item>KAVALA EXPORT jednostavno društvo s ograničenom odgovornošću za trgovinu i usluge, OIB 05763570697 zastupanog po punomoćniku Đorđe Parabucki</item>
    </derivirana_varijabla>
  </DomainObject.Predmet.ProtuStrankaListFormatedOIB>
  <DomainObject.Predmet.ProtuStrankaListFormatedWithAdress>
    <izvorni_sadrzaj>
      <item>KAVALA EXPORT jednostavno društvo s ograničenom odgovornošću za trgovinu i usluge, MItrovićeva 99, 32224 Bobota zastupanog po punomoćniku Đorđe Parabucki</item>
    </izvorni_sadrzaj>
    <derivirana_varijabla naziv="DomainObject.Predmet.ProtuStrankaListFormatedWithAdress_1">
      <item>KAVALA EXPORT jednostavno društvo s ograničenom odgovornošću za trgovinu i usluge, MItrovićeva 99, 32224 Bobota zastupanog po punomoćniku Đorđe Parabucki</item>
    </derivirana_varijabla>
  </DomainObject.Predmet.ProtuStrankaListFormatedWithAdress>
  <DomainObject.Predmet.ProtuStrankaListFormatedWithAdressOIB>
    <izvorni_sadrzaj>
      <item>KAVALA EXPORT jednostavno društvo s ograničenom odgovornošću za trgovinu i usluge, OIB 05763570697, MItrovićeva 99, 32224 Bobota zastupanog po punomoćniku Đorđe Parabucki</item>
    </izvorni_sadrzaj>
    <derivirana_varijabla naziv="DomainObject.Predmet.ProtuStrankaListFormatedWithAdressOIB_1">
      <item>KAVALA EXPORT jednostavno društvo s ograničenom odgovornošću za trgovinu i usluge, OIB 05763570697, MItrovićeva 99, 32224 Bobota zastupanog po punomoćniku Đorđe Parabucki</item>
    </derivirana_varijabla>
  </DomainObject.Predmet.ProtuStrankaListFormatedWithAdressOIB>
  <DomainObject.Predmet.ProtuStrankaListNazivFormated>
    <izvorni_sadrzaj>
      <item>KAVALA EXPORT jednostavno društvo s ograničenom odgovornošću za trgovinu i usluge</item>
    </izvorni_sadrzaj>
    <derivirana_varijabla naziv="DomainObject.Predmet.ProtuStrankaListNazivFormated_1">
      <item>KAVALA EXPORT jednostavno društvo s ograničenom odgovornošću za trgovinu i usluge</item>
    </derivirana_varijabla>
  </DomainObject.Predmet.ProtuStrankaListNazivFormated>
  <DomainObject.Predmet.ProtuStrankaListNazivFormatedOIB>
    <izvorni_sadrzaj>
      <item>KAVALA EXPORT jednostavno društvo s ograničenom odgovornošću za trgovinu i usluge, OIB 05763570697</item>
    </izvorni_sadrzaj>
    <derivirana_varijabla naziv="DomainObject.Predmet.ProtuStrankaListNazivFormatedOIB_1">
      <item>KAVALA EXPORT jednostavno društvo s ograničenom odgovornošću za trgovinu i usluge, OIB 05763570697</item>
    </derivirana_varijabla>
  </DomainObject.Predmet.ProtuStrankaListNazivFormatedOIB>
  <DomainObject.Predmet.OstaliListFormated>
    <izvorni_sadrzaj>
      <item>Đorđe Parabucki punomoćnik sudionika u postupku KAVALA EXPORT jednostavno društvo s ograničenom odgovornošću za trgovinu i usluge</item>
      <item>Županijsko državno odvjetništvo u Vukovaru</item>
    </izvorni_sadrzaj>
    <derivirana_varijabla naziv="DomainObject.Predmet.OstaliListFormated_1">
      <item>Đorđe Parabucki punomoćnik sudionika u postupku KAVALA EXPORT jednostavno društvo s ograničenom odgovornošću za trgovinu i usluge</item>
      <item>Županijsko državno odvjetništvo u Vukovaru</item>
    </derivirana_varijabla>
  </DomainObject.Predmet.OstaliListFormated>
  <DomainObject.Predmet.OstaliListFormatedOIB>
    <izvorni_sadrzaj>
      <item>Đorđe Parabucki, OIB 93014453857 punomoćnik sudionika u postupku KAVALA EXPORT jednostavno društvo s ograničenom odgovornošću za trgovinu i usluge</item>
      <item>Županijsko državno odvjetništvo u Vukovaru, OIB 81618487055</item>
    </izvorni_sadrzaj>
    <derivirana_varijabla naziv="DomainObject.Predmet.OstaliListFormatedOIB_1">
      <item>Đorđe Parabucki, OIB 93014453857 punomoćnik sudionika u postupku KAVALA EXPORT jednostavno društvo s ograničenom odgovornošću za trgovinu i usluge</item>
      <item>Županijsko državno odvjetništvo u Vukovaru, OIB 81618487055</item>
    </derivirana_varijabla>
  </DomainObject.Predmet.OstaliListFormatedOIB>
  <DomainObject.Predmet.OstaliListFormatedWithAdress>
    <izvorni_sadrzaj>
      <item>Đorđe Parabucki, Mitrovićeva 99, 32224 Bobota punomoćnik sudionika u postupku KAVALA EXPORT jednostavno društvo s ograničenom odgovornošću za trgovinu i usluge</item>
      <item>Županijsko državno odvjetništvo u Vukovaru, Ulica Andrije Hebranga 2, 32000 Vukovar</item>
    </izvorni_sadrzaj>
    <derivirana_varijabla naziv="DomainObject.Predmet.OstaliListFormatedWithAdress_1">
      <item>Đorđe Parabucki, Mitrovićeva 99, 32224 Bobota punomoćnik sudionika u postupku KAVALA EXPORT jednostavno društvo s ograničenom odgovornošću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Đorđe Parabucki, OIB 93014453857, Mitrovićeva 99, 32224 Bobota punomoćnik sudionika u postupku KAVALA EXPORT jednostavno društvo s ograničenom odgovornošću za trgovinu i usluge</item>
      <item>Županijsko državno odvjetništvo u Vukovaru, OIB 81618487055, Ulica Andrije Hebranga 2, 32000 Vukovar</item>
    </izvorni_sadrzaj>
    <derivirana_varijabla naziv="DomainObject.Predmet.OstaliListFormatedWithAdressOIB_1">
      <item>Đorđe Parabucki, OIB 93014453857, Mitrovićeva 99, 32224 Bobota punomoćnik sudionika u postupku KAVALA EXPORT jednostavno društvo s ograničenom odgovornošću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Đorđe Parabucki</item>
      <item>Županijsko državno odvjetništvo u Vukovaru</item>
    </izvorni_sadrzaj>
    <derivirana_varijabla naziv="DomainObject.Predmet.OstaliListNazivFormated_1">
      <item>Đorđe Parabucki</item>
      <item>Županijsko državno odvjetništvo u Vukovaru</item>
    </derivirana_varijabla>
  </DomainObject.Predmet.OstaliListNazivFormated>
  <DomainObject.Predmet.OstaliListNazivFormatedOIB>
    <izvorni_sadrzaj>
      <item>Đorđe Parabucki, OIB 93014453857</item>
      <item>Županijsko državno odvjetništvo u Vukovaru, OIB 81618487055</item>
    </izvorni_sadrzaj>
    <derivirana_varijabla naziv="DomainObject.Predmet.OstaliListNazivFormatedOIB_1">
      <item>Đorđe Parabucki, OIB 93014453857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KAVALA EXPORT jednostavno društvo s ograničenom odgovornošću za trgovinu i usluge</izvorni_sadrzaj>
    <derivirana_varijabla naziv="DomainObject.Predmet.ProtustrankaIDrugi_1">KAVALA EXPORT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KAVALA EXPORT jednostavno društvo s ograničenom odgovornošću za trgovinu i usluge, OIB 05763570697, MItrovićeva 99, 32224 Bobota</izvorni_sadrzaj>
    <derivirana_varijabla naziv="DomainObject.Predmet.ProtustrankaIDrugiAdressOIB_1">KAVALA EXPORT jednostavno društvo s ograničenom odgovornošću za trgovinu i usluge, OIB 05763570697, MItrovićeva 99,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KAVALA EXPORT jednostavno društvo s ograničenom odgovornošću za trgovinu i usluge</item>
      <item>Đorđe Parabucki</item>
      <item>Županijsko državno odvjetništvo u Vukovaru</item>
    </izvorni_sadrzaj>
    <derivirana_varijabla naziv="DomainObject.Predmet.SudioniciListNaziv_1">
      <item>FINA RC OSIJEK</item>
      <item>KAVALA EXPORT jednostavno društvo s ograničenom odgovornošću za trgovinu i usluge</item>
      <item>Đorđe Parabucki</item>
      <item>Županijsko državno odvjetništvo u Vukovaru</item>
    </derivirana_varijabla>
  </DomainObject.Predmet.SudioniciListNaziv>
  <DomainObject.Predmet.SudioniciListAdressOIB>
    <izvorni_sadrzaj>
      <item>FINA RC OSIJEK, OIB 85821130368</item>
      <item>KAVALA EXPORT jednostavno društvo s ograničenom odgovornošću za trgovinu i usluge, OIB 05763570697, MItrovićeva 99,32224 Bobota</item>
      <item>Đorđe Parabucki, OIB 93014453857, Mitrovićeva 99,32224 Bobota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KAVALA EXPORT jednostavno društvo s ograničenom odgovornošću za trgovinu i usluge, OIB 05763570697, MItrovićeva 99,32224 Bobota</item>
      <item>Đorđe Parabucki, OIB 93014453857, Mitrovićeva 99,32224 Bobota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05763570697</item>
      <item>, OIB 93014453857</item>
      <item>, OIB 81618487055</item>
    </izvorni_sadrzaj>
    <derivirana_varijabla naziv="DomainObject.Predmet.SudioniciListNazivOIB_1">
      <item>, OIB 85821130368</item>
      <item>, OIB 05763570697</item>
      <item>, OIB 93014453857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C6C33-F602-4998-AE01-82F8D8C86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803</properties:Words>
  <properties:Characters>4411</properties:Characters>
  <properties:Lines>134</properties:Lines>
  <properties:Paragraphs>32</properties:Paragraphs>
  <properties:TotalTime>896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2018-04-06T11:43:00Z</dcterms:modified>
  <cp:revision>552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(576-17 (-17) MARKO 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