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71fb" w14:paraId="95a71f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40B2A">
        <w:t>3</w:t>
      </w:r>
      <w:r w:rsidR="00593FDF">
        <w:t>385</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593FDF" w:rsidRPr="004D4F8B">
        <w:t>IN GREEN d.o.o., Zagreb, Ivšićev prilaz 3, OIB 00139683044</w:t>
      </w:r>
      <w:r w:rsidRPr="00A52F03">
        <w:t>,</w:t>
      </w:r>
      <w:r>
        <w:t xml:space="preserve"> </w:t>
      </w:r>
      <w:r w:rsidR="00667114" w:rsidRPr="00692A21">
        <w:t xml:space="preserve">dana </w:t>
      </w:r>
      <w:r w:rsidR="00F40B2A">
        <w:t>28. prosinca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3D79FD" w:rsidRPr="004D4F8B">
        <w:t>IN GREEN d.o.o., Zagreb, Ivšićev prilaz 3, OIB 00139683044</w:t>
      </w:r>
      <w:r w:rsidRPr="00692A21">
        <w:t>.</w:t>
      </w:r>
      <w:r w:rsidR="005A56DF" w:rsidRPr="005A56DF">
        <w:t xml:space="preserve"> </w:t>
      </w:r>
      <w:r w:rsidR="005A56DF">
        <w:t>Ste</w:t>
      </w:r>
      <w:r w:rsidR="008C5EB2">
        <w:t xml:space="preserve">čajni postupak je otvoren dana </w:t>
      </w:r>
      <w:r w:rsidR="00F40B2A">
        <w:t>28. prosinca</w:t>
      </w:r>
      <w:r w:rsidR="006360F9">
        <w:t xml:space="preserve"> 2018.</w:t>
      </w:r>
      <w:r w:rsidR="005A56DF">
        <w:t xml:space="preserve"> u </w:t>
      </w:r>
      <w:r w:rsidR="00F9460F">
        <w:t>1</w:t>
      </w:r>
      <w:r w:rsidR="00F40B2A">
        <w:t>3</w:t>
      </w:r>
      <w:r w:rsidR="00636556">
        <w:t>,</w:t>
      </w:r>
      <w:r w:rsidR="000A07F0">
        <w:t>0</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2B3798">
        <w:t>Jurica Tončić</w:t>
      </w:r>
      <w:r w:rsidR="000A07F0">
        <w:t xml:space="preserve">, Zagreb, </w:t>
      </w:r>
      <w:r w:rsidR="002B3798">
        <w:t>Ignjata Đorđića 19</w:t>
      </w:r>
      <w:r w:rsidR="00636556" w:rsidRPr="0018154F">
        <w:t xml:space="preserve">, OIB </w:t>
      </w:r>
      <w:r w:rsidR="002B3798">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3D79FD" w:rsidRPr="004D4F8B">
        <w:t>IN GREEN d.o.o., Zagreb, Ivšićev prilaz 3, OIB 00139683044</w:t>
      </w:r>
      <w:r w:rsidR="008C5EB2">
        <w:t xml:space="preserve">, s danom </w:t>
      </w:r>
      <w:r w:rsidR="003F2A03">
        <w:t>28. prosinca</w:t>
      </w:r>
      <w:r w:rsidR="001A178B">
        <w:t xml:space="preserve"> 2018.</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3D79FD" w:rsidRPr="004D4F8B">
        <w:t>IN GREEN d.o.o., Zagreb, Ivšićev prilaz 3, OIB 00139683044</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 xml:space="preserve">Nalaže se Financijskoj agenciji da naloži banci prijenos zaplijenjenog iznosa predujma od </w:t>
      </w:r>
      <w:r w:rsidR="003D79FD">
        <w:t>3.101</w:t>
      </w:r>
      <w:r>
        <w:t xml:space="preserve">,00 kn na račun ovog suda IBAN: HR9223900011300000460, model HR00, pozivom na broj </w:t>
      </w:r>
      <w:r w:rsidR="003D79FD">
        <w:t>3385</w:t>
      </w:r>
      <w:r>
        <w:t>-17.</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3D79FD" w:rsidP="003D79FD" w:rsidR="003D79FD">
      <w:pPr>
        <w:ind w:firstLine="708"/>
        <w:jc w:val="both"/>
      </w:pPr>
      <w:r>
        <w:t xml:space="preserve">FINA-a Regionalni centar Zagreb, podnijela je ovom sudu dana 28. prosinca 2017. prijedlog za otvaranje stečajnog postupka nad dužnikom </w:t>
      </w:r>
      <w:r w:rsidRPr="004D4F8B">
        <w:t>IN GREEN d.o.o., Zagreb, Ivšićev prilaz 3, OIB 00139683044</w:t>
      </w:r>
      <w:r>
        <w:t xml:space="preserve">. </w:t>
      </w:r>
    </w:p>
    <w:p w:rsidRDefault="003D79FD" w:rsidP="003D79FD" w:rsidR="003D79FD">
      <w:pPr>
        <w:ind w:firstLine="708"/>
        <w:jc w:val="both"/>
      </w:pPr>
      <w:r>
        <w:t xml:space="preserve"> </w:t>
      </w:r>
    </w:p>
    <w:p w:rsidRDefault="003D79FD" w:rsidP="003D79FD" w:rsidR="003D79FD">
      <w:pPr>
        <w:ind w:firstLine="708"/>
        <w:jc w:val="both"/>
      </w:pPr>
      <w:r>
        <w:t xml:space="preserve">Prijedlog je podnesen temeljem odredbe članka 110. stavka 1. Stečajnog zakona (Narodne novine broj 78/15, 104/17, dalje u tekstu: SZ-a). U prijedlogu predlagatelj navodi da na dan 20. prosinca 2017. dužnik u Očevidniku redoslijeda osnova za plaćanje ima </w:t>
      </w:r>
      <w:r>
        <w:lastRenderedPageBreak/>
        <w:t xml:space="preserve">evidentirane neizvršene osnove za plaćanje u neprekinutom razdoblju od 120 dana u ukupnom iznosu od 27.133,20 kn, te da dužnik ima jednog zaposlenog. </w:t>
      </w:r>
    </w:p>
    <w:p w:rsidRDefault="003D79FD" w:rsidP="003D79FD" w:rsidR="003D79FD">
      <w:pPr>
        <w:ind w:firstLine="708"/>
        <w:jc w:val="both"/>
      </w:pPr>
    </w:p>
    <w:p w:rsidRDefault="003D79FD" w:rsidP="003D79FD" w:rsidR="003D79FD">
      <w:pPr>
        <w:ind w:firstLine="708"/>
        <w:jc w:val="both"/>
      </w:pPr>
      <w:r>
        <w:t>Rješenjem ovog suda posl.br. 4 St-3385/17 od 9.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3D79FD" w:rsidP="003D79FD" w:rsidR="003D79FD" w:rsidRPr="005F7ED3">
      <w:pPr>
        <w:ind w:firstLine="708"/>
        <w:jc w:val="both"/>
      </w:pPr>
    </w:p>
    <w:p w:rsidRDefault="003D79FD" w:rsidP="003D79FD" w:rsidR="003D79FD">
      <w:pPr>
        <w:ind w:firstLine="708"/>
        <w:jc w:val="both"/>
      </w:pPr>
      <w:r>
        <w:t xml:space="preserve">Podneskom od 12. ožujka 2018. FINA je izvijestila sud da ostaje kod prijedloga za otvaranje stečajnog postupka. </w:t>
      </w:r>
    </w:p>
    <w:p w:rsidRDefault="003D79FD" w:rsidP="003D79FD" w:rsidR="003D79FD">
      <w:pPr>
        <w:ind w:firstLine="708"/>
        <w:jc w:val="both"/>
      </w:pPr>
    </w:p>
    <w:p w:rsidRDefault="003D79FD" w:rsidP="003D79FD" w:rsidR="003D79FD">
      <w:pPr>
        <w:ind w:firstLine="708"/>
        <w:jc w:val="both"/>
      </w:pPr>
      <w:r w:rsidRPr="005F7ED3">
        <w:t xml:space="preserve">Na </w:t>
      </w:r>
      <w:r>
        <w:t>ročište</w:t>
      </w:r>
      <w:r w:rsidRPr="005F7ED3">
        <w:t xml:space="preserve"> </w:t>
      </w:r>
      <w:r>
        <w:t xml:space="preserve">radi očitovanja o prijedlogu za otvaranje stečajnoga postupka od 9. svibnja 2018. nisu pristupili niti predlagatelj, niti dužnik, niti zakonski zastupnik dužnika, time da je dužnik podneskom od 23. travnja 2018. dostavio sudu popis imovine i obveza dužnika (list 11 spisa), uvidom u koji je utvrđeno da dužnik navodi da nema u vlasništvu ni nekretnine, ni pokretnine, da nema imovinskih prava na tuđim stvarima, da nema novčanih niti nenovčanih tražbina, da nema novčanih sredstava na računima, te da nema nikakve druge imovine. Nadalje, podneskom od 9. svibnja 2018. dužnik je izvijestio sud da više nema zaposlenih osoba te da namjerava ponovno pokrenuti svoje poslovne aktivnosti. </w:t>
      </w:r>
    </w:p>
    <w:p w:rsidRDefault="003D79FD" w:rsidP="003D79FD" w:rsidR="003D79FD">
      <w:pPr>
        <w:ind w:firstLine="708"/>
        <w:jc w:val="both"/>
      </w:pPr>
    </w:p>
    <w:p w:rsidRDefault="003D79FD" w:rsidP="003D79FD" w:rsidR="003D79FD">
      <w:pPr>
        <w:ind w:firstLine="708"/>
        <w:jc w:val="both"/>
      </w:pPr>
      <w:r>
        <w:t>Uvidom u</w:t>
      </w:r>
      <w:r w:rsidRPr="00A44D76">
        <w:t xml:space="preserve"> pribavljen</w:t>
      </w:r>
      <w:r>
        <w:t>e podatke</w:t>
      </w:r>
      <w:r w:rsidRPr="00A44D76">
        <w:t xml:space="preserve"> iz informacijskog sustava zemljišnih knjiga (list </w:t>
      </w:r>
      <w:r>
        <w:t>16 i 17</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p>
    <w:p w:rsidRDefault="003D79FD" w:rsidP="003D79FD" w:rsidR="003D79FD">
      <w:pPr>
        <w:ind w:firstLine="708"/>
        <w:jc w:val="both"/>
      </w:pPr>
    </w:p>
    <w:p w:rsidRDefault="003D79FD" w:rsidP="003D79FD" w:rsidR="003D79FD">
      <w:pPr>
        <w:ind w:firstLine="708"/>
        <w:jc w:val="both"/>
      </w:pPr>
      <w:r>
        <w:t xml:space="preserve">Sud je putem aplikacije eBlokade izvršio uvid u Očevidnik neizvršenih osnova za plaćanje koji vodi Financijska agencija te je utvrđeno da je na dan 9. svibnja 2018. na računu dužnika evidentiran iznos blokade od 41.471,08 kn, time da neprekidna blokada računa dužnika traje od 22. kolovoza 2017. </w:t>
      </w:r>
    </w:p>
    <w:p w:rsidRDefault="00081DFC" w:rsidP="00A52F03" w:rsidR="00081DFC">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D79FD" w:rsidP="003D79FD" w:rsidR="003D79FD">
      <w:pPr>
        <w:ind w:firstLine="708"/>
        <w:jc w:val="both"/>
      </w:pPr>
      <w:r>
        <w:t>Dakle, na gore navedeni način sud je nedvojbeno utvrdio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85299">
        <w:t>3</w:t>
      </w:r>
      <w:r w:rsidR="003D79FD">
        <w:t>385</w:t>
      </w:r>
      <w:r w:rsidR="00B60C67">
        <w:t>/</w:t>
      </w:r>
      <w:r w:rsidR="005555FF">
        <w:t>1</w:t>
      </w:r>
      <w:r w:rsidR="00F275E4">
        <w:t>7</w:t>
      </w:r>
      <w:r w:rsidRPr="00692A21">
        <w:t xml:space="preserve"> od </w:t>
      </w:r>
      <w:r w:rsidR="003D79FD">
        <w:t>10</w:t>
      </w:r>
      <w:r w:rsidR="00081DFC">
        <w:t>. svibnja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3D79FD" w:rsidP="003D79FD" w:rsidR="003D79FD"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w:t>
      </w:r>
      <w:r w:rsidRPr="00FC58EA">
        <w:lastRenderedPageBreak/>
        <w:t xml:space="preserve">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85299">
        <w:t>28. prosinca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3D79FD">
        <w:t>10</w:t>
      </w:r>
      <w:r w:rsidR="00081DFC">
        <w:t>. svibnja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3D79FD">
        <w:t>10</w:t>
      </w:r>
      <w:r w:rsidR="00081DFC">
        <w:t>. svibnja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BB534F" w:rsidP="00BB534F" w:rsidR="00BB534F">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w:t>
      </w:r>
      <w:r w:rsidR="003D79FD">
        <w:t>5.000</w:t>
      </w:r>
      <w:r>
        <w:t xml:space="preserve">,00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w:t>
      </w:r>
      <w:r w:rsidR="003D79FD">
        <w:t xml:space="preserve">obzirom da je u konkretnom slučaju Agencija izvijestila sud da dužnik na ime predujma za namirenje troškova </w:t>
      </w:r>
      <w:r w:rsidR="003D79FD">
        <w:lastRenderedPageBreak/>
        <w:t xml:space="preserve">stečajnog postupka ima zaplijenjena novčana sredstva u iznosu od 3.101,00 kn, </w:t>
      </w:r>
      <w:r>
        <w:t>riješeno je kao pod točkom V. izreke ovog rješenja.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85299">
        <w:t>28. prosinca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3D79FD" w:rsidR="006E72DD">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1AEE">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593FDF">
      <w:t>3385</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B1AEE"/>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B1AEE"/>
    <w:rPr>
      <w:color w:val="808080"/>
      <w:bdr w:space="0" w:sz="0" w:color="auto" w:val="none"/>
      <w:shd w:fill="auto" w:color="auto" w:val="clear"/>
    </w:rPr>
  </w:style>
  <w:style w:customStyle="true" w:styleId="eSPISCCParagraphDefaultFont" w:type="character">
    <w:name w:val="eSPIS_CC_Paragraph Default Font"/>
    <w:basedOn w:val="Zadanifontodlomka"/>
    <w:rsid w:val="007B1A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AEE"/>
    <w:rPr>
      <w:bdr w:space="0" w:sz="0" w:color="auto" w:val="none"/>
      <w:shd w:fill="FFFFCC" w:color="auto" w:val="clear"/>
      <w:lang w:val="hr-HR"/>
    </w:rPr>
  </w:style>
  <w:style w:customStyle="true" w:styleId="PozadinaSvijetloCrvena" w:type="character">
    <w:name w:val="Pozadina_SvijetloCrvena"/>
    <w:basedOn w:val="eSPISCCParagraphDefaultFont"/>
    <w:rsid w:val="007B1A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A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B1AEE"/>
    <w:rPr>
      <w:color w:val="808080"/>
      <w:bdr w:color="auto" w:space="0" w:sz="0" w:val="none"/>
      <w:shd w:color="auto" w:fill="auto" w:val="clear"/>
    </w:rPr>
  </w:style>
  <w:style w:customStyle="1" w:styleId="eSPISCCParagraphDefaultFont" w:type="character">
    <w:name w:val="eSPIS_CC_Paragraph Default Font"/>
    <w:basedOn w:val="Zadanifontodlomka"/>
    <w:rsid w:val="007B1A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AEE"/>
    <w:rPr>
      <w:bdr w:color="auto" w:space="0" w:sz="0" w:val="none"/>
      <w:shd w:color="auto" w:fill="FFFFCC" w:val="clear"/>
      <w:lang w:val="hr-HR"/>
    </w:rPr>
  </w:style>
  <w:style w:customStyle="1" w:styleId="PozadinaSvijetloCrvena" w:type="character">
    <w:name w:val="Pozadina_SvijetloCrvena"/>
    <w:basedOn w:val="eSPISCCParagraphDefaultFont"/>
    <w:rsid w:val="007B1A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A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3385</izvorni_sadrzaj>
    <derivirana_varijabla naziv="DomainObject.Predmet.Broj_1">3385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St-3385/2017</izvorni_sadrzaj>
    <derivirana_varijabla naziv="DomainObject.Predmet.OznakaBroj_1">St-3385/2017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GREEN d.o.o. zastupanog po punomoćniku Kristina Podboj</izvorni_sadrzaj>
    <derivirana_varijabla naziv="DomainObject.Predmet.ProtustrankaFormated_1">  IN GREEN d.o.o. zastupanog po punomoćniku Kristina Podboj</derivirana_varijabla>
  </DomainObject.Predmet.ProtustrankaFormated>
  <DomainObject.Predmet.ProtustrankaFormatedOIB>
    <izvorni_sadrzaj>  IN GREEN d.o.o., OIB 00139683044 zastupanog po punomoćniku Kristina Podboj</izvorni_sadrzaj>
    <derivirana_varijabla naziv="DomainObject.Predmet.ProtustrankaFormatedOIB_1">  IN GREEN d.o.o., OIB 00139683044 zastupanog po punomoćniku Kristina Podboj</derivirana_varijabla>
  </DomainObject.Predmet.ProtustrankaFormatedOIB>
  <DomainObject.Predmet.ProtustrankaFormatedWithAdress>
    <izvorni_sadrzaj> IN GREEN d.o.o., Ivšićev prilaz 3, 10000 Zagreb zastupanog po punomoćniku Kristina Podboj</izvorni_sadrzaj>
    <derivirana_varijabla naziv="DomainObject.Predmet.ProtustrankaFormatedWithAdress_1"> IN GREEN d.o.o., Ivšićev prilaz 3, 10000 Zagreb zastupanog po punomoćniku Kristina Podboj</derivirana_varijabla>
  </DomainObject.Predmet.ProtustrankaFormatedWithAdress>
  <DomainObject.Predmet.ProtustrankaFormatedWithAdressOIB>
    <izvorni_sadrzaj> IN GREEN d.o.o., OIB 00139683044, Ivšićev prilaz 3, 10000 Zagreb zastupanog po punomoćniku Kristina Podboj</izvorni_sadrzaj>
    <derivirana_varijabla naziv="DomainObject.Predmet.ProtustrankaFormatedWithAdressOIB_1"> IN GREEN d.o.o., OIB 00139683044, Ivšićev prilaz 3, 10000 Zagreb zastupanog po punomoćniku Kristina Podboj</derivirana_varijabla>
  </DomainObject.Predmet.ProtustrankaFormatedWithAdressOIB>
  <DomainObject.Predmet.ProtustrankaWithAdress>
    <izvorni_sadrzaj>IN GREEN d.o.o. Ivšićev prilaz 3, 10000 Zagreb</izvorni_sadrzaj>
    <derivirana_varijabla naziv="DomainObject.Predmet.ProtustrankaWithAdress_1">IN GREEN d.o.o. Ivšićev prilaz 3, 10000 Zagreb</derivirana_varijabla>
  </DomainObject.Predmet.ProtustrankaWithAdress>
  <DomainObject.Predmet.ProtustrankaWithAdressOIB>
    <izvorni_sadrzaj>IN GREEN d.o.o., OIB 00139683044, Ivšićev prilaz 3, 10000 Zagreb</izvorni_sadrzaj>
    <derivirana_varijabla naziv="DomainObject.Predmet.ProtustrankaWithAdressOIB_1">IN GREEN d.o.o., OIB 00139683044, Ivšićev prilaz 3, 10000 Zagreb</derivirana_varijabla>
  </DomainObject.Predmet.ProtustrankaWithAdressOIB>
  <DomainObject.Predmet.ProtustrankaNazivFormated>
    <izvorni_sadrzaj>IN GREEN d.o.o.</izvorni_sadrzaj>
    <derivirana_varijabla naziv="DomainObject.Predmet.ProtustrankaNazivFormated_1">IN GREEN d.o.o.</derivirana_varijabla>
  </DomainObject.Predmet.ProtustrankaNazivFormated>
  <DomainObject.Predmet.ProtustrankaNazivFormatedOIB>
    <izvorni_sadrzaj>IN GREEN d.o.o., OIB 00139683044</izvorni_sadrzaj>
    <derivirana_varijabla naziv="DomainObject.Predmet.ProtustrankaNazivFormatedOIB_1">IN GREEN d.o.o., OIB 00139683044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GREEN d.o.o. zastupanog po punomoćniku Kristina Podboj</item>
    </izvorni_sadrzaj>
    <derivirana_varijabla naziv="DomainObject.Predmet.ProtuStrankaListFormated_1">
      <item>IN GREEN d.o.o. zastupanog po punomoćniku Kristina Podboj</item>
    </derivirana_varijabla>
  </DomainObject.Predmet.ProtuStrankaListFormated>
  <DomainObject.Predmet.ProtuStrankaListFormatedOIB>
    <izvorni_sadrzaj>
      <item>IN GREEN d.o.o., OIB 00139683044 zastupanog po punomoćniku Kristina Podboj</item>
    </izvorni_sadrzaj>
    <derivirana_varijabla naziv="DomainObject.Predmet.ProtuStrankaListFormatedOIB_1">
      <item>IN GREEN d.o.o., OIB 00139683044 zastupanog po punomoćniku Kristina Podboj</item>
    </derivirana_varijabla>
  </DomainObject.Predmet.ProtuStrankaListFormatedOIB>
  <DomainObject.Predmet.ProtuStrankaListFormatedWithAdress>
    <izvorni_sadrzaj>
      <item>IN GREEN d.o.o., Ivšićev prilaz 3, 10000 Zagreb zastupanog po punomoćniku Kristina Podboj</item>
    </izvorni_sadrzaj>
    <derivirana_varijabla naziv="DomainObject.Predmet.ProtuStrankaListFormatedWithAdress_1">
      <item>IN GREEN d.o.o., Ivšićev prilaz 3, 10000 Zagreb zastupanog po punomoćniku Kristina Podboj</item>
    </derivirana_varijabla>
  </DomainObject.Predmet.ProtuStrankaListFormatedWithAdress>
  <DomainObject.Predmet.ProtuStrankaListFormatedWithAdressOIB>
    <izvorni_sadrzaj>
      <item>IN GREEN d.o.o., OIB 00139683044, Ivšićev prilaz 3, 10000 Zagreb zastupanog po punomoćniku Kristina Podboj</item>
    </izvorni_sadrzaj>
    <derivirana_varijabla naziv="DomainObject.Predmet.ProtuStrankaListFormatedWithAdressOIB_1">
      <item>IN GREEN d.o.o., OIB 00139683044, Ivšićev prilaz 3, 10000 Zagreb zastupanog po punomoćniku Kristina Podboj</item>
    </derivirana_varijabla>
  </DomainObject.Predmet.ProtuStrankaListFormatedWithAdressOIB>
  <DomainObject.Predmet.ProtuStrankaListNazivFormated>
    <izvorni_sadrzaj>
      <item>IN GREEN d.o.o.</item>
    </izvorni_sadrzaj>
    <derivirana_varijabla naziv="DomainObject.Predmet.ProtuStrankaListNazivFormated_1">
      <item>IN GREEN d.o.o.</item>
    </derivirana_varijabla>
  </DomainObject.Predmet.ProtuStrankaListNazivFormated>
  <DomainObject.Predmet.ProtuStrankaListNazivFormatedOIB>
    <izvorni_sadrzaj>
      <item>IN GREEN d.o.o., OIB 00139683044</item>
    </izvorni_sadrzaj>
    <derivirana_varijabla naziv="DomainObject.Predmet.ProtuStrankaListNazivFormatedOIB_1">
      <item>IN GREEN d.o.o., OIB 00139683044</item>
    </derivirana_varijabla>
  </DomainObject.Predmet.ProtuStrankaListNazivFormatedOIB>
  <DomainObject.Predmet.OstaliListFormated>
    <izvorni_sadrzaj>
      <item>Kristina Podboj punomoćnica sudionika u postupku IN GREEN d.o.o.</item>
    </izvorni_sadrzaj>
    <derivirana_varijabla naziv="DomainObject.Predmet.OstaliListFormated_1">
      <item>Kristina Podboj punomoćnica sudionika u postupku IN GREEN d.o.o.</item>
    </derivirana_varijabla>
  </DomainObject.Predmet.OstaliListFormated>
  <DomainObject.Predmet.OstaliListFormatedOIB>
    <izvorni_sadrzaj>
      <item>Kristina Podboj, OIB 22559752986 punomoćnica sudionika u postupku IN GREEN d.o.o.</item>
    </izvorni_sadrzaj>
    <derivirana_varijabla naziv="DomainObject.Predmet.OstaliListFormatedOIB_1">
      <item>Kristina Podboj, OIB 22559752986 punomoćnica sudionika u postupku IN GREEN d.o.o.</item>
    </derivirana_varijabla>
  </DomainObject.Predmet.OstaliListFormatedOIB>
  <DomainObject.Predmet.OstaliListFormatedWithAdress>
    <izvorni_sadrzaj>
      <item>Kristina Podboj, Ivšićev Prilaz 3, 10000 Zagreb punomoćnica sudionika u postupku IN GREEN d.o.o.</item>
    </izvorni_sadrzaj>
    <derivirana_varijabla naziv="DomainObject.Predmet.OstaliListFormatedWithAdress_1">
      <item>Kristina Podboj, Ivšićev Prilaz 3, 10000 Zagreb punomoćnica sudionika u postupku IN GREEN d.o.o.</item>
    </derivirana_varijabla>
  </DomainObject.Predmet.OstaliListFormatedWithAdress>
  <DomainObject.Predmet.OstaliListFormatedWithAdressOIB>
    <izvorni_sadrzaj>
      <item>Kristina Podboj, OIB 22559752986, Ivšićev Prilaz 3, 10000 Zagreb punomoćnica sudionika u postupku IN GREEN d.o.o.</item>
    </izvorni_sadrzaj>
    <derivirana_varijabla naziv="DomainObject.Predmet.OstaliListFormatedWithAdressOIB_1">
      <item>Kristina Podboj, OIB 22559752986, Ivšićev Prilaz 3, 10000 Zagreb punomoćnica sudionika u postupku IN GREEN d.o.o.</item>
    </derivirana_varijabla>
  </DomainObject.Predmet.OstaliListFormatedWithAdressOIB>
  <DomainObject.Predmet.OstaliListNazivFormated>
    <izvorni_sadrzaj>
      <item>Kristina Podboj</item>
    </izvorni_sadrzaj>
    <derivirana_varijabla naziv="DomainObject.Predmet.OstaliListNazivFormated_1">
      <item>Kristina Podboj</item>
    </derivirana_varijabla>
  </DomainObject.Predmet.OstaliListNazivFormated>
  <DomainObject.Predmet.OstaliListNazivFormatedOIB>
    <izvorni_sadrzaj>
      <item>Kristina Podboj, OIB 22559752986</item>
    </izvorni_sadrzaj>
    <derivirana_varijabla naziv="DomainObject.Predmet.OstaliListNazivFormatedOIB_1">
      <item>Kristina Podboj, OIB 22559752986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GREEN d.o.o.</izvorni_sadrzaj>
    <derivirana_varijabla naziv="DomainObject.Predmet.ProtustrankaIDrugi_1">IN GREEN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 GREEN d.o.o., OIB 00139683044, Ivšićev prilaz 3, 10000 Zagreb</izvorni_sadrzaj>
    <derivirana_varijabla naziv="DomainObject.Predmet.ProtustrankaIDrugiAdressOIB_1">IN GREEN d.o.o., OIB 00139683044, Ivšićev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GREEN d.o.o.</item>
      <item>Kristina Podboj</item>
    </izvorni_sadrzaj>
    <derivirana_varijabla naziv="DomainObject.Predmet.SudioniciListNaziv_1">
      <item>FINA Regionalni centar Zagreb</item>
      <item>IN GREEN d.o.o.</item>
      <item>Kristina Podboj</item>
    </derivirana_varijabla>
  </DomainObject.Predmet.SudioniciListNaziv>
  <DomainObject.Predmet.SudioniciListAdressOIB>
    <izvorni_sadrzaj>
      <item>FINA Regionalni centar Zagreb, OIB 85821130368, Trg svibanjskih žrtava 1995. br. 1,10000 Zagreb</item>
      <item>IN GREEN d.o.o., OIB 00139683044, Ivšićev prilaz 3,10000 Zagreb</item>
      <item>Kristina Podboj, OIB 22559752986, Ivšićev Prilaz 3,10000 Zagreb</item>
    </izvorni_sadrzaj>
    <derivirana_varijabla naziv="DomainObject.Predmet.SudioniciListAdressOIB_1">
      <item>FINA Regionalni centar Zagreb, OIB 85821130368, Trg svibanjskih žrtava 1995. br. 1,10000 Zagreb</item>
      <item>IN GREEN d.o.o., OIB 00139683044, Ivšićev prilaz 3,10000 Zagreb</item>
      <item>Kristina Podboj, OIB 22559752986, Ivšićev Prilaz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00139683044</item>
      <item>, OIB 22559752986</item>
    </izvorni_sadrzaj>
    <derivirana_varijabla naziv="DomainObject.Predmet.SudioniciListNazivOIB_1">
      <item>, OIB 85821130368</item>
      <item>, OIB 00139683044</item>
      <item>, OIB 22559752986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2018.</izvorni_sadrzaj>
    <derivirana_varijabla naziv="DomainObject.Predmet.DatumZadnjeOdrzaneSudskeRadnje_1">9. svibnja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St-3385/2017-3</izvorni_sadrzaj>
    <derivirana_varijabla naziv="DomainObject.PredzadnjaOdlukaIzPredmeta.Oznaka_1">St-3385/2017-3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1422</properties:Words>
  <properties:Characters>7919</properties:Characters>
  <properties:Lines>181</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2018-12-28T11:29:00Z</dcterms:created>
  <dc:creator>Korisnik</dc:creator>
  <cp:lastModifiedBy>Renata Klokočki</cp:lastModifiedBy>
  <cp:lastPrinted>2018-12-28T11:34:00Z</cp:lastPrinted>
  <dcterms:modified xmlns:xsi="http://www.w3.org/2001/XMLSchema-instance" xsi:type="dcterms:W3CDTF">2018-12-28T11:35:00Z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-IN GREEN.docx)</vt:lpwstr>
  </prop:property>
  <prop:property name="CC_coloring" pid="4" fmtid="{D5CDD505-2E9C-101B-9397-08002B2CF9AE}">
    <vt:bool>false</vt:bool>
  </prop:property>
  <prop:property name="BrojStranica" pid="5" fmtid="{D5CDD505-2E9C-101B-9397-08002B2CF9AE}">
    <vt:i4>4</vt:i4>
  </prop:property>
</prop:Properties>
</file>