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297c" w14:paraId="ccf297c" w:rsidRDefault="0068272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467360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2724" w:rsidP="00513114" w:rsidR="00AE649C">
      <w:pPr>
        <w:pStyle w:val="Bezproreda"/>
      </w:pPr>
      <w:r>
        <w:t xml:space="preserve">      </w:t>
      </w:r>
      <w:r w:rsidR="00513114">
        <w:t>Republika Hrvatska</w:t>
      </w:r>
    </w:p>
    <w:p w:rsidRDefault="00513114" w:rsidP="00513114" w:rsidR="00513114">
      <w:pPr>
        <w:pStyle w:val="Bezproreda"/>
      </w:pPr>
      <w:r>
        <w:t>Trgovački sud u Bjelovaru</w:t>
      </w:r>
    </w:p>
    <w:p w:rsidRDefault="00513114" w:rsidP="00513114" w:rsidR="0051311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13114" w:rsidP="00513114" w:rsidR="00513114">
      <w:pPr>
        <w:pStyle w:val="Bezproreda"/>
      </w:pPr>
    </w:p>
    <w:p w:rsidRDefault="00682724" w:rsidP="00682724" w:rsidR="00682724">
      <w:pPr>
        <w:pStyle w:val="Bezproreda"/>
        <w:ind w:left="5664"/>
      </w:pPr>
      <w:r>
        <w:t>Poslovni broj: 1 St-55/2018-20</w:t>
      </w:r>
    </w:p>
    <w:p w:rsidRDefault="00682724" w:rsidP="00682724" w:rsidR="00682724">
      <w:pPr>
        <w:pStyle w:val="Bezproreda"/>
        <w:ind w:left="5664"/>
      </w:pP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jc w:val="center"/>
      </w:pPr>
      <w:r>
        <w:t>R E P U B L I K A       H R V A T S K A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jc w:val="center"/>
      </w:pPr>
      <w:r>
        <w:t>R J E Š E N J E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ind w:firstLine="708"/>
      </w:pPr>
      <w:r>
        <w:t>Trgovački sud u Bjelovaru, po sucu  Branki Pleskalt, u  stečajnom predmetu  nad stečajnim dužnikom LE-</w:t>
      </w:r>
      <w:proofErr w:type="spellStart"/>
      <w:r>
        <w:t>Milk</w:t>
      </w:r>
      <w:proofErr w:type="spellEnd"/>
      <w:r>
        <w:t xml:space="preserve"> d.o.o. u stečaju, Lemeš 6, OIB: 78984256578,   8. svibnja  2018. </w:t>
      </w:r>
    </w:p>
    <w:p w:rsidRDefault="00682724" w:rsidP="00682724" w:rsidR="00682724">
      <w:pPr>
        <w:pStyle w:val="Bezproreda"/>
        <w:ind w:firstLine="708"/>
      </w:pPr>
    </w:p>
    <w:p w:rsidRDefault="00682724" w:rsidP="00682724" w:rsidR="00682724">
      <w:pPr>
        <w:pStyle w:val="Bezproreda"/>
        <w:jc w:val="center"/>
      </w:pPr>
      <w:r>
        <w:t>r i j e š i o      j e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ind w:firstLine="708"/>
      </w:pPr>
      <w:r>
        <w:t>1. Nagrada privremenom stečajnom upravitelju Miji Rončević iz Osijeka, Vijenac I. Meštrovića 73, OIB: 97146101285,  za obavljene poslove u prethodnom postupku u stečajnom dužniku LE-</w:t>
      </w:r>
      <w:proofErr w:type="spellStart"/>
      <w:r>
        <w:t>Milk</w:t>
      </w:r>
      <w:proofErr w:type="spellEnd"/>
      <w:r>
        <w:t xml:space="preserve"> d.o.o. u stečaju, Lemeš 6, OIB: 78984256578, </w:t>
      </w:r>
      <w:proofErr w:type="spellStart"/>
      <w:r>
        <w:t>obređuje</w:t>
      </w:r>
      <w:proofErr w:type="spellEnd"/>
      <w:r>
        <w:t xml:space="preserve"> se u  bruto  iznosu od  3.225,00 kuna.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ind w:firstLine="708"/>
      </w:pPr>
      <w:r>
        <w:t xml:space="preserve">2.Nalaže se računovodstvu ovog suda da iz Fonda za namirenje troškova stečajnog postupka isplati privremenom stečajnom upravitelju Miji Rončević iz Osijeka, Vijenac I. Meštrovića 73, OIB: 97146101285, iznos iz </w:t>
      </w:r>
      <w:proofErr w:type="spellStart"/>
      <w:r>
        <w:t>toč</w:t>
      </w:r>
      <w:proofErr w:type="spellEnd"/>
      <w:r>
        <w:t>. 1.izreke ovog rješenja na njegov račun broj: IBAN:HR7424120093133005279 kod Slatinske banke d.d. Slatina.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jc w:val="center"/>
      </w:pPr>
      <w:r>
        <w:t>Obrazloženje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ind w:firstLine="708"/>
      </w:pPr>
      <w:r>
        <w:t>Rješenjem broj: St-55/2018-10 od  12. ožujka  2018. godine sud je imenovao privremenog stečajnog upravitelja  radi utvrđivanja uvjeta i izjašnjenja o prijedlogu za otvaranje stečajnog postupka nad dužnikom  Miji Rončević iz Osijeka, Vijenac I. Meštrovića 73, OIB: 97146101285,  radi izrade izvještaja  o financijsko- gospodarskom stanju dužnika te postoje li razlozi za otvaranje stečajnog postupka.</w:t>
      </w:r>
    </w:p>
    <w:p w:rsidRDefault="00682724" w:rsidP="00682724" w:rsidR="00682724">
      <w:pPr>
        <w:pStyle w:val="Bezproreda"/>
        <w:ind w:firstLine="708"/>
      </w:pPr>
    </w:p>
    <w:p w:rsidRDefault="00682724" w:rsidP="00682724" w:rsidR="00682724">
      <w:pPr>
        <w:pStyle w:val="Bezproreda"/>
        <w:ind w:firstLine="708"/>
      </w:pPr>
      <w:r>
        <w:t>Privremeni stečajni upravitelj je u ostavljenom roku dostavio  pisani izvještaj o financijsko – gospodarskom stanju dužnika na spis dana 3. travnja 2018. godine, te je dana 11. travnja 2018. godine zatražio određivanje nagrade za obavljeni posao privremenog stečajnog upravitelja.</w:t>
      </w:r>
    </w:p>
    <w:p w:rsidRDefault="00682724" w:rsidP="00682724" w:rsidR="00682724">
      <w:pPr>
        <w:pStyle w:val="Bezproreda"/>
        <w:ind w:firstLine="708"/>
      </w:pPr>
    </w:p>
    <w:p w:rsidRDefault="00682724" w:rsidP="00682724" w:rsidR="00682724">
      <w:pPr>
        <w:pStyle w:val="Bezproreda"/>
        <w:ind w:firstLine="708"/>
      </w:pPr>
      <w:r>
        <w:t xml:space="preserve">Temeljem članka 94.  u svezi odredbe čl. 119. st. 6. Stečajnog zakona i članka 4. Uredbe o kriterijima, načinu obračuna i plaćanja nagrada stečajnim upraviteljima sud smatra primjerenim zatraženu nagradu i naknadu od strane privremenog stečajnog upravitelja  u </w:t>
      </w:r>
      <w:r>
        <w:lastRenderedPageBreak/>
        <w:t xml:space="preserve">troškovniku  od dana 11. travnja 2018. godine,  pa je odlučeno kao u točki 1. izreke ovog rješenja. 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ind w:firstLine="708"/>
      </w:pPr>
      <w:r>
        <w:t>Zbog navedenog riješeno je kao u izreci rješenja.</w:t>
      </w:r>
    </w:p>
    <w:p w:rsidRDefault="00682724" w:rsidP="00682724" w:rsidR="00682724">
      <w:pPr>
        <w:pStyle w:val="Bezproreda"/>
      </w:pPr>
      <w:r>
        <w:t xml:space="preserve"> </w:t>
      </w:r>
    </w:p>
    <w:p w:rsidRDefault="00682724" w:rsidP="00682724" w:rsidR="00682724">
      <w:pPr>
        <w:pStyle w:val="Bezproreda"/>
        <w:ind w:firstLine="708"/>
      </w:pPr>
      <w:r>
        <w:t>U Bjelovaru  8. svibnja  2018.</w:t>
      </w:r>
    </w:p>
    <w:p w:rsidRDefault="00682724" w:rsidP="00682724" w:rsidR="00682724">
      <w:pPr>
        <w:pStyle w:val="Bezproreda"/>
        <w:ind w:firstLine="708" w:left="3540"/>
      </w:pPr>
      <w:r>
        <w:t xml:space="preserve">                  S u d a c</w:t>
      </w:r>
    </w:p>
    <w:p w:rsidRDefault="00682724" w:rsidP="00682724" w:rsidR="00682724">
      <w:pPr>
        <w:pStyle w:val="Bezproreda"/>
        <w:ind w:firstLine="708" w:left="3540"/>
      </w:pPr>
    </w:p>
    <w:p w:rsidRDefault="00682724" w:rsidP="00682724" w:rsidR="00682724">
      <w:pPr>
        <w:pStyle w:val="Bezproreda"/>
      </w:pPr>
      <w:r>
        <w:t xml:space="preserve">                                                                                   Branka Pleskalt</w:t>
      </w:r>
      <w:r>
        <w:t xml:space="preserve"> v.r.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2724" w:rsidP="00682724" w:rsidR="006827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</w:pPr>
    </w:p>
    <w:p w:rsidRDefault="00682724" w:rsidP="00682724" w:rsidR="00682724">
      <w:pPr>
        <w:pStyle w:val="Bezproreda"/>
        <w:jc w:val="center"/>
      </w:pPr>
      <w:r>
        <w:t>R j e š e n j e</w:t>
      </w:r>
    </w:p>
    <w:p w:rsidRDefault="00682724" w:rsidP="00682724" w:rsidR="00682724">
      <w:pPr>
        <w:pStyle w:val="Bezproreda"/>
        <w:jc w:val="center"/>
      </w:pPr>
    </w:p>
    <w:p w:rsidRDefault="00682724" w:rsidP="00682724" w:rsidR="00682724">
      <w:pPr>
        <w:pStyle w:val="Bezproreda"/>
        <w:ind w:firstLine="708"/>
      </w:pPr>
      <w:r>
        <w:t xml:space="preserve">Odobravam isplatu iznosa iz </w:t>
      </w:r>
      <w:proofErr w:type="spellStart"/>
      <w:r>
        <w:t>toč</w:t>
      </w:r>
      <w:proofErr w:type="spellEnd"/>
      <w:r>
        <w:t>. 1.izreke  ovog rješenja privremenom stečajnom upravitelju Miji Rončević iz Osijeka, Vijenac I. Meštrovića 73, OIB: 97146101285,  na njegov račun broj: IBAN: HR7424120093133005279 kod Slatinske banke d.d. Slatina, iz Fonda za namirenje troškova stečajnog postupka,</w:t>
      </w:r>
    </w:p>
    <w:p w:rsidRDefault="00682724" w:rsidP="00682724" w:rsidR="00682724">
      <w:pPr>
        <w:pStyle w:val="Bezproreda"/>
        <w:ind w:firstLine="708"/>
      </w:pPr>
    </w:p>
    <w:p w:rsidRDefault="00682724" w:rsidP="00682724" w:rsidR="00682724">
      <w:pPr>
        <w:pStyle w:val="Bezproreda"/>
        <w:ind w:firstLine="708"/>
      </w:pPr>
      <w:r>
        <w:t>U Bjelovaru 8. svibnja 2018.</w:t>
      </w:r>
    </w:p>
    <w:p w:rsidRDefault="00682724" w:rsidP="00682724" w:rsidR="00682724">
      <w:pPr>
        <w:pStyle w:val="Bezproreda"/>
        <w:ind w:firstLine="708"/>
      </w:pPr>
    </w:p>
    <w:p w:rsidRDefault="00682724" w:rsidP="00682724" w:rsidR="00682724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Predsjednik suda</w:t>
      </w:r>
    </w:p>
    <w:p w:rsidRDefault="00682724" w:rsidP="00682724" w:rsidR="00682724">
      <w:pPr>
        <w:pStyle w:val="Bezproreda"/>
        <w:ind w:firstLine="708"/>
      </w:pPr>
    </w:p>
    <w:p w:rsidRDefault="00682724" w:rsidP="00682724" w:rsidR="00682724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  <w:r>
        <w:t xml:space="preserve"> v.r.</w:t>
      </w:r>
      <w:bookmarkStart w:name="_GoBack" w:id="0"/>
      <w:bookmarkEnd w:id="0"/>
    </w:p>
    <w:p w:rsidRDefault="00682724" w:rsidP="00682724" w:rsidR="00682724">
      <w:pPr>
        <w:pStyle w:val="Bezproreda"/>
        <w:ind w:firstLine="708"/>
      </w:pPr>
    </w:p>
    <w:p w:rsidRDefault="00513114" w:rsidP="00513114" w:rsidR="0051311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11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724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2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St-55/2018-20</izvorni_sadrzaj>
    <derivirana_varijabla naziv="DomainObject.Oznaka_1">St-55/2018-20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2018.</izvorni_sadrzaj>
    <derivirana_varijabla naziv="DomainObject.Predmet.DatumRjesavanja_1">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– Milk d.o.o. za proizvodnju i preradu</izvorni_sadrzaj>
    <derivirana_varijabla naziv="DomainObject.Predmet.ProtustrankaFormated_1">  LE – Milk d.o.o. za proizvodnju i preradu</derivirana_varijabla>
  </DomainObject.Predmet.ProtustrankaFormated>
  <DomainObject.Predmet.ProtustrankaFormatedOIB>
    <izvorni_sadrzaj>  LE – Milk d.o.o. za proizvodnju i preradu, OIB 78984256578</izvorni_sadrzaj>
    <derivirana_varijabla naziv="DomainObject.Predmet.ProtustrankaFormatedOIB_1">  LE – Milk d.o.o. za proizvodnju i preradu, OIB 78984256578</derivirana_varijabla>
  </DomainObject.Predmet.ProtustrankaFormatedOIB>
  <DomainObject.Predmet.ProtustrankaFormatedWithAdress>
    <izvorni_sadrzaj> LE – Milk d.o.o. za proizvodnju i preradu, Lemeš 6, 48260 Lemeš</izvorni_sadrzaj>
    <derivirana_varijabla naziv="DomainObject.Predmet.ProtustrankaFormatedWithAdress_1"> LE – Milk d.o.o. za proizvodnju i preradu, Lemeš 6, 48260 Lemeš</derivirana_varijabla>
  </DomainObject.Predmet.ProtustrankaFormatedWithAdress>
  <DomainObject.Predmet.ProtustrankaFormatedWithAdressOIB>
    <izvorni_sadrzaj> LE – Milk d.o.o. za proizvodnju i preradu, OIB 78984256578, Lemeš 6, 48260 Lemeš</izvorni_sadrzaj>
    <derivirana_varijabla naziv="DomainObject.Predmet.ProtustrankaFormatedWithAdressOIB_1"> LE – Milk d.o.o. za proizvodnju i preradu, OIB 78984256578, Lemeš 6, 48260 Lemeš</derivirana_varijabla>
  </DomainObject.Predmet.ProtustrankaFormatedWithAdressOIB>
  <DomainObject.Predmet.ProtustrankaWithAdress>
    <izvorni_sadrzaj>LE – Milk d.o.o. za proizvodnju i preradu Lemeš 6, 48260 Lemeš</izvorni_sadrzaj>
    <derivirana_varijabla naziv="DomainObject.Predmet.ProtustrankaWithAdress_1">LE – Milk d.o.o. za proizvodnju i preradu Lemeš 6, 48260 Lemeš</derivirana_varijabla>
  </DomainObject.Predmet.ProtustrankaWithAdress>
  <DomainObject.Predmet.ProtustrankaWithAdressOIB>
    <izvorni_sadrzaj>LE – Milk d.o.o. za proizvodnju i preradu, OIB 78984256578, Lemeš 6, 48260 Lemeš</izvorni_sadrzaj>
    <derivirana_varijabla naziv="DomainObject.Predmet.ProtustrankaWithAdressOIB_1">LE – Milk d.o.o. za proizvodnju i preradu, OIB 78984256578, Lemeš 6, 48260 Lemeš</derivirana_varijabla>
  </DomainObject.Predmet.ProtustrankaWithAdressOIB>
  <DomainObject.Predmet.ProtustrankaNazivFormated>
    <izvorni_sadrzaj>LE – Milk d.o.o. za proizvodnju i preradu</izvorni_sadrzaj>
    <derivirana_varijabla naziv="DomainObject.Predmet.ProtustrankaNazivFormated_1">LE – Milk d.o.o. za proizvodnju i preradu</derivirana_varijabla>
  </DomainObject.Predmet.ProtustrankaNazivFormated>
  <DomainObject.Predmet.ProtustrankaNazivFormatedOIB>
    <izvorni_sadrzaj>LE – Milk d.o.o. za proizvodnju i preradu, OIB 78984256578</izvorni_sadrzaj>
    <derivirana_varijabla naziv="DomainObject.Predmet.ProtustrankaNazivFormatedOIB_1">LE – Milk d.o.o. za proizvodnju i preradu, OIB 78984256578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– Milk d.o.o. za proizvodnju i preradu</item>
    </izvorni_sadrzaj>
    <derivirana_varijabla naziv="DomainObject.Predmet.ProtuStrankaListFormated_1">
      <item>LE – Milk d.o.o. za proizvodnju i preradu</item>
    </derivirana_varijabla>
  </DomainObject.Predmet.ProtuStrankaListFormated>
  <DomainObject.Predmet.ProtuStrankaListFormatedOIB>
    <izvorni_sadrzaj>
      <item>LE – Milk d.o.o. za proizvodnju i preradu, OIB 78984256578</item>
    </izvorni_sadrzaj>
    <derivirana_varijabla naziv="DomainObject.Predmet.ProtuStrankaListFormatedOIB_1">
      <item>LE – Milk d.o.o. za proizvodnju i preradu, OIB 78984256578</item>
    </derivirana_varijabla>
  </DomainObject.Predmet.ProtuStrankaListFormatedOIB>
  <DomainObject.Predmet.ProtuStrankaListFormatedWithAdress>
    <izvorni_sadrzaj>
      <item>LE – Milk d.o.o. za proizvodnju i preradu, Lemeš 6, 48260 Lemeš</item>
    </izvorni_sadrzaj>
    <derivirana_varijabla naziv="DomainObject.Predmet.ProtuStrankaListFormatedWithAdress_1">
      <item>LE – Milk d.o.o. za proizvodnju i preradu, Lemeš 6, 48260 Lemeš</item>
    </derivirana_varijabla>
  </DomainObject.Predmet.ProtuStrankaListFormatedWithAdress>
  <DomainObject.Predmet.ProtuStrankaListFormatedWithAdressOIB>
    <izvorni_sadrzaj>
      <item>LE – Milk d.o.o. za proizvodnju i preradu, OIB 78984256578, Lemeš 6, 48260 Lemeš</item>
    </izvorni_sadrzaj>
    <derivirana_varijabla naziv="DomainObject.Predmet.ProtuStrankaListFormatedWithAdressOIB_1">
      <item>LE – Milk d.o.o. za proizvodnju i preradu, OIB 78984256578, Lemeš 6, 48260 Lemeš</item>
    </derivirana_varijabla>
  </DomainObject.Predmet.ProtuStrankaListFormatedWithAdressOIB>
  <DomainObject.Predmet.ProtuStrankaListNazivFormated>
    <izvorni_sadrzaj>
      <item>LE – Milk d.o.o. za proizvodnju i preradu</item>
    </izvorni_sadrzaj>
    <derivirana_varijabla naziv="DomainObject.Predmet.ProtuStrankaListNazivFormated_1">
      <item>LE – Milk d.o.o. za proizvodnju i preradu</item>
    </derivirana_varijabla>
  </DomainObject.Predmet.ProtuStrankaListNazivFormated>
  <DomainObject.Predmet.ProtuStrankaListNazivFormatedOIB>
    <izvorni_sadrzaj>
      <item>LE – Milk d.o.o. za proizvodnju i preradu, OIB 78984256578</item>
    </izvorni_sadrzaj>
    <derivirana_varijabla naziv="DomainObject.Predmet.ProtuStrankaListNazivFormatedOIB_1">
      <item>LE – Milk d.o.o. za proizvodnju i preradu, OIB 78984256578</item>
    </derivirana_varijabla>
  </DomainObject.Predmet.ProtuStrankaListNazivFormatedOIB>
  <DomainObject.Predmet.OstaliListFormated>
    <izvorni_sadrzaj>
      <item>Srebrenka Jaić</item>
      <item>Sudski registar</item>
    </izvorni_sadrzaj>
    <derivirana_varijabla naziv="DomainObject.Predmet.OstaliListFormated_1">
      <item>Srebrenka Jaić</item>
      <item>Sudski registar</item>
    </derivirana_varijabla>
  </DomainObject.Predmet.OstaliListFormated>
  <DomainObject.Predmet.OstaliListFormatedOIB>
    <izvorni_sadrzaj>
      <item>Srebrenka Jaić, OIB 23363702670</item>
      <item>Sudski registar</item>
    </izvorni_sadrzaj>
    <derivirana_varijabla naziv="DomainObject.Predmet.OstaliListFormatedOIB_1">
      <item>Srebrenka Jaić, OIB 23363702670</item>
      <item>Sudski registar</item>
    </derivirana_varijabla>
  </DomainObject.Predmet.OstaliListFormatedOIB>
  <DomainObject.Predmet.OstaliListFormatedWithAdress>
    <izvorni_sadrzaj>
      <item>Srebrenka Jaić, Jana Sibeliusa 6, 10000 Zagreb</item>
      <item>Sudski registar</item>
    </izvorni_sadrzaj>
    <derivirana_varijabla naziv="DomainObject.Predmet.OstaliListFormatedWithAdress_1">
      <item>Srebrenka Jaić, Jana Sibeliusa 6, 10000 Zagreb</item>
      <item>Sudski registar</item>
    </derivirana_varijabla>
  </DomainObject.Predmet.OstaliListFormatedWithAdress>
  <DomainObject.Predmet.OstaliListFormatedWithAdressOIB>
    <izvorni_sadrzaj>
      <item>Srebrenka Jaić, OIB 23363702670, Jana Sibeliusa 6, 10000 Zagreb</item>
      <item>Sudski registar</item>
    </izvorni_sadrzaj>
    <derivirana_varijabla naziv="DomainObject.Predmet.OstaliListFormatedWithAdressOIB_1">
      <item>Srebrenka Jaić, OIB 23363702670, Jana Sibeliusa 6, 10000 Zagreb</item>
      <item>Sudski registar</item>
    </derivirana_varijabla>
  </DomainObject.Predmet.OstaliListFormatedWithAdressOIB>
  <DomainObject.Predmet.OstaliListNazivFormated>
    <izvorni_sadrzaj>
      <item>Srebrenka Jaić</item>
      <item>Sudski registar</item>
    </izvorni_sadrzaj>
    <derivirana_varijabla naziv="DomainObject.Predmet.OstaliListNazivFormated_1">
      <item>Srebrenka Jaić</item>
      <item>Sudski registar</item>
    </derivirana_varijabla>
  </DomainObject.Predmet.OstaliListNazivFormated>
  <DomainObject.Predmet.OstaliListNazivFormatedOIB>
    <izvorni_sadrzaj>
      <item>Srebrenka Jaić, OIB 23363702670</item>
      <item>Sudski registar</item>
    </izvorni_sadrzaj>
    <derivirana_varijabla naziv="DomainObject.Predmet.OstaliListNazivFormatedOIB_1">
      <item>Srebrenka Jaić, OIB 23363702670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St-55/2018-20</izvorni_sadrzaj>
    <derivirana_varijabla naziv="DomainObject.PoslovniBrojDokumenta_1">St-55/2018-20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– Milk d.o.o. za proizvodnju i preradu</izvorni_sadrzaj>
    <derivirana_varijabla naziv="DomainObject.Predmet.ProtustrankaIDrugi_1">LE – Milk d.o.o. za proizvodnju i preradu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– Milk d.o.o. za proizvodnju i preradu, OIB 78984256578, Lemeš 6, 48260 Lemeš</izvorni_sadrzaj>
    <derivirana_varijabla naziv="DomainObject.Predmet.ProtustrankaIDrugiAdressOIB_1">LE – Milk d.o.o. za proizvodnju i preradu, OIB 78984256578, Lemeš 6, 48260 Lemeš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2018.</izvorni_sadrzaj>
    <derivirana_varijabla naziv="DomainObject.Predmet.OdlukaRjesenje.DatumDonosenjaOdluke_1">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St-55/2018-16</izvorni_sadrzaj>
    <derivirana_varijabla naziv="DomainObject.Predmet.OdlukaRjesenje.Oznaka_1">St-55/2018-16</derivirana_varijabla>
  </DomainObject.Predmet.OdlukaRjesenje.Oznaka>
  <DomainObject.Predmet.SudioniciListNaziv>
    <izvorni_sadrzaj>
      <item>LE – Milk d.o.o. za proizvodnju i preradu</item>
      <item>Financijska agencija</item>
      <item>Srebrenka Jaić</item>
      <item>Sudski registar</item>
    </izvorni_sadrzaj>
    <derivirana_varijabla naziv="DomainObject.Predmet.SudioniciListNaziv_1">
      <item>LE – Milk d.o.o. za proizvodnju i preradu</item>
      <item>Financijska agencija</item>
      <item>Srebrenka Jaić</item>
      <item>Sudski registar</item>
    </derivirana_varijabla>
  </DomainObject.Predmet.SudioniciListNaziv>
  <DomainObject.Predmet.SudioniciListAdressOIB>
    <izvorni_sadrzaj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izvorni_sadrzaj>
    <derivirana_varijabla naziv="DomainObject.Predmet.SudioniciListAdressOIB_1"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8F366-EF4D-449E-BDDD-24EE7CE02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2135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2018-05-08T08:14:00Z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St-55/2018-20 / Odluka - Rješenje - trošak (odluka_St-55_2018-20.docx)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