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8b73" w14:paraId="48a8b73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EB6C6F" w:rsidRPr="00EB6C6F">
        <w:rPr>
          <w:szCs w:val="24"/>
          <w:lang w:val="hr-HR"/>
        </w:rPr>
        <w:t xml:space="preserve">društvom </w:t>
      </w:r>
      <w:r w:rsidR="005D7381" w:rsidRPr="005D7381">
        <w:rPr>
          <w:szCs w:val="24"/>
          <w:lang w:val="hr-HR"/>
        </w:rPr>
        <w:t>SOLOMUN d.o.o. Rovinj, Labinske republike 3, OIB: 98879864696</w:t>
      </w:r>
      <w:r w:rsidR="00863208" w:rsidRPr="00042A52">
        <w:rPr>
          <w:szCs w:val="24"/>
          <w:lang w:val="hr-HR"/>
        </w:rPr>
        <w:t xml:space="preserve">, </w:t>
      </w:r>
      <w:r w:rsidR="005D7381">
        <w:rPr>
          <w:szCs w:val="24"/>
          <w:lang w:val="hr-HR"/>
        </w:rPr>
        <w:t>02</w:t>
      </w:r>
      <w:r w:rsidR="00EF513E" w:rsidRPr="00042A52">
        <w:rPr>
          <w:szCs w:val="24"/>
          <w:lang w:val="hr-HR"/>
        </w:rPr>
        <w:t xml:space="preserve">. </w:t>
      </w:r>
      <w:r w:rsidR="005D7381">
        <w:rPr>
          <w:szCs w:val="24"/>
          <w:lang w:val="hr-HR"/>
        </w:rPr>
        <w:t>svibnja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5D7381" w:rsidRPr="005D7381">
        <w:rPr>
          <w:szCs w:val="24"/>
          <w:lang w:val="hr-HR"/>
        </w:rPr>
        <w:t>SOLOMUN d.o.o. Rovinj, Labinske republike 3, OIB: 98879864696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14BC8">
        <w:rPr>
          <w:szCs w:val="24"/>
          <w:lang w:val="hr-HR"/>
        </w:rPr>
        <w:t>16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7234A">
        <w:rPr>
          <w:szCs w:val="24"/>
          <w:lang w:val="hr-HR"/>
        </w:rPr>
        <w:t xml:space="preserve">nja 2016. u </w:t>
      </w:r>
      <w:r w:rsidR="00A56822">
        <w:rPr>
          <w:szCs w:val="24"/>
          <w:lang w:val="hr-HR"/>
        </w:rPr>
        <w:t>1</w:t>
      </w:r>
      <w:r w:rsidR="00EB6C6F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:</w:t>
      </w:r>
      <w:r w:rsidR="005D7381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FA12F8" w:rsidR="00614B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5D7381">
        <w:rPr>
          <w:szCs w:val="24"/>
          <w:lang w:val="hr-HR"/>
        </w:rPr>
        <w:t>ci</w:t>
      </w:r>
      <w:r w:rsidRPr="003B1FC8">
        <w:rPr>
          <w:szCs w:val="24"/>
          <w:lang w:val="hr-HR"/>
        </w:rPr>
        <w:t xml:space="preserve"> dužnika </w:t>
      </w:r>
      <w:r w:rsidR="005D7381" w:rsidRPr="005D7381">
        <w:rPr>
          <w:szCs w:val="24"/>
          <w:lang w:val="hr-HR"/>
        </w:rPr>
        <w:t>Marink</w:t>
      </w:r>
      <w:r w:rsidR="005D7381">
        <w:rPr>
          <w:szCs w:val="24"/>
          <w:lang w:val="hr-HR"/>
        </w:rPr>
        <w:t>o Solomun</w:t>
      </w:r>
      <w:r w:rsidR="005D7381" w:rsidRPr="005D7381">
        <w:rPr>
          <w:szCs w:val="24"/>
          <w:lang w:val="hr-HR"/>
        </w:rPr>
        <w:t xml:space="preserve"> iz Rovinja, Labinske republike 3</w:t>
      </w:r>
      <w:r w:rsidR="005D7381">
        <w:rPr>
          <w:szCs w:val="24"/>
          <w:lang w:val="hr-HR"/>
        </w:rPr>
        <w:t xml:space="preserve"> i Jelena Solomun iz Rovinja, Labinske republike 3</w:t>
      </w:r>
      <w:r w:rsidR="00614B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5D7381">
        <w:rPr>
          <w:szCs w:val="24"/>
          <w:lang w:val="hr-HR"/>
        </w:rPr>
        <w:t>02</w:t>
      </w:r>
      <w:r w:rsidR="00F30032" w:rsidRPr="00042A52">
        <w:rPr>
          <w:szCs w:val="24"/>
          <w:lang w:val="hr-HR"/>
        </w:rPr>
        <w:t xml:space="preserve">. </w:t>
      </w:r>
      <w:r w:rsidR="005D7381">
        <w:rPr>
          <w:szCs w:val="24"/>
          <w:lang w:val="hr-HR"/>
        </w:rPr>
        <w:t>svibnja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FA12F8" w:rsidR="000B1966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>-  z</w:t>
      </w:r>
      <w:r>
        <w:rPr>
          <w:szCs w:val="24"/>
          <w:lang w:val="hr-HR"/>
        </w:rPr>
        <w:t>z</w:t>
      </w:r>
      <w:r w:rsidR="00614BC8">
        <w:rPr>
          <w:szCs w:val="24"/>
          <w:lang w:val="hr-HR"/>
        </w:rPr>
        <w:t xml:space="preserve"> dužnika </w:t>
      </w:r>
      <w:r w:rsidR="005D7381" w:rsidRPr="005D7381">
        <w:rPr>
          <w:szCs w:val="24"/>
          <w:lang w:val="hr-HR"/>
        </w:rPr>
        <w:t>Marinko Solomun iz Rovinja, Labinske republike 3 i Jelena Solomun iz Rovinja, Labinske republike 3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32F" w:rsidP="00E95B75" w:rsidR="00A5532F">
      <w:r>
        <w:separator/>
      </w:r>
    </w:p>
  </w:endnote>
  <w:endnote w:id="0" w:type="continuationSeparator">
    <w:p w:rsidRDefault="00A5532F" w:rsidP="00E95B75" w:rsidR="00A55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32F" w:rsidP="00E95B75" w:rsidR="00A5532F">
      <w:r>
        <w:separator/>
      </w:r>
    </w:p>
  </w:footnote>
  <w:footnote w:id="0" w:type="continuationSeparator">
    <w:p w:rsidRDefault="00A5532F" w:rsidP="00E95B75" w:rsidR="00A553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5D7381">
      <w:t>713</w:t>
    </w:r>
    <w:r w:rsidR="000D0B38">
      <w:t>/16</w:t>
    </w:r>
    <w:r w:rsidR="00E95B75" w:rsidRPr="00E95B75">
      <w:t>-</w:t>
    </w:r>
    <w:r w:rsidR="005D7381">
      <w:t>5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309BB"/>
    <w:rsid w:val="00134958"/>
    <w:rsid w:val="00137C1E"/>
    <w:rsid w:val="00152E28"/>
    <w:rsid w:val="001865EB"/>
    <w:rsid w:val="00195BE2"/>
    <w:rsid w:val="001B4503"/>
    <w:rsid w:val="001F6704"/>
    <w:rsid w:val="00226323"/>
    <w:rsid w:val="00240EF0"/>
    <w:rsid w:val="002505B2"/>
    <w:rsid w:val="0026376F"/>
    <w:rsid w:val="002A28D9"/>
    <w:rsid w:val="0038347C"/>
    <w:rsid w:val="003A0A21"/>
    <w:rsid w:val="003B08F6"/>
    <w:rsid w:val="003B1FC8"/>
    <w:rsid w:val="003B2554"/>
    <w:rsid w:val="003B5D91"/>
    <w:rsid w:val="003C6976"/>
    <w:rsid w:val="003E6352"/>
    <w:rsid w:val="004016BF"/>
    <w:rsid w:val="00416DAB"/>
    <w:rsid w:val="00426186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5D7381"/>
    <w:rsid w:val="00614BC8"/>
    <w:rsid w:val="00615FD8"/>
    <w:rsid w:val="00660F9B"/>
    <w:rsid w:val="006B0FFA"/>
    <w:rsid w:val="006C08E6"/>
    <w:rsid w:val="006E39F9"/>
    <w:rsid w:val="006E75FB"/>
    <w:rsid w:val="006F3D58"/>
    <w:rsid w:val="00720D23"/>
    <w:rsid w:val="00752A14"/>
    <w:rsid w:val="00752D13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471C2"/>
    <w:rsid w:val="008509AC"/>
    <w:rsid w:val="00860A29"/>
    <w:rsid w:val="00863208"/>
    <w:rsid w:val="00866EE9"/>
    <w:rsid w:val="0087444F"/>
    <w:rsid w:val="008844E9"/>
    <w:rsid w:val="00885B2C"/>
    <w:rsid w:val="00894EFC"/>
    <w:rsid w:val="008972F8"/>
    <w:rsid w:val="008A607B"/>
    <w:rsid w:val="008B3498"/>
    <w:rsid w:val="008B7661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9D31AB"/>
    <w:rsid w:val="00A010C1"/>
    <w:rsid w:val="00A46687"/>
    <w:rsid w:val="00A5532F"/>
    <w:rsid w:val="00A56822"/>
    <w:rsid w:val="00A77E22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513E"/>
    <w:rsid w:val="00EF5A78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6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7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670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67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67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6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7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670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67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67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SOLOMUN d. o. o. ROVINJ</izvorni_sadrzaj>
    <derivirana_varijabla naziv="DomainObject.Predmet.ProtustrankaFormated_1">  SOLOMUN d. o. o. ROVINJ</derivirana_varijabla>
  </DomainObject.Predmet.ProtustrankaFormated>
  <DomainObject.Predmet.ProtustrankaFormatedOIB>
    <izvorni_sadrzaj>  SOLOMUN d. o. o. ROVINJ, OIB 98879864696</izvorni_sadrzaj>
    <derivirana_varijabla naziv="DomainObject.Predmet.ProtustrankaFormatedOIB_1">  SOLOMUN d. o. o. ROVINJ, OIB 98879864696</derivirana_varijabla>
  </DomainObject.Predmet.ProtustrankaFormatedOIB>
  <DomainObject.Predmet.ProtustrankaFormatedWithAdress>
    <izvorni_sadrzaj> SOLOMUN d. o. o. ROVINJ, Labinske republike 3, 52210 Rovinj</izvorni_sadrzaj>
    <derivirana_varijabla naziv="DomainObject.Predmet.ProtustrankaFormatedWithAdress_1"> SOLOMUN d. o. o. ROVINJ, Labinske republike 3, 52210 Rovinj</derivirana_varijabla>
  </DomainObject.Predmet.ProtustrankaFormatedWithAdress>
  <DomainObject.Predmet.ProtustrankaFormatedWithAdressOIB>
    <izvorni_sadrzaj> SOLOMUN d. o. o. ROVINJ, OIB 98879864696, Labinske republike 3, 52210 Rovinj</izvorni_sadrzaj>
    <derivirana_varijabla naziv="DomainObject.Predmet.ProtustrankaFormatedWithAdressOIB_1"> SOLOMUN d. o. o. ROVINJ, OIB 98879864696, Labinske republike 3, 52210 Rovinj</derivirana_varijabla>
  </DomainObject.Predmet.ProtustrankaFormatedWithAdressOIB>
  <DomainObject.Predmet.ProtustrankaWithAdress>
    <izvorni_sadrzaj>SOLOMUN d. o. o. ROVINJ Labinske republike 3, 52210 Rovinj</izvorni_sadrzaj>
    <derivirana_varijabla naziv="DomainObject.Predmet.ProtustrankaWithAdress_1">SOLOMUN d. o. o. ROVINJ Labinske republike 3, 52210 Rovinj</derivirana_varijabla>
  </DomainObject.Predmet.ProtustrankaWithAdress>
  <DomainObject.Predmet.ProtustrankaWithAdressOIB>
    <izvorni_sadrzaj>SOLOMUN d. o. o. ROVINJ, OIB 98879864696, Labinske republike 3, 52210 Rovinj</izvorni_sadrzaj>
    <derivirana_varijabla naziv="DomainObject.Predmet.ProtustrankaWithAdressOIB_1">SOLOMUN d. o. o. ROVINJ, OIB 98879864696, Labinske republike 3, 52210 Rovinj</derivirana_varijabla>
  </DomainObject.Predmet.ProtustrankaWithAdressOIB>
  <DomainObject.Predmet.ProtustrankaNazivFormated>
    <izvorni_sadrzaj>SOLOMUN d. o. o. ROVINJ</izvorni_sadrzaj>
    <derivirana_varijabla naziv="DomainObject.Predmet.ProtustrankaNazivFormated_1">SOLOMUN d. o. o. ROVINJ</derivirana_varijabla>
  </DomainObject.Predmet.ProtustrankaNazivFormated>
  <DomainObject.Predmet.ProtustrankaNazivFormatedOIB>
    <izvorni_sadrzaj>SOLOMUN d. o. o. ROVINJ, OIB 98879864696</izvorni_sadrzaj>
    <derivirana_varijabla naziv="DomainObject.Predmet.ProtustrankaNazivFormatedOIB_1">SOLOMUN d. o. o. ROVINJ, OIB 98879864696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58726.28</izvorni_sadrzaj>
    <derivirana_varijabla naziv="DomainObject.Predmet.TrenutnaVrijednost_1">58726.28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SOLOMUN d. o. o. ROVINJ</item>
    </izvorni_sadrzaj>
    <derivirana_varijabla naziv="DomainObject.Predmet.ProtuStrankaListFormated_1">
      <item>SOLOMUN d. o. o. ROVINJ</item>
    </derivirana_varijabla>
  </DomainObject.Predmet.ProtuStrankaListFormated>
  <DomainObject.Predmet.ProtuStrankaListFormatedOIB>
    <izvorni_sadrzaj>
      <item>SOLOMUN d. o. o. ROVINJ, OIB 98879864696</item>
    </izvorni_sadrzaj>
    <derivirana_varijabla naziv="DomainObject.Predmet.ProtuStrankaListFormatedOIB_1">
      <item>SOLOMUN d. o. o. ROVINJ, OIB 98879864696</item>
    </derivirana_varijabla>
  </DomainObject.Predmet.ProtuStrankaListFormatedOIB>
  <DomainObject.Predmet.ProtuStrankaListFormatedWithAdress>
    <izvorni_sadrzaj>
      <item>SOLOMUN d. o. o. ROVINJ, Labinske republike 3, 52210 Rovinj</item>
    </izvorni_sadrzaj>
    <derivirana_varijabla naziv="DomainObject.Predmet.ProtuStrankaListFormatedWithAdress_1">
      <item>SOLOMUN d. o. o. ROVINJ, Labinske republike 3, 52210 Rovinj</item>
    </derivirana_varijabla>
  </DomainObject.Predmet.ProtuStrankaListFormatedWithAdress>
  <DomainObject.Predmet.ProtuStrankaListFormatedWithAdressOIB>
    <izvorni_sadrzaj>
      <item>SOLOMUN d. o. o. ROVINJ, OIB 98879864696, Labinske republike 3, 52210 Rovinj</item>
    </izvorni_sadrzaj>
    <derivirana_varijabla naziv="DomainObject.Predmet.ProtuStrankaListFormatedWithAdressOIB_1">
      <item>SOLOMUN d. o. o. ROVINJ, OIB 98879864696, Labinske republike 3, 52210 Rovinj</item>
    </derivirana_varijabla>
  </DomainObject.Predmet.ProtuStrankaListFormatedWithAdressOIB>
  <DomainObject.Predmet.ProtuStrankaListNazivFormated>
    <izvorni_sadrzaj>
      <item>SOLOMUN d. o. o. ROVINJ</item>
    </izvorni_sadrzaj>
    <derivirana_varijabla naziv="DomainObject.Predmet.ProtuStrankaListNazivFormated_1">
      <item>SOLOMUN d. o. o. ROVINJ</item>
    </derivirana_varijabla>
  </DomainObject.Predmet.ProtuStrankaListNazivFormated>
  <DomainObject.Predmet.ProtuStrankaListNazivFormatedOIB>
    <izvorni_sadrzaj>
      <item>SOLOMUN d. o. o. ROVINJ, OIB 98879864696</item>
    </izvorni_sadrzaj>
    <derivirana_varijabla naziv="DomainObject.Predmet.ProtuStrankaListNazivFormatedOIB_1">
      <item>SOLOMUN d. o. o. ROVINJ, OIB 98879864696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SOLOMUN d. o. o. ROVINJ</izvorni_sadrzaj>
    <derivirana_varijabla naziv="DomainObject.Predmet.ProtustrankaIDrugi_1">SOLOMUN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SOLOMUN d. o. o. ROVINJ, OIB 98879864696, Labinske republike 3, 52210 Rovinj</izvorni_sadrzaj>
    <derivirana_varijabla naziv="DomainObject.Predmet.ProtustrankaIDrugiAdressOIB_1">SOLOMUN d. o. o. ROVINJ, OIB 98879864696, Labinske republike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SOLOMUN d. o. o. ROVINJ</item>
    </izvorni_sadrzaj>
    <derivirana_varijabla naziv="DomainObject.Predmet.SudioniciListNaziv_1">
      <item>FINANCIJSKA AGENCIJA, RC RIJEKA, PODRUŽNICA PULA, PULA</item>
      <item>SOLOMUN d. o. 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SOLOMUN d. o. o. ROVINJ, OIB 98879864696, Labinske republike 3,52210 Rovinj</item>
    </izvorni_sadrzaj>
    <derivirana_varijabla naziv="DomainObject.Predmet.SudioniciListAdressOIB_1">
      <item>FINANCIJSKA AGENCIJA, RC RIJEKA, PODRUŽNICA PULA, PULA, OIB 85821130368, Ulica grada Vukovara 70,10000 Zagreb</item>
      <item>SOLOMUN d. o. o. ROVINJ, OIB 98879864696, Labinske republike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98879864696</item>
    </izvorni_sadrzaj>
    <derivirana_varijabla naziv="DomainObject.Predmet.SudioniciListNazivOIB_1">
      <item>, OIB 85821130368</item>
      <item>, OIB 98879864696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1561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2016-05-02T12:42:00Z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2016-05-02T12:44:00Z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