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c5a26" w14:paraId="82c5a26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6609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3C7759">
        <w:t>2496</w:t>
      </w:r>
      <w:r w:rsidR="00A6609E">
        <w:t>/2016</w:t>
      </w:r>
      <w:r w:rsidR="003C7759">
        <w:t>-4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Financijske agencije </w:t>
      </w:r>
      <w:r w:rsidR="003C7759">
        <w:t>OIB: 85821130368, Regionalni centar Zagreb, Podružnica ZAGREB, Trg svibanjskih žrtava 1995. broj 1, za pokretanje skraćenog stečajnog postupka nad dužnikom MARKO BAKUNIĆ PRIJEVOZ j.d.o.o., OIB: 22311845639, MBS: 081013446, Zagreb, Milovana Gavazzija 6A</w:t>
      </w:r>
      <w:r w:rsidR="006B4DFF">
        <w:t>,</w:t>
      </w:r>
      <w:r w:rsidR="009B6422">
        <w:t xml:space="preserve"> dana </w:t>
      </w:r>
      <w:r w:rsidR="003C7759">
        <w:t>6. veljače</w:t>
      </w:r>
      <w:r w:rsidR="00A6609E">
        <w:t xml:space="preserve"> 2017</w:t>
      </w:r>
      <w:r w:rsidR="006B4DFF">
        <w:t>.</w:t>
      </w:r>
      <w:r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3C7759">
        <w:t>MARKO BAKUNIĆ PRIJEVOZ j.d.o.o., OIB: 22311845639, MBS: 081013446, Zagreb, Milovana Gavazzija 6A</w:t>
      </w:r>
      <w:r w:rsidR="00EB5FF1">
        <w:t>.</w:t>
      </w:r>
    </w:p>
    <w:p w:rsidRDefault="0040522B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7D6C12">
        <w:t>DAVID JAKOVLJEVIĆ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2A60DF">
        <w:t xml:space="preserve"> </w:t>
      </w:r>
      <w:r w:rsidR="007D6C12">
        <w:t>63014812654</w:t>
      </w:r>
      <w:r w:rsidR="006B4DFF">
        <w:t xml:space="preserve">, </w:t>
      </w:r>
      <w:r w:rsidR="007D6C12">
        <w:t>Sesvete, Kaštelanska 7.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3C7759">
        <w:t>MARKO BAKUNIĆ PRIJEVOZ j.d.o.o., OIB: 22311845639, MBS: 081013446, Zagreb, Milovana Gavazzija 6A</w:t>
      </w:r>
      <w:r w:rsidR="00A6609E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3C7759">
        <w:t xml:space="preserve">Regionalni centar Zagreb, Podružnica ZAGREB, </w:t>
      </w:r>
      <w:r>
        <w:t xml:space="preserve">podnijela je dana </w:t>
      </w:r>
      <w:r w:rsidR="003C7759">
        <w:t>16. kolovoza</w:t>
      </w:r>
      <w:r w:rsidR="00A6609E">
        <w:t xml:space="preserve"> 2016</w:t>
      </w:r>
      <w:r>
        <w:t xml:space="preserve">. zahtjev </w:t>
      </w:r>
      <w:r w:rsidR="00D6035C">
        <w:t>broj Klasa: 110-07/1</w:t>
      </w:r>
      <w:r w:rsidR="00A6609E">
        <w:t>6</w:t>
      </w:r>
      <w:r w:rsidR="00D6035C">
        <w:t>-01/04, Ur. broj: 04-06-1</w:t>
      </w:r>
      <w:r w:rsidR="00A6609E">
        <w:t>6</w:t>
      </w:r>
      <w:r w:rsidR="00D6035C">
        <w:t>-</w:t>
      </w:r>
      <w:r w:rsidR="00A6609E">
        <w:t>11</w:t>
      </w:r>
      <w:r w:rsidR="003C7759">
        <w:t>261</w:t>
      </w:r>
      <w:r w:rsidR="00EC7878">
        <w:t xml:space="preserve"> </w:t>
      </w:r>
      <w:r>
        <w:t xml:space="preserve">ovom sudu za provedbu skraćenog </w:t>
      </w:r>
      <w:r w:rsidR="00BA1A5C">
        <w:t>stečajnog postupka nad dužnikom</w:t>
      </w:r>
      <w:r>
        <w:t xml:space="preserve"> </w:t>
      </w:r>
      <w:r w:rsidR="003C7759">
        <w:t>MARKO BAKUNIĆ PRIJEVOZ j.d.o.o., OIB: 22311845639, MBS: 081013446, Zagreb, Milovana Gavazzija 6A</w:t>
      </w:r>
      <w:r w:rsidR="007D6C12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D6035C" w:rsidR="0040522B">
      <w:pPr>
        <w:pStyle w:val="Tijeloteksta"/>
        <w:ind w:firstLine="1416"/>
      </w:pPr>
      <w:r>
        <w:t xml:space="preserve">Trgovački sud u Osijeku je dana </w:t>
      </w:r>
      <w:r w:rsidR="003C7759">
        <w:t>14. studenog</w:t>
      </w:r>
      <w:r w:rsidR="00A6609E">
        <w:t xml:space="preserve"> 2016</w:t>
      </w:r>
      <w:r>
        <w:t>. objavio oglas na mrežnoj stranici e-Oglasna ploča sudova pod posl. brojem St-</w:t>
      </w:r>
      <w:r w:rsidR="00A6609E">
        <w:t>2</w:t>
      </w:r>
      <w:r w:rsidR="003C7759">
        <w:t>496</w:t>
      </w:r>
      <w:r w:rsidR="006B4DFF">
        <w:t>/</w:t>
      </w:r>
      <w:r>
        <w:t>1</w:t>
      </w:r>
      <w:r w:rsidR="00A6609E">
        <w:t>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 w:rsidRPr="009F5B7A">
      <w:pPr>
        <w:pStyle w:val="Tijeloteksta"/>
        <w:ind w:firstLine="708"/>
        <w:jc w:val="center"/>
      </w:pPr>
    </w:p>
    <w:p w:rsidRDefault="008D6180" w:rsidP="00D6035C" w:rsidR="0040522B" w:rsidRPr="009F5B7A">
      <w:pPr>
        <w:pStyle w:val="Tijeloteksta"/>
        <w:ind w:firstLine="1417"/>
      </w:pPr>
      <w:r>
        <w:t>P</w:t>
      </w:r>
      <w:r w:rsidR="0040522B" w:rsidRPr="009F5B7A">
        <w:t xml:space="preserve">rotekom roka od 45 dana </w:t>
      </w:r>
      <w:r>
        <w:t>ovlaštena osoba za zastupanje kod</w:t>
      </w:r>
      <w:r w:rsidR="0040522B" w:rsidRPr="009F5B7A">
        <w:t xml:space="preserve"> dužnika </w:t>
      </w:r>
      <w:r>
        <w:t xml:space="preserve">su </w:t>
      </w:r>
      <w:r w:rsidR="0040522B" w:rsidRPr="009F5B7A">
        <w:t xml:space="preserve">postupili po pozivu suda, </w:t>
      </w:r>
      <w:r>
        <w:t>te dostavili prokazni popis imovine iz kojega proizlazi kako dužnik nema nikakve imovine niti imovinskog prava, pa je ostvaren r</w:t>
      </w:r>
      <w:r w:rsidR="0040522B" w:rsidRPr="009F5B7A">
        <w:t xml:space="preserve">azlog iz </w:t>
      </w:r>
      <w:r>
        <w:t>čl. 5. st. 2. Stečajnog zakona-</w:t>
      </w:r>
      <w:r w:rsidR="0040522B" w:rsidRPr="009F5B7A">
        <w:t>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3C7759">
        <w:t>6. veljače</w:t>
      </w:r>
      <w:r w:rsidR="00A6609E">
        <w:t xml:space="preserve"> 2017.</w:t>
      </w:r>
      <w:r w:rsidRPr="009F5B7A">
        <w:t xml:space="preserve">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Registar 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A6609E">
        <w:t>15</w:t>
      </w:r>
      <w:r w:rsidR="00643F61">
        <w:t>.3.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6E8" w:rsidP="00DB058B" w:rsidR="004316E8">
      <w:r>
        <w:separator/>
      </w:r>
    </w:p>
  </w:endnote>
  <w:endnote w:id="0" w:type="continuationSeparator">
    <w:p w:rsidRDefault="004316E8" w:rsidP="00DB058B" w:rsidR="004316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6E8" w:rsidP="00DB058B" w:rsidR="004316E8">
      <w:r>
        <w:separator/>
      </w:r>
    </w:p>
  </w:footnote>
  <w:footnote w:id="0" w:type="continuationSeparator">
    <w:p w:rsidRDefault="004316E8" w:rsidP="00DB058B" w:rsidR="004316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338BC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A6609E">
      <w:t>2</w:t>
    </w:r>
    <w:r w:rsidR="003C7759">
      <w:t>496</w:t>
    </w:r>
    <w:r w:rsidR="00020F5B">
      <w:t>/</w:t>
    </w:r>
    <w:r>
      <w:t>201</w:t>
    </w:r>
    <w:r w:rsidR="00A6609E">
      <w:t>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95675"/>
    <w:rsid w:val="000C0CEA"/>
    <w:rsid w:val="000D49F9"/>
    <w:rsid w:val="000D6A3F"/>
    <w:rsid w:val="000E5197"/>
    <w:rsid w:val="000F2F5F"/>
    <w:rsid w:val="000F501E"/>
    <w:rsid w:val="0013119A"/>
    <w:rsid w:val="00196E1F"/>
    <w:rsid w:val="001C3918"/>
    <w:rsid w:val="001F7E47"/>
    <w:rsid w:val="00252DA4"/>
    <w:rsid w:val="002A60DF"/>
    <w:rsid w:val="002B6512"/>
    <w:rsid w:val="002D1741"/>
    <w:rsid w:val="002D3FAB"/>
    <w:rsid w:val="003156E4"/>
    <w:rsid w:val="00333EEE"/>
    <w:rsid w:val="00337442"/>
    <w:rsid w:val="0036302D"/>
    <w:rsid w:val="003942B2"/>
    <w:rsid w:val="003B5A7F"/>
    <w:rsid w:val="003C7759"/>
    <w:rsid w:val="003E69A5"/>
    <w:rsid w:val="0040522B"/>
    <w:rsid w:val="00423822"/>
    <w:rsid w:val="004316E8"/>
    <w:rsid w:val="00437C48"/>
    <w:rsid w:val="004F0096"/>
    <w:rsid w:val="00597876"/>
    <w:rsid w:val="005C2121"/>
    <w:rsid w:val="00616C8E"/>
    <w:rsid w:val="00643F61"/>
    <w:rsid w:val="00657E40"/>
    <w:rsid w:val="00662F2C"/>
    <w:rsid w:val="00686F9E"/>
    <w:rsid w:val="00690406"/>
    <w:rsid w:val="006B4DFF"/>
    <w:rsid w:val="00785BDD"/>
    <w:rsid w:val="007D6C12"/>
    <w:rsid w:val="007F5576"/>
    <w:rsid w:val="008604B2"/>
    <w:rsid w:val="00876DC8"/>
    <w:rsid w:val="008B67CD"/>
    <w:rsid w:val="008D6180"/>
    <w:rsid w:val="008D7500"/>
    <w:rsid w:val="00917B69"/>
    <w:rsid w:val="0095467A"/>
    <w:rsid w:val="009B6422"/>
    <w:rsid w:val="009F32F6"/>
    <w:rsid w:val="009F5360"/>
    <w:rsid w:val="009F5B7A"/>
    <w:rsid w:val="00A338BC"/>
    <w:rsid w:val="00A6609E"/>
    <w:rsid w:val="00A868A7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38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338B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338B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8B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8B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38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338B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338B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8B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8B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2496</izvorni_sadrzaj>
    <derivirana_varijabla naziv="DomainObject.Predmet.Broj_1">2496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St-2496/2016</izvorni_sadrzaj>
    <derivirana_varijabla naziv="DomainObject.Predmet.OznakaBroj_1">St-2496/2016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MARKO BAKUNIĆ PRIJEVOZ jednostavno društvo s ograničenom odgovornošću za usluge</izvorni_sadrzaj>
    <derivirana_varijabla naziv="DomainObject.Predmet.ProtustrankaFormated_1">  MARKO BAKUNIĆ PRIJEVOZ jednostavno društvo s ograničenom odgovornošću za usluge</derivirana_varijabla>
  </DomainObject.Predmet.ProtustrankaFormated>
  <DomainObject.Predmet.ProtustrankaFormatedOIB>
    <izvorni_sadrzaj>  MARKO BAKUNIĆ PRIJEVOZ jednostavno društvo s ograničenom odgovornošću za usluge, OIB 22311845639</izvorni_sadrzaj>
    <derivirana_varijabla naziv="DomainObject.Predmet.ProtustrankaFormatedOIB_1">  MARKO BAKUNIĆ PRIJEVOZ jednostavno društvo s ograničenom odgovornošću za usluge, OIB 22311845639</derivirana_varijabla>
  </DomainObject.Predmet.ProtustrankaFormatedOIB>
  <DomainObject.Predmet.ProtustrankaFormatedWithAdress>
    <izvorni_sadrzaj> MARKO BAKUNIĆ PRIJEVOZ jednostavno društvo s ograničenom odgovornošću za usluge, Milovana Gavazzija/6 A, 10000 Zagreb</izvorni_sadrzaj>
    <derivirana_varijabla naziv="DomainObject.Predmet.ProtustrankaFormatedWithAdress_1"> MARKO BAKUNIĆ PRIJEVOZ jednostavno društvo s ograničenom odgovornošću za usluge, Milovana Gavazzija/6 A, 10000 Zagreb</derivirana_varijabla>
  </DomainObject.Predmet.ProtustrankaFormatedWithAdress>
  <DomainObject.Predmet.ProtustrankaFormatedWithAdressOIB>
    <izvorni_sadrzaj> MARKO BAKUNIĆ PRIJEVOZ jednostavno društvo s ograničenom odgovornošću za usluge, OIB 22311845639, Milovana Gavazzija/6 A, 10000 Zagreb</izvorni_sadrzaj>
    <derivirana_varijabla naziv="DomainObject.Predmet.ProtustrankaFormatedWithAdressOIB_1"> MARKO BAKUNIĆ PRIJEVOZ jednostavno društvo s ograničenom odgovornošću za usluge, OIB 22311845639, Milovana Gavazzija/6 A, 10000 Zagreb</derivirana_varijabla>
  </DomainObject.Predmet.ProtustrankaFormatedWithAdressOIB>
  <DomainObject.Predmet.ProtustrankaWithAdress>
    <izvorni_sadrzaj>MARKO BAKUNIĆ PRIJEVOZ jednostavno društvo s ograničenom odgovornošću za usluge Milovana Gavazzija/6 A, 10000 Zagreb</izvorni_sadrzaj>
    <derivirana_varijabla naziv="DomainObject.Predmet.ProtustrankaWithAdress_1">MARKO BAKUNIĆ PRIJEVOZ jednostavno društvo s ograničenom odgovornošću za usluge Milovana Gavazzija/6 A, 10000 Zagreb</derivirana_varijabla>
  </DomainObject.Predmet.ProtustrankaWithAdress>
  <DomainObject.Predmet.ProtustrankaWithAdressOIB>
    <izvorni_sadrzaj>MARKO BAKUNIĆ PRIJEVOZ jednostavno društvo s ograničenom odgovornošću za usluge, OIB 22311845639, Milovana Gavazzija/6 A, 10000 Zagreb</izvorni_sadrzaj>
    <derivirana_varijabla naziv="DomainObject.Predmet.ProtustrankaWithAdressOIB_1">MARKO BAKUNIĆ PRIJEVOZ jednostavno društvo s ograničenom odgovornošću za usluge, OIB 22311845639, Milovana Gavazzija/6 A, 10000 Zagreb</derivirana_varijabla>
  </DomainObject.Predmet.ProtustrankaWithAdressOIB>
  <DomainObject.Predmet.ProtustrankaNazivFormated>
    <izvorni_sadrzaj>MARKO BAKUNIĆ PRIJEVOZ jednostavno društvo s ograničenom odgovornošću za usluge</izvorni_sadrzaj>
    <derivirana_varijabla naziv="DomainObject.Predmet.ProtustrankaNazivFormated_1">MARKO BAKUNIĆ PRIJEVOZ jednostavno društvo s ograničenom odgovornošću za usluge</derivirana_varijabla>
  </DomainObject.Predmet.ProtustrankaNazivFormated>
  <DomainObject.Predmet.ProtustrankaNazivFormatedOIB>
    <izvorni_sadrzaj>MARKO BAKUNIĆ PRIJEVOZ jednostavno društvo s ograničenom odgovornošću za usluge, OIB 22311845639</izvorni_sadrzaj>
    <derivirana_varijabla naziv="DomainObject.Predmet.ProtustrankaNazivFormatedOIB_1">MARKO BAKUNIĆ PRIJEVOZ jednostavno društvo s ograničenom odgovornošću za usluge, OIB 22311845639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MARKO BAKUNIĆ PRIJEVOZ jednostavno društvo s ograničenom odgovornošću za usluge</item>
    </izvorni_sadrzaj>
    <derivirana_varijabla naziv="DomainObject.Predmet.ProtuStrankaListFormated_1">
      <item>MARKO BAKUNIĆ PRIJEVOZ jednostavno društvo s ograničenom odgovornošću za usluge</item>
    </derivirana_varijabla>
  </DomainObject.Predmet.ProtuStrankaListFormated>
  <DomainObject.Predmet.ProtuStrankaListFormatedOIB>
    <izvorni_sadrzaj>
      <item>MARKO BAKUNIĆ PRIJEVOZ jednostavno društvo s ograničenom odgovornošću za usluge, OIB 22311845639</item>
    </izvorni_sadrzaj>
    <derivirana_varijabla naziv="DomainObject.Predmet.ProtuStrankaListFormatedOIB_1">
      <item>MARKO BAKUNIĆ PRIJEVOZ jednostavno društvo s ograničenom odgovornošću za usluge, OIB 22311845639</item>
    </derivirana_varijabla>
  </DomainObject.Predmet.ProtuStrankaListFormatedOIB>
  <DomainObject.Predmet.ProtuStrankaListFormatedWithAdress>
    <izvorni_sadrzaj>
      <item>MARKO BAKUNIĆ PRIJEVOZ jednostavno društvo s ograničenom odgovornošću za usluge, Milovana Gavazzija/6 A, 10000 Zagreb</item>
    </izvorni_sadrzaj>
    <derivirana_varijabla naziv="DomainObject.Predmet.ProtuStrankaListFormatedWithAdress_1">
      <item>MARKO BAKUNIĆ PRIJEVOZ jednostavno društvo s ograničenom odgovornošću za usluge, Milovana Gavazzija/6 A, 10000 Zagreb</item>
    </derivirana_varijabla>
  </DomainObject.Predmet.ProtuStrankaListFormatedWithAdress>
  <DomainObject.Predmet.ProtuStrankaListFormatedWithAdressOIB>
    <izvorni_sadrzaj>
      <item>MARKO BAKUNIĆ PRIJEVOZ jednostavno društvo s ograničenom odgovornošću za usluge, OIB 22311845639, Milovana Gavazzija/6 A, 10000 Zagreb</item>
    </izvorni_sadrzaj>
    <derivirana_varijabla naziv="DomainObject.Predmet.ProtuStrankaListFormatedWithAdressOIB_1">
      <item>MARKO BAKUNIĆ PRIJEVOZ jednostavno društvo s ograničenom odgovornošću za usluge, OIB 22311845639, Milovana Gavazzija/6 A, 10000 Zagreb</item>
    </derivirana_varijabla>
  </DomainObject.Predmet.ProtuStrankaListFormatedWithAdressOIB>
  <DomainObject.Predmet.ProtuStrankaListNazivFormated>
    <izvorni_sadrzaj>
      <item>MARKO BAKUNIĆ PRIJEVOZ jednostavno društvo s ograničenom odgovornošću za usluge</item>
    </izvorni_sadrzaj>
    <derivirana_varijabla naziv="DomainObject.Predmet.ProtuStrankaListNazivFormated_1">
      <item>MARKO BAKUNIĆ PRIJEVOZ jednostavno društvo s ograničenom odgovornošću za usluge</item>
    </derivirana_varijabla>
  </DomainObject.Predmet.ProtuStrankaListNazivFormated>
  <DomainObject.Predmet.ProtuStrankaListNazivFormatedOIB>
    <izvorni_sadrzaj>
      <item>MARKO BAKUNIĆ PRIJEVOZ jednostavno društvo s ograničenom odgovornošću za usluge, OIB 22311845639</item>
    </izvorni_sadrzaj>
    <derivirana_varijabla naziv="DomainObject.Predmet.ProtuStrankaListNazivFormatedOIB_1">
      <item>MARKO BAKUNIĆ PRIJEVOZ jednostavno društvo s ograničenom odgovornošću za usluge, OIB 22311845639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MARKO BAKUNIĆ PRIJEVOZ jednostavno društvo s ograničenom odgovornošću za usluge</izvorni_sadrzaj>
    <derivirana_varijabla naziv="DomainObject.Predmet.ProtustrankaIDrugi_1">MARKO BAKUNIĆ PRIJEVOZ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MARKO BAKUNIĆ PRIJEVOZ jednostavno društvo s ograničenom odgovornošću za usluge, OIB 22311845639, Milovana Gavazzija/6 A, 10000 Zagreb</izvorni_sadrzaj>
    <derivirana_varijabla naziv="DomainObject.Predmet.ProtustrankaIDrugiAdressOIB_1">MARKO BAKUNIĆ PRIJEVOZ jednostavno društvo s ograničenom odgovornošću za usluge, OIB 22311845639, Milovana Gavazzija/6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BAKUNIĆ PRIJEVOZ jednostavno društvo s ograničenom odgovornošću za usluge</item>
      <item>FINA Regionalni centar Zagreb</item>
    </izvorni_sadrzaj>
    <derivirana_varijabla naziv="DomainObject.Predmet.SudioniciListNaziv_1">
      <item>MARKO BAKUNIĆ PRIJEVOZ jednostavno društvo s ograničenom odgovornošću za usluge</item>
      <item>FINA Regionalni centar Zagreb</item>
    </derivirana_varijabla>
  </DomainObject.Predmet.SudioniciListNaziv>
  <DomainObject.Predmet.SudioniciListAdressOIB>
    <izvorni_sadrzaj>
      <item>MARKO BAKUNIĆ PRIJEVOZ jednostavno društvo s ograničenom odgovornošću za usluge, OIB 22311845639, Milovana Gavazzija/6 A,10000 Zagreb</item>
      <item>FINA Regionalni centar Zagreb, OIB 85821130368, Trg svibanjskih žrtava 1995. br. 1,10000 Zagreb</item>
    </izvorni_sadrzaj>
    <derivirana_varijabla naziv="DomainObject.Predmet.SudioniciListAdressOIB_1">
      <item>MARKO BAKUNIĆ PRIJEVOZ jednostavno društvo s ograničenom odgovornošću za usluge, OIB 22311845639, Milovana Gavazzija/6 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22311845639</item>
      <item>, OIB 85821130368</item>
    </izvorni_sadrzaj>
    <derivirana_varijabla naziv="DomainObject.Predmet.SudioniciListNazivOIB_1">
      <item>, OIB 22311845639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434</properties:Words>
  <properties:Characters>2358</properties:Characters>
  <properties:Lines>86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2017-02-06T10:55:00Z</dcterms:created>
  <dc:creator>korisnik</dc:creator>
  <cp:lastModifiedBy>Snježana Andrijanić</cp:lastModifiedBy>
  <cp:lastPrinted>2017-02-06T10:55:00Z</cp:lastPrinted>
  <dcterms:modified xmlns:xsi="http://www.w3.org/2001/XMLSchema-instance" xsi:type="dcterms:W3CDTF">2017-02-06T10:56:00Z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