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e4e3d" w14:paraId="ace4e3d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5323F5">
        <w:rPr>
          <w:rStyle w:val="Naglaeno"/>
          <w:b w:val="false"/>
        </w:rPr>
        <w:t>2</w:t>
      </w:r>
      <w:r w:rsidR="004F1815">
        <w:rPr>
          <w:rStyle w:val="Naglaeno"/>
          <w:b w:val="false"/>
        </w:rPr>
        <w:t>222</w:t>
      </w:r>
      <w:r w:rsidR="001431BC">
        <w:rPr>
          <w:rStyle w:val="Naglaeno"/>
          <w:b w:val="false"/>
        </w:rPr>
        <w:t>/</w:t>
      </w:r>
      <w:r w:rsidR="00BB3D58">
        <w:rPr>
          <w:rStyle w:val="Naglaeno"/>
          <w:b w:val="false"/>
        </w:rPr>
        <w:t>16-3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4F0B19">
        <w:t>Osijek</w:t>
      </w:r>
      <w:r w:rsidR="00F564E3">
        <w:t>,</w:t>
      </w:r>
      <w:r w:rsidR="004F0B19">
        <w:t xml:space="preserve"> Podružnica Osijek</w:t>
      </w:r>
      <w:r w:rsidR="00EA1A0E">
        <w:t xml:space="preserve">, </w:t>
      </w:r>
      <w:r w:rsidR="004F0B19">
        <w:t>L. Jagera 3,</w:t>
      </w:r>
      <w:r w:rsidR="00EA1A0E">
        <w:t xml:space="preserve"> za provedbu</w:t>
      </w:r>
      <w:r w:rsidR="00867612">
        <w:t xml:space="preserve"> skraćenog stečajnog postupka </w:t>
      </w:r>
      <w:r w:rsidR="004A0D7B">
        <w:t>nad dužnikom</w:t>
      </w:r>
      <w:r w:rsidR="009657FB">
        <w:t xml:space="preserve"> </w:t>
      </w:r>
      <w:r w:rsidR="000A45A9">
        <w:t>HTS Vukovar d.o.o. za trgovinu i usluge, Vukovar</w:t>
      </w:r>
      <w:r w:rsidR="00DE085D">
        <w:t xml:space="preserve">, </w:t>
      </w:r>
      <w:r w:rsidR="000A45A9">
        <w:t>Vijeća Europe 95</w:t>
      </w:r>
      <w:r w:rsidR="00DE085D">
        <w:t xml:space="preserve">, </w:t>
      </w:r>
      <w:r w:rsidR="000A45A9">
        <w:t>MBS</w:t>
      </w:r>
      <w:r w:rsidR="00331402">
        <w:t>:</w:t>
      </w:r>
      <w:r w:rsidR="00BB3D58">
        <w:t xml:space="preserve"> </w:t>
      </w:r>
      <w:r w:rsidR="000A45A9">
        <w:t>030145464</w:t>
      </w:r>
      <w:r w:rsidR="0054215E">
        <w:t>,</w:t>
      </w:r>
      <w:r w:rsidR="00331402">
        <w:t xml:space="preserve"> OIB:</w:t>
      </w:r>
      <w:r w:rsidR="00BB3D58">
        <w:t xml:space="preserve"> </w:t>
      </w:r>
      <w:r w:rsidR="000A45A9">
        <w:t>85480494334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9657FB">
        <w:t>17</w:t>
      </w:r>
      <w:r w:rsidR="00BB3D58">
        <w:t xml:space="preserve">. </w:t>
      </w:r>
      <w:r w:rsidR="009657FB">
        <w:t>listopada</w:t>
      </w:r>
      <w:r w:rsidR="00BB3D58">
        <w:t xml:space="preserve"> </w:t>
      </w:r>
      <w:r w:rsidR="00224AFF">
        <w:t>20</w:t>
      </w:r>
      <w:r w:rsidR="008A40C2">
        <w:t>1</w:t>
      </w:r>
      <w:r w:rsidR="00316796">
        <w:t>6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0A45A9">
        <w:t>HTS Vukovar d.o.o. za trgovinu i usluge, Vukovar, Vijeća Europe 95, MBS: 030145464, OIB: 85480494334</w:t>
      </w:r>
      <w:r w:rsidR="00353BFE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0A45A9">
        <w:t>2</w:t>
      </w:r>
      <w:r w:rsidR="00110682">
        <w:t>5</w:t>
      </w:r>
      <w:r w:rsidR="00083A93">
        <w:t>.</w:t>
      </w:r>
      <w:r w:rsidR="000A45A9">
        <w:t>176,08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D6743B">
        <w:t>2</w:t>
      </w:r>
      <w:r w:rsidR="009C30EF">
        <w:t>2</w:t>
      </w:r>
      <w:r w:rsidR="000A45A9">
        <w:t>22</w:t>
      </w:r>
      <w:r>
        <w:t>-16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6E4F26">
        <w:t>17. listop</w:t>
      </w:r>
      <w:r w:rsidR="00A82015">
        <w:t>a</w:t>
      </w:r>
      <w:r w:rsidR="006E4F26">
        <w:t>da</w:t>
      </w:r>
      <w:r w:rsidR="00F00C28">
        <w:t xml:space="preserve"> </w:t>
      </w:r>
      <w:r>
        <w:t>201</w:t>
      </w:r>
      <w:r w:rsidR="00A519A5">
        <w:t>6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110682">
        <w:t>1</w:t>
      </w:r>
      <w:r w:rsidR="009657FB">
        <w:t>7</w:t>
      </w:r>
      <w:r w:rsidR="004F0B19">
        <w:t>.</w:t>
      </w:r>
      <w:r w:rsidR="00ED7CF1">
        <w:t>1</w:t>
      </w:r>
      <w:r w:rsidR="009657FB">
        <w:t>1</w:t>
      </w:r>
      <w:r w:rsidR="00790717">
        <w:t>.2016.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45F" w:rsidR="0061345F">
      <w:r>
        <w:separator/>
      </w:r>
    </w:p>
  </w:endnote>
  <w:endnote w:id="0" w:type="continuationSeparator">
    <w:p w:rsidRDefault="0061345F" w:rsidR="0061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45F" w:rsidR="0061345F">
      <w:r>
        <w:separator/>
      </w:r>
    </w:p>
  </w:footnote>
  <w:footnote w:id="0" w:type="continuationSeparator">
    <w:p w:rsidRDefault="0061345F" w:rsidR="00613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3950"/>
    <w:rsid w:val="00077C9D"/>
    <w:rsid w:val="0008378A"/>
    <w:rsid w:val="00083A93"/>
    <w:rsid w:val="00091B4B"/>
    <w:rsid w:val="000938B8"/>
    <w:rsid w:val="0009509C"/>
    <w:rsid w:val="00095305"/>
    <w:rsid w:val="000A45A9"/>
    <w:rsid w:val="000A4DDB"/>
    <w:rsid w:val="000B0EBD"/>
    <w:rsid w:val="000B5DE1"/>
    <w:rsid w:val="000B72C7"/>
    <w:rsid w:val="000C26C6"/>
    <w:rsid w:val="000C6AA1"/>
    <w:rsid w:val="000C725B"/>
    <w:rsid w:val="000D0569"/>
    <w:rsid w:val="000E29E9"/>
    <w:rsid w:val="000E716B"/>
    <w:rsid w:val="000E762A"/>
    <w:rsid w:val="000F61EA"/>
    <w:rsid w:val="000F6941"/>
    <w:rsid w:val="00102060"/>
    <w:rsid w:val="00110682"/>
    <w:rsid w:val="0012059F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04D"/>
    <w:rsid w:val="002063E3"/>
    <w:rsid w:val="002207C8"/>
    <w:rsid w:val="00221669"/>
    <w:rsid w:val="0022391B"/>
    <w:rsid w:val="002249F2"/>
    <w:rsid w:val="00224AFF"/>
    <w:rsid w:val="002358E7"/>
    <w:rsid w:val="00237412"/>
    <w:rsid w:val="00243721"/>
    <w:rsid w:val="002445AB"/>
    <w:rsid w:val="0025000D"/>
    <w:rsid w:val="0026541F"/>
    <w:rsid w:val="00267D26"/>
    <w:rsid w:val="002771C4"/>
    <w:rsid w:val="00277975"/>
    <w:rsid w:val="00283868"/>
    <w:rsid w:val="0028476A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F79"/>
    <w:rsid w:val="002F2EC7"/>
    <w:rsid w:val="002F4AAF"/>
    <w:rsid w:val="002F66FE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7A6"/>
    <w:rsid w:val="00342079"/>
    <w:rsid w:val="003445D8"/>
    <w:rsid w:val="003519B6"/>
    <w:rsid w:val="00353BFE"/>
    <w:rsid w:val="00357E24"/>
    <w:rsid w:val="003612A7"/>
    <w:rsid w:val="0036191B"/>
    <w:rsid w:val="003651BE"/>
    <w:rsid w:val="00375B3B"/>
    <w:rsid w:val="00375C7E"/>
    <w:rsid w:val="0038265B"/>
    <w:rsid w:val="003829D9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3E"/>
    <w:rsid w:val="003E413D"/>
    <w:rsid w:val="003E4DD9"/>
    <w:rsid w:val="003E6D4F"/>
    <w:rsid w:val="003E7C98"/>
    <w:rsid w:val="00413AA4"/>
    <w:rsid w:val="00413C80"/>
    <w:rsid w:val="00415293"/>
    <w:rsid w:val="0041638D"/>
    <w:rsid w:val="00421D71"/>
    <w:rsid w:val="004225CB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57D2"/>
    <w:rsid w:val="00476EB4"/>
    <w:rsid w:val="00482F57"/>
    <w:rsid w:val="00484B20"/>
    <w:rsid w:val="0048587A"/>
    <w:rsid w:val="004858FD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0B19"/>
    <w:rsid w:val="004F1815"/>
    <w:rsid w:val="004F5FE8"/>
    <w:rsid w:val="004F653C"/>
    <w:rsid w:val="005126B5"/>
    <w:rsid w:val="005159C5"/>
    <w:rsid w:val="00515F79"/>
    <w:rsid w:val="005167FF"/>
    <w:rsid w:val="00516EFA"/>
    <w:rsid w:val="00530A9B"/>
    <w:rsid w:val="00531C5D"/>
    <w:rsid w:val="005323F5"/>
    <w:rsid w:val="00532E0A"/>
    <w:rsid w:val="00534964"/>
    <w:rsid w:val="00534AC1"/>
    <w:rsid w:val="0053545A"/>
    <w:rsid w:val="00540160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868D0"/>
    <w:rsid w:val="005931E7"/>
    <w:rsid w:val="005A4B89"/>
    <w:rsid w:val="005B1166"/>
    <w:rsid w:val="005B59B6"/>
    <w:rsid w:val="005C01B9"/>
    <w:rsid w:val="005C3AB8"/>
    <w:rsid w:val="005C598E"/>
    <w:rsid w:val="005D2A79"/>
    <w:rsid w:val="005D4F5D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727D"/>
    <w:rsid w:val="006207DD"/>
    <w:rsid w:val="00632865"/>
    <w:rsid w:val="00632F7F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E4F26"/>
    <w:rsid w:val="006F5962"/>
    <w:rsid w:val="00711561"/>
    <w:rsid w:val="00712635"/>
    <w:rsid w:val="0073010A"/>
    <w:rsid w:val="00734726"/>
    <w:rsid w:val="00741A8A"/>
    <w:rsid w:val="00757E1D"/>
    <w:rsid w:val="007657AA"/>
    <w:rsid w:val="00766D29"/>
    <w:rsid w:val="0077329E"/>
    <w:rsid w:val="0078009A"/>
    <w:rsid w:val="00780AF6"/>
    <w:rsid w:val="00780BB8"/>
    <w:rsid w:val="007816CD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7029"/>
    <w:rsid w:val="008F1B6B"/>
    <w:rsid w:val="00901EF5"/>
    <w:rsid w:val="00902EC7"/>
    <w:rsid w:val="00904106"/>
    <w:rsid w:val="00912CF5"/>
    <w:rsid w:val="00913F6B"/>
    <w:rsid w:val="00914F33"/>
    <w:rsid w:val="00915922"/>
    <w:rsid w:val="00917472"/>
    <w:rsid w:val="00930B0A"/>
    <w:rsid w:val="00936874"/>
    <w:rsid w:val="00937840"/>
    <w:rsid w:val="0094232B"/>
    <w:rsid w:val="0094702E"/>
    <w:rsid w:val="009525D4"/>
    <w:rsid w:val="009657FB"/>
    <w:rsid w:val="00971D68"/>
    <w:rsid w:val="009767F2"/>
    <w:rsid w:val="00980E4D"/>
    <w:rsid w:val="00986247"/>
    <w:rsid w:val="009A412B"/>
    <w:rsid w:val="009B40D7"/>
    <w:rsid w:val="009B46D8"/>
    <w:rsid w:val="009C1900"/>
    <w:rsid w:val="009C30EF"/>
    <w:rsid w:val="009C670C"/>
    <w:rsid w:val="009E0CD5"/>
    <w:rsid w:val="009E5D6D"/>
    <w:rsid w:val="00A07CA2"/>
    <w:rsid w:val="00A1285B"/>
    <w:rsid w:val="00A214C9"/>
    <w:rsid w:val="00A405B5"/>
    <w:rsid w:val="00A41F76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2015"/>
    <w:rsid w:val="00A85238"/>
    <w:rsid w:val="00A8702F"/>
    <w:rsid w:val="00A9335A"/>
    <w:rsid w:val="00AA6B6E"/>
    <w:rsid w:val="00AB7B53"/>
    <w:rsid w:val="00AD0676"/>
    <w:rsid w:val="00AD251E"/>
    <w:rsid w:val="00AE3893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3D58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2016D"/>
    <w:rsid w:val="00C43CDA"/>
    <w:rsid w:val="00C56925"/>
    <w:rsid w:val="00C66216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13440"/>
    <w:rsid w:val="00D212DB"/>
    <w:rsid w:val="00D22877"/>
    <w:rsid w:val="00D23251"/>
    <w:rsid w:val="00D24D2F"/>
    <w:rsid w:val="00D32BDC"/>
    <w:rsid w:val="00D42EB3"/>
    <w:rsid w:val="00D45B7F"/>
    <w:rsid w:val="00D505FE"/>
    <w:rsid w:val="00D64021"/>
    <w:rsid w:val="00D65B8F"/>
    <w:rsid w:val="00D6743B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085D"/>
    <w:rsid w:val="00DE1523"/>
    <w:rsid w:val="00DE5F69"/>
    <w:rsid w:val="00E11971"/>
    <w:rsid w:val="00E1594A"/>
    <w:rsid w:val="00E23AF8"/>
    <w:rsid w:val="00E27BF4"/>
    <w:rsid w:val="00E313B6"/>
    <w:rsid w:val="00E50DDF"/>
    <w:rsid w:val="00E60C19"/>
    <w:rsid w:val="00E754A8"/>
    <w:rsid w:val="00E757FD"/>
    <w:rsid w:val="00E956AE"/>
    <w:rsid w:val="00E96356"/>
    <w:rsid w:val="00EA028A"/>
    <w:rsid w:val="00EA1A0E"/>
    <w:rsid w:val="00EA1AC7"/>
    <w:rsid w:val="00EA2681"/>
    <w:rsid w:val="00EA5AA8"/>
    <w:rsid w:val="00EB3D63"/>
    <w:rsid w:val="00EB6D07"/>
    <w:rsid w:val="00EC0019"/>
    <w:rsid w:val="00EC15D1"/>
    <w:rsid w:val="00EC6CD8"/>
    <w:rsid w:val="00EC7732"/>
    <w:rsid w:val="00ED4C16"/>
    <w:rsid w:val="00ED68FE"/>
    <w:rsid w:val="00ED7CF1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07EF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0E1A"/>
    <w:rsid w:val="00F92586"/>
    <w:rsid w:val="00F93684"/>
    <w:rsid w:val="00FA2A24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39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2391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2391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391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391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39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2391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2391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391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391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2222</izvorni_sadrzaj>
    <derivirana_varijabla naziv="DomainObject.Predmet.Broj_1">2222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St-2222/2016</izvorni_sadrzaj>
    <derivirana_varijabla naziv="DomainObject.Predmet.OznakaBroj_1">St-2222/2016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HTS Vukovar d.o.o. za trgovinu i usluge</izvorni_sadrzaj>
    <derivirana_varijabla naziv="DomainObject.Predmet.ProtustrankaFormated_1">  HTS Vukovar d.o.o. za trgovinu i usluge</derivirana_varijabla>
  </DomainObject.Predmet.ProtustrankaFormated>
  <DomainObject.Predmet.ProtustrankaFormatedOIB>
    <izvorni_sadrzaj>  HTS Vukovar d.o.o. za trgovinu i usluge, OIB 85480494334</izvorni_sadrzaj>
    <derivirana_varijabla naziv="DomainObject.Predmet.ProtustrankaFormatedOIB_1">  HTS Vukovar d.o.o. za trgovinu i usluge, OIB 85480494334</derivirana_varijabla>
  </DomainObject.Predmet.ProtustrankaFormatedOIB>
  <DomainObject.Predmet.ProtustrankaFormatedWithAdress>
    <izvorni_sadrzaj> HTS Vukovar d.o.o. za trgovinu i usluge, Vijeća Europe 95, 32000 Vukovar</izvorni_sadrzaj>
    <derivirana_varijabla naziv="DomainObject.Predmet.ProtustrankaFormatedWithAdress_1"> HTS Vukovar d.o.o. za trgovinu i usluge, Vijeća Europe 95, 32000 Vukovar</derivirana_varijabla>
  </DomainObject.Predmet.ProtustrankaFormatedWithAdress>
  <DomainObject.Predmet.ProtustrankaFormatedWithAdressOIB>
    <izvorni_sadrzaj> HTS Vukovar d.o.o. za trgovinu i usluge, OIB 85480494334, Vijeća Europe 95, 32000 Vukovar</izvorni_sadrzaj>
    <derivirana_varijabla naziv="DomainObject.Predmet.ProtustrankaFormatedWithAdressOIB_1"> HTS Vukovar d.o.o. za trgovinu i usluge, OIB 85480494334, Vijeća Europe 95, 32000 Vukovar</derivirana_varijabla>
  </DomainObject.Predmet.ProtustrankaFormatedWithAdressOIB>
  <DomainObject.Predmet.ProtustrankaWithAdress>
    <izvorni_sadrzaj>HTS Vukovar d.o.o. za trgovinu i usluge Vijeća Europe 95, 32000 Vukovar</izvorni_sadrzaj>
    <derivirana_varijabla naziv="DomainObject.Predmet.ProtustrankaWithAdress_1">HTS Vukovar d.o.o. za trgovinu i usluge Vijeća Europe 95, 32000 Vukovar</derivirana_varijabla>
  </DomainObject.Predmet.ProtustrankaWithAdress>
  <DomainObject.Predmet.ProtustrankaWithAdressOIB>
    <izvorni_sadrzaj>HTS Vukovar d.o.o. za trgovinu i usluge, OIB 85480494334, Vijeća Europe 95, 32000 Vukovar</izvorni_sadrzaj>
    <derivirana_varijabla naziv="DomainObject.Predmet.ProtustrankaWithAdressOIB_1">HTS Vukovar d.o.o. za trgovinu i usluge, OIB 85480494334, Vijeća Europe 95, 32000 Vukovar</derivirana_varijabla>
  </DomainObject.Predmet.ProtustrankaWithAdressOIB>
  <DomainObject.Predmet.ProtustrankaNazivFormated>
    <izvorni_sadrzaj>HTS Vukovar d.o.o. za trgovinu i usluge</izvorni_sadrzaj>
    <derivirana_varijabla naziv="DomainObject.Predmet.ProtustrankaNazivFormated_1">HTS Vukovar d.o.o. za trgovinu i usluge</derivirana_varijabla>
  </DomainObject.Predmet.ProtustrankaNazivFormated>
  <DomainObject.Predmet.ProtustrankaNazivFormatedOIB>
    <izvorni_sadrzaj>HTS Vukovar d.o.o. za trgovinu i usluge, OIB 85480494334</izvorni_sadrzaj>
    <derivirana_varijabla naziv="DomainObject.Predmet.ProtustrankaNazivFormatedOIB_1">HTS Vukovar d.o.o. za trgovinu i usluge, OIB 85480494334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RJ OSIJEK</izvorni_sadrzaj>
    <derivirana_varijabla naziv="DomainObject.Predmet.StrankaFormated_1">  FINA RJ OSIJEK</derivirana_varijabla>
  </DomainObject.Predmet.StrankaFormated>
  <DomainObject.Predmet.StrankaFormatedOIB>
    <izvorni_sadrzaj>  FINA RJ OSIJEK, OIB 85821130368</izvorni_sadrzaj>
    <derivirana_varijabla naziv="DomainObject.Predmet.StrankaFormatedOIB_1">  FINA RJ OSIJEK, OIB 85821130368</derivirana_varijabla>
  </DomainObject.Predmet.StrankaFormatedOIB>
  <DomainObject.Predmet.StrankaFormatedWithAdress>
    <izvorni_sadrzaj> FINA RJ OSIJEK</izvorni_sadrzaj>
    <derivirana_varijabla naziv="DomainObject.Predmet.StrankaFormatedWithAdress_1"> FINA RJ OSIJEK</derivirana_varijabla>
  </DomainObject.Predmet.StrankaFormatedWithAdress>
  <DomainObject.Predmet.StrankaFormatedWithAdressOIB>
    <izvorni_sadrzaj> FINA RJ OSIJEK, OIB 85821130368</izvorni_sadrzaj>
    <derivirana_varijabla naziv="DomainObject.Predmet.StrankaFormatedWithAdressOIB_1"> FINA RJ OSIJEK, OIB 85821130368</derivirana_varijabla>
  </DomainObject.Predmet.StrankaFormatedWithAdressOIB>
  <DomainObject.Predmet.StrankaWithAdress>
    <izvorni_sadrzaj>FINA RJ OSIJEK </izvorni_sadrzaj>
    <derivirana_varijabla naziv="DomainObject.Predmet.StrankaWithAdress_1">FINA RJ OSIJEK </derivirana_varijabla>
  </DomainObject.Predmet.StrankaWithAdress>
  <DomainObject.Predmet.StrankaWithAdressOIB>
    <izvorni_sadrzaj>FINA RJ OSIJEK, OIB 85821130368</izvorni_sadrzaj>
    <derivirana_varijabla naziv="DomainObject.Predmet.StrankaWithAdressOIB_1">FINA RJ OSIJEK, OIB 85821130368</derivirana_varijabla>
  </DomainObject.Predmet.StrankaWithAdressOIB>
  <DomainObject.Predmet.StrankaNazivFormated>
    <izvorni_sadrzaj>FINA RJ OSIJEK</izvorni_sadrzaj>
    <derivirana_varijabla naziv="DomainObject.Predmet.StrankaNazivFormated_1">FINA RJ OSIJEK</derivirana_varijabla>
  </DomainObject.Predmet.StrankaNazivFormated>
  <DomainObject.Predmet.StrankaNazivFormatedOIB>
    <izvorni_sadrzaj>FINA RJ OSIJEK, OIB 85821130368</izvorni_sadrzaj>
    <derivirana_varijabla naziv="DomainObject.Predmet.StrankaNazivFormatedOIB_1">FINA RJ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RJ OSIJEK</item>
    </izvorni_sadrzaj>
    <derivirana_varijabla naziv="DomainObject.Predmet.StrankaListFormated_1">
      <item>FINA RJ OSIJEK</item>
    </derivirana_varijabla>
  </DomainObject.Predmet.StrankaListFormated>
  <DomainObject.Predmet.StrankaListFormatedOIB>
    <izvorni_sadrzaj>
      <item>FINA RJ OSIJEK, OIB 85821130368</item>
    </izvorni_sadrzaj>
    <derivirana_varijabla naziv="DomainObject.Predmet.StrankaListFormatedOIB_1">
      <item>FINA RJ OSIJEK, OIB 85821130368</item>
    </derivirana_varijabla>
  </DomainObject.Predmet.StrankaListFormatedOIB>
  <DomainObject.Predmet.StrankaListFormatedWithAdress>
    <izvorni_sadrzaj>
      <item>FINA RJ OSIJEK</item>
    </izvorni_sadrzaj>
    <derivirana_varijabla naziv="DomainObject.Predmet.StrankaListFormatedWithAdress_1">
      <item>FINA RJ OSIJEK</item>
    </derivirana_varijabla>
  </DomainObject.Predmet.StrankaListFormatedWithAdress>
  <DomainObject.Predmet.StrankaListFormatedWithAdressOIB>
    <izvorni_sadrzaj>
      <item>FINA RJ OSIJEK, OIB 85821130368</item>
    </izvorni_sadrzaj>
    <derivirana_varijabla naziv="DomainObject.Predmet.StrankaListFormatedWithAdressOIB_1">
      <item>FINA RJ OSIJEK, OIB 85821130368</item>
    </derivirana_varijabla>
  </DomainObject.Predmet.StrankaListFormatedWithAdressOIB>
  <DomainObject.Predmet.StrankaListNazivFormated>
    <izvorni_sadrzaj>
      <item>FINA RJ OSIJEK</item>
    </izvorni_sadrzaj>
    <derivirana_varijabla naziv="DomainObject.Predmet.StrankaListNazivFormated_1">
      <item>FINA RJ OSIJEK</item>
    </derivirana_varijabla>
  </DomainObject.Predmet.StrankaListNazivFormated>
  <DomainObject.Predmet.StrankaListNazivFormatedOIB>
    <izvorni_sadrzaj>
      <item>FINA RJ OSIJEK, OIB 85821130368</item>
    </izvorni_sadrzaj>
    <derivirana_varijabla naziv="DomainObject.Predmet.StrankaListNazivFormatedOIB_1">
      <item>FINA RJ OSIJEK, OIB 85821130368</item>
    </derivirana_varijabla>
  </DomainObject.Predmet.StrankaListNazivFormatedOIB>
  <DomainObject.Predmet.ProtuStrankaListFormated>
    <izvorni_sadrzaj>
      <item>HTS Vukovar d.o.o. za trgovinu i usluge</item>
    </izvorni_sadrzaj>
    <derivirana_varijabla naziv="DomainObject.Predmet.ProtuStrankaListFormated_1">
      <item>HTS Vukovar d.o.o. za trgovinu i usluge</item>
    </derivirana_varijabla>
  </DomainObject.Predmet.ProtuStrankaListFormated>
  <DomainObject.Predmet.ProtuStrankaListFormatedOIB>
    <izvorni_sadrzaj>
      <item>HTS Vukovar d.o.o. za trgovinu i usluge, OIB 85480494334</item>
    </izvorni_sadrzaj>
    <derivirana_varijabla naziv="DomainObject.Predmet.ProtuStrankaListFormatedOIB_1">
      <item>HTS Vukovar d.o.o. za trgovinu i usluge, OIB 85480494334</item>
    </derivirana_varijabla>
  </DomainObject.Predmet.ProtuStrankaListFormatedOIB>
  <DomainObject.Predmet.ProtuStrankaListFormatedWithAdress>
    <izvorni_sadrzaj>
      <item>HTS Vukovar d.o.o. za trgovinu i usluge, Vijeća Europe 95, 32000 Vukovar</item>
    </izvorni_sadrzaj>
    <derivirana_varijabla naziv="DomainObject.Predmet.ProtuStrankaListFormatedWithAdress_1">
      <item>HTS Vukovar d.o.o. za trgovinu i usluge, Vijeća Europe 95, 32000 Vukovar</item>
    </derivirana_varijabla>
  </DomainObject.Predmet.ProtuStrankaListFormatedWithAdress>
  <DomainObject.Predmet.ProtuStrankaListFormatedWithAdressOIB>
    <izvorni_sadrzaj>
      <item>HTS Vukovar d.o.o. za trgovinu i usluge, OIB 85480494334, Vijeća Europe 95, 32000 Vukovar</item>
    </izvorni_sadrzaj>
    <derivirana_varijabla naziv="DomainObject.Predmet.ProtuStrankaListFormatedWithAdressOIB_1">
      <item>HTS Vukovar d.o.o. za trgovinu i usluge, OIB 85480494334, Vijeća Europe 95, 32000 Vukovar</item>
    </derivirana_varijabla>
  </DomainObject.Predmet.ProtuStrankaListFormatedWithAdressOIB>
  <DomainObject.Predmet.ProtuStrankaListNazivFormated>
    <izvorni_sadrzaj>
      <item>HTS Vukovar d.o.o. za trgovinu i usluge</item>
    </izvorni_sadrzaj>
    <derivirana_varijabla naziv="DomainObject.Predmet.ProtuStrankaListNazivFormated_1">
      <item>HTS Vukovar d.o.o. za trgovinu i usluge</item>
    </derivirana_varijabla>
  </DomainObject.Predmet.ProtuStrankaListNazivFormated>
  <DomainObject.Predmet.ProtuStrankaListNazivFormatedOIB>
    <izvorni_sadrzaj>
      <item>HTS Vukovar d.o.o. za trgovinu i usluge, OIB 85480494334</item>
    </izvorni_sadrzaj>
    <derivirana_varijabla naziv="DomainObject.Predmet.ProtuStrankaListNazivFormatedOIB_1">
      <item>HTS Vukovar d.o.o. za trgovinu i usluge, OIB 85480494334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RJ OSIJEK</izvorni_sadrzaj>
    <derivirana_varijabla naziv="DomainObject.Predmet.StrankaIDrugi_1">FINA RJ OSIJEK</derivirana_varijabla>
  </DomainObject.Predmet.StrankaIDrugi>
  <DomainObject.Predmet.ProtustrankaIDrugi>
    <izvorni_sadrzaj>HTS Vukovar d.o.o. za trgovinu i usluge</izvorni_sadrzaj>
    <derivirana_varijabla naziv="DomainObject.Predmet.ProtustrankaIDrugi_1">HTS Vukovar d.o.o. za trgovinu i usluge</derivirana_varijabla>
  </DomainObject.Predmet.ProtustrankaIDrugi>
  <DomainObject.Predmet.StrankaIDrugiAdressOIB>
    <izvorni_sadrzaj>FINA RJ OSIJEK, OIB 85821130368</izvorni_sadrzaj>
    <derivirana_varijabla naziv="DomainObject.Predmet.StrankaIDrugiAdressOIB_1">FINA RJ OSIJEK, OIB 85821130368</derivirana_varijabla>
  </DomainObject.Predmet.StrankaIDrugiAdressOIB>
  <DomainObject.Predmet.ProtustrankaIDrugiAdressOIB>
    <izvorni_sadrzaj>HTS Vukovar d.o.o. za trgovinu i usluge, OIB 85480494334, Vijeća Europe 95, 32000 Vukovar</izvorni_sadrzaj>
    <derivirana_varijabla naziv="DomainObject.Predmet.ProtustrankaIDrugiAdressOIB_1">HTS Vukovar d.o.o. za trgovinu i usluge, OIB 85480494334, Vijeća Europe 95,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RJ OSIJEK</item>
      <item>HTS Vukovar d.o.o. za trgovinu i usluge</item>
    </izvorni_sadrzaj>
    <derivirana_varijabla naziv="DomainObject.Predmet.SudioniciListNaziv_1">
      <item>FINA RJ OSIJEK</item>
      <item>HTS Vukovar d.o.o. za trgovinu i usluge</item>
    </derivirana_varijabla>
  </DomainObject.Predmet.SudioniciListNaziv>
  <DomainObject.Predmet.SudioniciListAdressOIB>
    <izvorni_sadrzaj>
      <item>FINA RJ OSIJEK, OIB 85821130368</item>
      <item>HTS Vukovar d.o.o. za trgovinu i usluge, OIB 85480494334, Vijeća Europe 95,32000 Vukovar</item>
    </izvorni_sadrzaj>
    <derivirana_varijabla naziv="DomainObject.Predmet.SudioniciListAdressOIB_1">
      <item>FINA RJ OSIJEK, OIB 85821130368</item>
      <item>HTS Vukovar d.o.o. za trgovinu i usluge, OIB 85480494334, Vijeća Europe 95,32000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85480494334</item>
    </izvorni_sadrzaj>
    <derivirana_varijabla naziv="DomainObject.Predmet.SudioniciListNazivOIB_1">
      <item>, OIB 85821130368</item>
      <item>, OIB 85480494334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D96E7D-8CDB-4989-95BE-2883AA0F95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385</properties:Words>
  <properties:Characters>2045</properties:Characters>
  <properties:Lines>49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2016-10-17T07:12:00Z</dcterms:created>
  <dc:creator>Korisnik</dc:creator>
  <cp:lastModifiedBy>Maja Videnović</cp:lastModifiedBy>
  <cp:lastPrinted>2016-10-17T07:10:00Z</cp:lastPrinted>
  <dcterms:modified xmlns:xsi="http://www.w3.org/2001/XMLSchema-instance" xsi:type="dcterms:W3CDTF">2016-10-17T07:56:00Z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