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a10b" w14:paraId="132a10b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13420C">
        <w:rPr>
          <w:rFonts w:hAnsi="Times New Roman" w:ascii="Times New Roman"/>
          <w:szCs w:val="24"/>
          <w:lang w:val="hr-HR"/>
        </w:rPr>
        <w:t>3232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35003" w:rsidRPr="004C2E76">
        <w:rPr>
          <w:rFonts w:hAnsi="Times New Roman" w:ascii="Times New Roman"/>
        </w:rPr>
        <w:t xml:space="preserve">Global Health Consulting d.o.o. za savjetovanje i usluge u likvidaciji, Zagreb, Boškovićeva 26, </w:t>
      </w:r>
      <w:r w:rsidR="00735003" w:rsidRPr="004C2E76">
        <w:rPr>
          <w:rFonts w:hAnsi="Times New Roman" w:ascii="Times New Roman"/>
          <w:szCs w:val="24"/>
        </w:rPr>
        <w:t>OIB: 31857593904,</w:t>
      </w:r>
      <w:r w:rsidR="00A85F59" w:rsidRPr="00995D02">
        <w:rPr>
          <w:rFonts w:hAnsi="Times New Roman" w:ascii="Times New Roman"/>
          <w:szCs w:val="24"/>
        </w:rPr>
        <w:t xml:space="preserve">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735003">
        <w:rPr>
          <w:rFonts w:hAnsi="Times New Roman" w:ascii="Times New Roman"/>
          <w:szCs w:val="24"/>
        </w:rPr>
        <w:t>589711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35003" w:rsidRPr="004C2E76">
        <w:rPr>
          <w:rFonts w:hAnsi="Times New Roman" w:ascii="Times New Roman"/>
        </w:rPr>
        <w:t xml:space="preserve">Global Health Consulting d.o.o. za savjetovanje i usluge u likvidaciji, Zagreb, Boškovićeva 26, </w:t>
      </w:r>
      <w:r w:rsidR="00735003" w:rsidRPr="004C2E76">
        <w:rPr>
          <w:rFonts w:hAnsi="Times New Roman" w:ascii="Times New Roman"/>
          <w:szCs w:val="24"/>
        </w:rPr>
        <w:t>OIB: 31857593904,</w:t>
      </w:r>
      <w:r w:rsidR="00735003" w:rsidRPr="00995D02">
        <w:rPr>
          <w:rFonts w:hAnsi="Times New Roman" w:ascii="Times New Roman"/>
          <w:szCs w:val="24"/>
        </w:rPr>
        <w:t xml:space="preserve"> </w:t>
      </w:r>
      <w:r w:rsidR="00735003">
        <w:rPr>
          <w:rFonts w:hAnsi="Times New Roman" w:ascii="Times New Roman"/>
          <w:szCs w:val="24"/>
        </w:rPr>
        <w:t>MBS: 080589711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B1717">
        <w:rPr>
          <w:rFonts w:hAnsi="Times New Roman" w:ascii="Times New Roman"/>
          <w:szCs w:val="24"/>
        </w:rPr>
        <w:t>Stjepan Lović, Zagreb, Preradovićeva 13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735003" w:rsidRPr="004C2E76">
        <w:rPr>
          <w:rFonts w:hAnsi="Times New Roman" w:ascii="Times New Roman"/>
        </w:rPr>
        <w:t xml:space="preserve">Global Health Consulting d.o.o. za savjetovanje i usluge u likvidaciji, Zagreb, Boškovićeva 26, </w:t>
      </w:r>
      <w:r w:rsidR="00735003" w:rsidRPr="004C2E76">
        <w:rPr>
          <w:rFonts w:hAnsi="Times New Roman" w:ascii="Times New Roman"/>
          <w:szCs w:val="24"/>
        </w:rPr>
        <w:t>OIB: 31857593904,</w:t>
      </w:r>
      <w:r w:rsidR="00735003" w:rsidRPr="00995D02">
        <w:rPr>
          <w:rFonts w:hAnsi="Times New Roman" w:ascii="Times New Roman"/>
          <w:szCs w:val="24"/>
        </w:rPr>
        <w:t xml:space="preserve"> </w:t>
      </w:r>
      <w:r w:rsidR="00735003">
        <w:rPr>
          <w:rFonts w:hAnsi="Times New Roman" w:ascii="Times New Roman"/>
          <w:szCs w:val="24"/>
        </w:rPr>
        <w:t>MBS: 080589711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10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13420C">
      <w:rPr>
        <w:rFonts w:hAnsi="Times New Roman" w:ascii="Times New Roman"/>
        <w:lang w:val="hr-HR"/>
      </w:rPr>
      <w:t>3232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1717"/>
    <w:rsid w:val="000B609B"/>
    <w:rsid w:val="000C47B3"/>
    <w:rsid w:val="00110F1B"/>
    <w:rsid w:val="00112B50"/>
    <w:rsid w:val="0012231E"/>
    <w:rsid w:val="0013420C"/>
    <w:rsid w:val="001650CE"/>
    <w:rsid w:val="00182088"/>
    <w:rsid w:val="00190C11"/>
    <w:rsid w:val="00192F79"/>
    <w:rsid w:val="00237133"/>
    <w:rsid w:val="0025015D"/>
    <w:rsid w:val="00274728"/>
    <w:rsid w:val="00293DC0"/>
    <w:rsid w:val="002974EE"/>
    <w:rsid w:val="00297A45"/>
    <w:rsid w:val="00297E3C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C2FE6"/>
    <w:rsid w:val="004F71E0"/>
    <w:rsid w:val="004F7DD6"/>
    <w:rsid w:val="00511DA9"/>
    <w:rsid w:val="005274D0"/>
    <w:rsid w:val="00532B71"/>
    <w:rsid w:val="00561E9F"/>
    <w:rsid w:val="005940E9"/>
    <w:rsid w:val="005D573E"/>
    <w:rsid w:val="006327C4"/>
    <w:rsid w:val="006356C5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F4163"/>
    <w:rsid w:val="008130C6"/>
    <w:rsid w:val="008249AD"/>
    <w:rsid w:val="00840E3D"/>
    <w:rsid w:val="00867F16"/>
    <w:rsid w:val="00870918"/>
    <w:rsid w:val="0088293F"/>
    <w:rsid w:val="0089131D"/>
    <w:rsid w:val="008A73BA"/>
    <w:rsid w:val="00907BA0"/>
    <w:rsid w:val="00920A43"/>
    <w:rsid w:val="00952884"/>
    <w:rsid w:val="00997BA9"/>
    <w:rsid w:val="009A10F4"/>
    <w:rsid w:val="009F5765"/>
    <w:rsid w:val="00A703A0"/>
    <w:rsid w:val="00A80E26"/>
    <w:rsid w:val="00A85F59"/>
    <w:rsid w:val="00A95334"/>
    <w:rsid w:val="00AA00B8"/>
    <w:rsid w:val="00AB7883"/>
    <w:rsid w:val="00AD0B8D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BD1"/>
    <w:rsid w:val="00C90E2C"/>
    <w:rsid w:val="00CF2939"/>
    <w:rsid w:val="00D44D4F"/>
    <w:rsid w:val="00D50546"/>
    <w:rsid w:val="00D955F3"/>
    <w:rsid w:val="00DB29D2"/>
    <w:rsid w:val="00DB4528"/>
    <w:rsid w:val="00DB7105"/>
    <w:rsid w:val="00DC3711"/>
    <w:rsid w:val="00E25DA9"/>
    <w:rsid w:val="00E31F06"/>
    <w:rsid w:val="00E568E4"/>
    <w:rsid w:val="00E56A7A"/>
    <w:rsid w:val="00E64446"/>
    <w:rsid w:val="00EA3B87"/>
    <w:rsid w:val="00EA6CFF"/>
    <w:rsid w:val="00EE136E"/>
    <w:rsid w:val="00EE5750"/>
    <w:rsid w:val="00EE69E5"/>
    <w:rsid w:val="00F159E6"/>
    <w:rsid w:val="00F258DE"/>
    <w:rsid w:val="00F6170D"/>
    <w:rsid w:val="00F62A72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1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0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0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0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0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A1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0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0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0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0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3232</izvorni_sadrzaj>
    <derivirana_varijabla naziv="DomainObject.Predmet.Broj_1">3232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St-3232/2015</izvorni_sadrzaj>
    <derivirana_varijabla naziv="DomainObject.Predmet.OznakaBroj_1">St-3232/2015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Health Consulting d.o.o. za savjetovanje i usluge u likvidaciji zastupanog po punomoćniku ALEN MONAC</izvorni_sadrzaj>
    <derivirana_varijabla naziv="DomainObject.Predmet.ProtustrankaFormated_1">  Global Health Consulting d.o.o. za savjetovanje i usluge u likvidaciji zastupanog po punomoćniku ALEN MONAC</derivirana_varijabla>
  </DomainObject.Predmet.ProtustrankaFormated>
  <DomainObject.Predmet.ProtustrankaFormatedOIB>
    <izvorni_sadrzaj>  Global Health Consulting d.o.o. za savjetovanje i usluge u likvidaciji, OIB 31857593904 zastupanog po punomoćniku ALEN MONAC</izvorni_sadrzaj>
    <derivirana_varijabla naziv="DomainObject.Predmet.ProtustrankaFormatedOIB_1">  Global Health Consulting d.o.o. za savjetovanje i usluge u likvidaciji, OIB 31857593904 zastupanog po punomoćniku ALEN MONAC</derivirana_varijabla>
  </DomainObject.Predmet.ProtustrankaFormatedOIB>
  <DomainObject.Predmet.ProtustrankaFormatedWithAdress>
    <izvorni_sadrzaj> Global Health Consulting d.o.o. za savjetovanje i usluge u likvidaciji, Boškovićeva 26, 10000 Zagreb zastupanog po punomoćniku ALEN MONAC</izvorni_sadrzaj>
    <derivirana_varijabla naziv="DomainObject.Predmet.ProtustrankaFormatedWithAdress_1"> Global Health Consulting d.o.o. za savjetovanje i usluge u likvidaciji, Boškovićeva 26, 10000 Zagreb zastupanog po punomoćniku ALEN MONAC</derivirana_varijabla>
  </DomainObject.Predmet.ProtustrankaFormatedWithAdress>
  <DomainObject.Predmet.ProtustrankaFormatedWithAdressOIB>
    <izvorni_sadrzaj> Global Health Consulting d.o.o. za savjetovanje i usluge u likvidaciji, OIB 31857593904, Boškovićeva 26, 10000 Zagreb zastupanog po punomoćniku ALEN MONAC</izvorni_sadrzaj>
    <derivirana_varijabla naziv="DomainObject.Predmet.ProtustrankaFormatedWithAdressOIB_1"> Global Health Consulting d.o.o. za savjetovanje i usluge u likvidaciji, OIB 31857593904, Boškovićeva 26, 10000 Zagreb zastupanog po punomoćniku ALEN MONAC</derivirana_varijabla>
  </DomainObject.Predmet.ProtustrankaFormatedWithAdressOIB>
  <DomainObject.Predmet.ProtustrankaWithAdress>
    <izvorni_sadrzaj>Global Health Consulting d.o.o. za savjetovanje i usluge u likvidaciji Boškovićeva 26, 10000 Zagreb</izvorni_sadrzaj>
    <derivirana_varijabla naziv="DomainObject.Predmet.ProtustrankaWithAdress_1">Global Health Consulting d.o.o. za savjetovanje i usluge u likvidaciji Boškovićeva 26, 10000 Zagreb</derivirana_varijabla>
  </DomainObject.Predmet.ProtustrankaWithAdress>
  <DomainObject.Predmet.ProtustrankaWithAdressOIB>
    <izvorni_sadrzaj>Global Health Consulting d.o.o. za savjetovanje i usluge u likvidaciji, OIB 31857593904, Boškovićeva 26, 10000 Zagreb</izvorni_sadrzaj>
    <derivirana_varijabla naziv="DomainObject.Predmet.ProtustrankaWithAdressOIB_1">Global Health Consulting d.o.o. za savjetovanje i usluge u likvidaciji, OIB 31857593904, Boškovićeva 26, 10000 Zagreb</derivirana_varijabla>
  </DomainObject.Predmet.ProtustrankaWithAdressOIB>
  <DomainObject.Predmet.ProtustrankaNazivFormated>
    <izvorni_sadrzaj>Global Health Consulting d.o.o. za savjetovanje i usluge u likvidaciji</izvorni_sadrzaj>
    <derivirana_varijabla naziv="DomainObject.Predmet.ProtustrankaNazivFormated_1">Global Health Consulting d.o.o. za savjetovanje i usluge u likvidaciji</derivirana_varijabla>
  </DomainObject.Predmet.ProtustrankaNazivFormated>
  <DomainObject.Predmet.ProtustrankaNazivFormatedOIB>
    <izvorni_sadrzaj>Global Health Consulting d.o.o. za savjetovanje i usluge u likvidaciji, OIB 31857593904</izvorni_sadrzaj>
    <derivirana_varijabla naziv="DomainObject.Predmet.ProtustrankaNazivFormatedOIB_1">Global Health Consulting d.o.o. za savjetovanje i usluge u likvidaciji, OIB 31857593904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Health Consulting d.o.o. za savjetovanje i usluge u likvidaciji zastupanog po punomoćniku ALEN MONAC</item>
    </izvorni_sadrzaj>
    <derivirana_varijabla naziv="DomainObject.Predmet.ProtuStrankaListFormated_1">
      <item>Global Health Consulting d.o.o. za savjetovanje i usluge u likvidaciji zastupanog po punomoćniku ALEN MONAC</item>
    </derivirana_varijabla>
  </DomainObject.Predmet.ProtuStrankaListFormated>
  <DomainObject.Predmet.ProtuStrankaListFormatedOIB>
    <izvorni_sadrzaj>
      <item>Global Health Consulting d.o.o. za savjetovanje i usluge u likvidaciji, OIB 31857593904 zastupanog po punomoćniku ALEN MONAC</item>
    </izvorni_sadrzaj>
    <derivirana_varijabla naziv="DomainObject.Predmet.ProtuStrankaListFormatedOIB_1">
      <item>Global Health Consulting d.o.o. za savjetovanje i usluge u likvidaciji, OIB 31857593904 zastupanog po punomoćniku ALEN MONAC</item>
    </derivirana_varijabla>
  </DomainObject.Predmet.ProtuStrankaListFormatedOIB>
  <DomainObject.Predmet.ProtuStrankaListFormatedWithAdress>
    <izvorni_sadrzaj>
      <item>Global Health Consulting d.o.o. za savjetovanje i usluge u likvidaciji, Boškovićeva 26, 10000 Zagreb zastupanog po punomoćniku ALEN MONAC</item>
    </izvorni_sadrzaj>
    <derivirana_varijabla naziv="DomainObject.Predmet.ProtuStrankaListFormatedWithAdress_1">
      <item>Global Health Consulting d.o.o. za savjetovanje i usluge u likvidaciji, Boškovićeva 26, 10000 Zagreb zastupanog po punomoćniku ALEN MONAC</item>
    </derivirana_varijabla>
  </DomainObject.Predmet.ProtuStrankaListFormatedWithAdress>
  <DomainObject.Predmet.ProtuStrankaListFormatedWithAdressOIB>
    <izvorni_sadrzaj>
      <item>Global Health Consulting d.o.o. za savjetovanje i usluge u likvidaciji, OIB 31857593904, Boškovićeva 26, 10000 Zagreb zastupanog po punomoćniku ALEN MONAC</item>
    </izvorni_sadrzaj>
    <derivirana_varijabla naziv="DomainObject.Predmet.ProtuStrankaListFormatedWithAdressOIB_1">
      <item>Global Health Consulting d.o.o. za savjetovanje i usluge u likvidaciji, OIB 31857593904, Boškovićeva 26, 10000 Zagreb zastupanog po punomoćniku ALEN MONAC</item>
    </derivirana_varijabla>
  </DomainObject.Predmet.ProtuStrankaListFormatedWithAdressOIB>
  <DomainObject.Predmet.ProtuStrankaListNazivFormated>
    <izvorni_sadrzaj>
      <item>Global Health Consulting d.o.o. za savjetovanje i usluge u likvidaciji</item>
    </izvorni_sadrzaj>
    <derivirana_varijabla naziv="DomainObject.Predmet.ProtuStrankaListNazivFormated_1">
      <item>Global Health Consulting d.o.o. za savjetovanje i usluge u likvidaciji</item>
    </derivirana_varijabla>
  </DomainObject.Predmet.ProtuStrankaListNazivFormated>
  <DomainObject.Predmet.ProtuStrankaListNazivFormatedOIB>
    <izvorni_sadrzaj>
      <item>Global Health Consulting d.o.o. za savjetovanje i usluge u likvidaciji, OIB 31857593904</item>
    </izvorni_sadrzaj>
    <derivirana_varijabla naziv="DomainObject.Predmet.ProtuStrankaListNazivFormatedOIB_1">
      <item>Global Health Consulting d.o.o. za savjetovanje i usluge u likvidaciji, OIB 31857593904</item>
    </derivirana_varijabla>
  </DomainObject.Predmet.ProtuStrankaListNazivFormatedOIB>
  <DomainObject.Predmet.OstaliListFormated>
    <izvorni_sadrzaj>
      <item>ALEN MONAC punomoćnik sudionika u postupku Global Health Consulting d.o.o. za savjetovanje i usluge u likvidaciji</item>
    </izvorni_sadrzaj>
    <derivirana_varijabla naziv="DomainObject.Predmet.OstaliListFormated_1">
      <item>ALEN MONAC punomoćnik sudionika u postupku Global Health Consulting d.o.o. za savjetovanje i usluge u likvidaciji</item>
    </derivirana_varijabla>
  </DomainObject.Predmet.OstaliListFormated>
  <DomainObject.Predmet.OstaliListFormatedOIB>
    <izvorni_sadrzaj>
      <item>ALEN MONAC, OIB 13257358693 punomoćnik sudionika u postupku Global Health Consulting d.o.o. za savjetovanje i usluge u likvidaciji</item>
    </izvorni_sadrzaj>
    <derivirana_varijabla naziv="DomainObject.Predmet.OstaliListFormatedOIB_1">
      <item>ALEN MONAC, OIB 13257358693 punomoćnik sudionika u postupku Global Health Consulting d.o.o. za savjetovanje i usluge u likvidaciji</item>
    </derivirana_varijabla>
  </DomainObject.Predmet.OstaliListFormatedOIB>
  <DomainObject.Predmet.OstaliListFormatedWithAdress>
    <izvorni_sadrzaj>
      <item>ALEN MONAC, Ivana Mažuranića 1, 20000 Dubrovnik punomoćnik sudionika u postupku Global Health Consulting d.o.o. za savjetovanje i usluge u likvidaciji</item>
    </izvorni_sadrzaj>
    <derivirana_varijabla naziv="DomainObject.Predmet.OstaliListFormatedWithAdress_1">
      <item>ALEN MONAC, Ivana Mažuranića 1, 20000 Dubrovnik punomoćnik sudionika u postupku Global Health Consulting d.o.o. za savjetovanje i usluge u likvidaciji</item>
    </derivirana_varijabla>
  </DomainObject.Predmet.OstaliListFormatedWithAdress>
  <DomainObject.Predmet.OstaliListFormatedWithAdressOIB>
    <izvorni_sadrzaj>
      <item>ALEN MONAC, OIB 13257358693, Ivana Mažuranića 1, 20000 Dubrovnik punomoćnik sudionika u postupku Global Health Consulting d.o.o. za savjetovanje i usluge u likvidaciji</item>
    </izvorni_sadrzaj>
    <derivirana_varijabla naziv="DomainObject.Predmet.OstaliListFormatedWithAdressOIB_1">
      <item>ALEN MONAC, OIB 13257358693, Ivana Mažuranića 1, 20000 Dubrovnik punomoćnik sudionika u postupku Global Health Consulting d.o.o. za savjetovanje i usluge u likvidaciji</item>
    </derivirana_varijabla>
  </DomainObject.Predmet.OstaliListFormatedWithAdressOIB>
  <DomainObject.Predmet.OstaliListNazivFormated>
    <izvorni_sadrzaj>
      <item>ALEN MONAC</item>
    </izvorni_sadrzaj>
    <derivirana_varijabla naziv="DomainObject.Predmet.OstaliListNazivFormated_1">
      <item>ALEN MONAC</item>
    </derivirana_varijabla>
  </DomainObject.Predmet.OstaliListNazivFormated>
  <DomainObject.Predmet.OstaliListNazivFormatedOIB>
    <izvorni_sadrzaj>
      <item>ALEN MONAC, OIB 13257358693</item>
    </izvorni_sadrzaj>
    <derivirana_varijabla naziv="DomainObject.Predmet.OstaliListNazivFormatedOIB_1">
      <item>ALEN MONAC, OIB 13257358693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Health Consulting d.o.o. za savjetovanje i usluge u likvidaciji</izvorni_sadrzaj>
    <derivirana_varijabla naziv="DomainObject.Predmet.ProtustrankaIDrugi_1">Global Health Consulting d.o.o. za savjetovanje i usluge u likvidaciji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Global Health Consulting d.o.o. za savjetovanje i usluge u likvidaciji, OIB 31857593904, Boškovićeva 26, 10000 Zagreb</izvorni_sadrzaj>
    <derivirana_varijabla naziv="DomainObject.Predmet.ProtustrankaIDrugiAdressOIB_1">Global Health Consulting d.o.o. za savjetovanje i usluge u likvidaciji, OIB 31857593904, Boškovićeva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Health Consulting d.o.o. za savjetovanje i usluge u likvidaciji</item>
      <item>FINA Regionalni centar Zagreb</item>
      <item>ALEN MONAC</item>
    </izvorni_sadrzaj>
    <derivirana_varijabla naziv="DomainObject.Predmet.SudioniciListNaziv_1">
      <item>Global Health Consulting d.o.o. za savjetovanje i usluge u likvidaciji</item>
      <item>FINA Regionalni centar Zagreb</item>
      <item>ALEN MONAC</item>
    </derivirana_varijabla>
  </DomainObject.Predmet.SudioniciListNaziv>
  <DomainObject.Predmet.SudioniciListAdressOIB>
    <izvorni_sadrzaj>
      <item>Global Health Consulting d.o.o. za savjetovanje i usluge u likvidaciji, OIB 31857593904, Boškovićeva 26,10000 Zagreb</item>
      <item>FINA Regionalni centar Zagreb, OIB 85821130368, Trg svibanjskih žrtava  1995.,10000 Zagreb</item>
      <item>ALEN MONAC, OIB 13257358693, Ivana Mažuranića 1,20000 Dubrovnik</item>
    </izvorni_sadrzaj>
    <derivirana_varijabla naziv="DomainObject.Predmet.SudioniciListAdressOIB_1">
      <item>Global Health Consulting d.o.o. za savjetovanje i usluge u likvidaciji, OIB 31857593904, Boškovićeva 26,10000 Zagreb</item>
      <item>FINA Regionalni centar Zagreb, OIB 85821130368, Trg svibanjskih žrtava  1995.,10000 Zagreb</item>
      <item>ALEN MONAC, OIB 13257358693, Ivana Mažuranića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31857593904</item>
      <item>, OIB 85821130368</item>
      <item>, OIB 13257358693</item>
    </izvorni_sadrzaj>
    <derivirana_varijabla naziv="DomainObject.Predmet.SudioniciListNazivOIB_1">
      <item>, OIB 31857593904</item>
      <item>, OIB 85821130368</item>
      <item>, OIB 13257358693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475</properties:Words>
  <properties:Characters>2510</properties:Characters>
  <properties:Lines>75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2016-04-01T08:48:00Z</dcterms:created>
  <dc:creator>Sudsko vijeæe</dc:creator>
  <cp:lastModifiedBy>Nevenka Furić</cp:lastModifiedBy>
  <cp:lastPrinted>2016-04-01T08:49:00Z</cp:lastPrinted>
  <dcterms:modified xmlns:xsi="http://www.w3.org/2001/XMLSchema-instance" xsi:type="dcterms:W3CDTF">2016-04-01T08:51:00Z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