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b341" w14:paraId="fbfb341" w:rsidRDefault="00D22481" w:rsidP="001940FB" w:rsidR="00D2248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702C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702C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22481" w:rsidP="00AA6BCF" w:rsidR="00D2248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D22481" w:rsidR="00D2248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D22481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22481" w:rsidP="00D22481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D22481" w:rsidP="00D22481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2248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81067">
        <w:rPr>
          <w:rFonts w:cs="Calibri" w:eastAsia="Arial Unicode MS" w:hAnsi="Calibri" w:ascii="Calibri"/>
          <w:kern w:val="1"/>
          <w:lang w:eastAsia="ar-SA" w:val="hr-HR"/>
        </w:rPr>
        <w:t>DOŠEN KATARINA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581067" w:rsidRPr="00581067">
        <w:rPr>
          <w:rFonts w:cs="Calibri" w:hAnsi="Calibri" w:ascii="Calibri"/>
        </w:rPr>
        <w:t>105.758,90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81067" w:rsidRPr="00581067">
        <w:rPr>
          <w:rFonts w:cs="Calibri" w:hAnsi="Calibri" w:ascii="Calibri"/>
        </w:rPr>
        <w:t>94.558,90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581067">
        <w:rPr>
          <w:rFonts w:cs="Calibri" w:hAnsi="Calibri" w:ascii="Calibri"/>
        </w:rPr>
        <w:t>11.200</w:t>
      </w:r>
      <w:r w:rsidR="00CD149D" w:rsidRPr="00AB3886">
        <w:rPr>
          <w:rFonts w:cs="Calibri" w:hAnsi="Calibri" w:ascii="Calibri"/>
        </w:rPr>
        <w:t>,00 kn</w:t>
      </w:r>
      <w:r w:rsidR="00CD149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D22481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2248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22481" w:rsidRPr="00D2248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D22481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81067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581067">
              <w:rPr>
                <w:rFonts w:cs="Calibri" w:hAnsi="Calibri" w:ascii="Calibri"/>
              </w:rPr>
              <w:t>DOŠEN KATARINA</w:t>
            </w:r>
            <w:r w:rsidR="00AB3886">
              <w:rPr>
                <w:rFonts w:cs="Calibri"/>
              </w:rPr>
              <w:t xml:space="preserve">, </w:t>
            </w:r>
            <w:r w:rsidR="00AB3886" w:rsidRPr="00AB3886">
              <w:rPr>
                <w:rFonts w:cs="Calibri"/>
              </w:rPr>
              <w:t xml:space="preserve"> </w:t>
            </w:r>
            <w:r w:rsidRPr="00581067">
              <w:rPr>
                <w:rFonts w:cs="Calibri" w:hAnsi="Calibri" w:ascii="Calibri"/>
              </w:rPr>
              <w:t>Kroz Smrdečac 23, Split</w:t>
            </w:r>
            <w:r w:rsidR="00CD149D">
              <w:rPr>
                <w:rFonts w:cs="Calibri" w:hAnsi="Calibri" w:ascii="Calibri"/>
              </w:rPr>
              <w:t xml:space="preserve">,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581067">
              <w:rPr>
                <w:rFonts w:cs="Calibri" w:hAnsi="Calibri" w:ascii="Calibri"/>
              </w:rPr>
              <w:t>05250668880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B3886" w:rsidP="00CD149D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B3886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581067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81067">
              <w:rPr>
                <w:rFonts w:cs="Calibri" w:hAnsi="Calibri" w:ascii="Calibri"/>
              </w:rPr>
              <w:t>105.758,90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581067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81067">
              <w:rPr>
                <w:rFonts w:cs="Calibri" w:hAnsi="Calibri" w:ascii="Calibri"/>
              </w:rPr>
              <w:t>94.558,90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581067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81067">
              <w:rPr>
                <w:rFonts w:cs="Calibri" w:hAnsi="Calibri" w:ascii="Calibri"/>
              </w:rPr>
              <w:t>11.200,00 kn</w:t>
            </w:r>
          </w:p>
        </w:tc>
      </w:tr>
    </w:tbl>
    <w:p w:rsidRDefault="00D22481" w:rsidP="00AA6BCF" w:rsidR="00D22481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C0F80" w:rsidP="00CC0F80" w:rsidR="00CC0F80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E6F0A" w:rsidP="00CC0F80" w:rsidR="00CC0F8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F80" w:rsidP="00CC0F80" w:rsidR="00CC0F8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C0F80" w:rsidP="00CC0F80" w:rsidR="00CC0F8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C0F80" w:rsidP="00CC0F80" w:rsidR="00CC0F8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C0F80" w:rsidP="00CC0F80" w:rsidR="00CC0F80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C0F80" w:rsidP="00CC0F80" w:rsidR="00CC0F80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3D0" w:rsidR="001E73D0">
      <w:pPr>
        <w:spacing w:after="0"/>
      </w:pPr>
      <w:r>
        <w:separator/>
      </w:r>
    </w:p>
  </w:endnote>
  <w:endnote w:id="0" w:type="continuationSeparator">
    <w:p w:rsidRDefault="001E73D0" w:rsidR="001E73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F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3D0" w:rsidR="001E73D0">
      <w:pPr>
        <w:spacing w:after="0"/>
      </w:pPr>
      <w:r>
        <w:separator/>
      </w:r>
    </w:p>
  </w:footnote>
  <w:footnote w:id="0" w:type="continuationSeparator">
    <w:p w:rsidRDefault="001E73D0" w:rsidR="001E73D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FC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5286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1E73D0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778"/>
    <w:rsid w:val="002D3E43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47C5"/>
    <w:rsid w:val="0048690C"/>
    <w:rsid w:val="00492DFC"/>
    <w:rsid w:val="00497107"/>
    <w:rsid w:val="004A333A"/>
    <w:rsid w:val="004A6C7A"/>
    <w:rsid w:val="004A7A5F"/>
    <w:rsid w:val="004B0A38"/>
    <w:rsid w:val="004B2FC1"/>
    <w:rsid w:val="004B30DA"/>
    <w:rsid w:val="004B48A3"/>
    <w:rsid w:val="004B544A"/>
    <w:rsid w:val="004B57AF"/>
    <w:rsid w:val="004C3317"/>
    <w:rsid w:val="004C7C34"/>
    <w:rsid w:val="004D370B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1067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26CC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36799"/>
    <w:rsid w:val="00642803"/>
    <w:rsid w:val="00643B4E"/>
    <w:rsid w:val="00644AFA"/>
    <w:rsid w:val="00645E8F"/>
    <w:rsid w:val="00647261"/>
    <w:rsid w:val="00650E7D"/>
    <w:rsid w:val="00651FC5"/>
    <w:rsid w:val="006579E3"/>
    <w:rsid w:val="006625B7"/>
    <w:rsid w:val="006637F1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418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4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A702C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6546D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6F0A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00C4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0F80"/>
    <w:rsid w:val="00CC2037"/>
    <w:rsid w:val="00CC254C"/>
    <w:rsid w:val="00CC278F"/>
    <w:rsid w:val="00CC6915"/>
    <w:rsid w:val="00CD047D"/>
    <w:rsid w:val="00CD149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2481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51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FC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FC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FC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FC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51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FC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FC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FC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FC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1446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2018-08-23T10:28:00Z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St-651/2017-60 / Podnesak - Podnesak (-60.docx)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