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a5f6" w14:paraId="5e4a5f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C48DA">
        <w:rPr>
          <w:b/>
          <w:lang w:val="hr-HR"/>
        </w:rPr>
        <w:t>864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C48DA">
        <w:rPr>
          <w:lang w:val="hr-HR"/>
        </w:rPr>
        <w:t>DINAMIČKI SERVISI SOLUCIJE d.o.o. Split, Kopilica 62</w:t>
      </w:r>
      <w:r w:rsidR="00555BE4">
        <w:rPr>
          <w:lang w:val="hr-HR"/>
        </w:rPr>
        <w:t xml:space="preserve">, OIB: </w:t>
      </w:r>
      <w:r w:rsidR="004C48DA">
        <w:rPr>
          <w:lang w:val="hr-HR"/>
        </w:rPr>
        <w:t>17791625204</w:t>
      </w:r>
      <w:r w:rsidR="005E5BE0">
        <w:rPr>
          <w:lang w:val="hr-HR"/>
        </w:rPr>
        <w:t xml:space="preserve">, MBS: </w:t>
      </w:r>
      <w:r w:rsidR="004C48DA">
        <w:rPr>
          <w:lang w:val="hr-HR"/>
        </w:rPr>
        <w:t>040286052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D596C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C48DA">
        <w:rPr>
          <w:lang w:val="hr-HR"/>
        </w:rPr>
        <w:t>DINAMIČKI SERVISI SOLUCIJE d.o.o. Split, Kopilica 62, OIB: 17791625204</w:t>
      </w:r>
      <w:r w:rsidR="00B70173">
        <w:rPr>
          <w:lang w:val="hr-HR"/>
        </w:rPr>
        <w:t xml:space="preserve">, na dan </w:t>
      </w:r>
      <w:r w:rsidR="004C48DA">
        <w:rPr>
          <w:lang w:val="hr-HR"/>
        </w:rPr>
        <w:t>30</w:t>
      </w:r>
      <w:r w:rsidR="008C4BCD">
        <w:rPr>
          <w:lang w:val="hr-HR"/>
        </w:rPr>
        <w:t xml:space="preserve">. </w:t>
      </w:r>
      <w:r w:rsidR="001451E2">
        <w:rPr>
          <w:lang w:val="hr-HR"/>
        </w:rPr>
        <w:t>kolovoza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C48DA">
        <w:rPr>
          <w:lang w:val="hr-HR"/>
        </w:rPr>
        <w:t>20.084,13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D596C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443B3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3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43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43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43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St-864/2017</izvorni_sadrzaj>
    <derivirana_varijabla naziv="DomainObject.Predmet.OznakaBroj_1">St-864/2017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DINAMIČKI SERVISI SOLUCIJE d. o. o. za gradnju brodova i plutajućih objekata, proizvodnju instrumenata i aparata za mjerenje, </izvorni_sadrzaj>
    <derivirana_varijabla naziv="DomainObject.Predmet.ProtustrankaFormated_1">  DINAMIČKI SERVISI SOLUCIJE d. o. o. za gradnju brodova i plutajućih objekata, proizvodnju instrumenata i aparata za mjerenje, </derivirana_varijabla>
  </DomainObject.Predmet.ProtustrankaFormated>
  <DomainObject.Predmet.ProtustrankaFormatedOIB>
    <izvorni_sadrzaj>  DINAMIČKI SERVISI SOLUCIJE d. o. o. za gradnju brodova i plutajućih objekata, proizvodnju instrumenata i aparata za mjerenje, , OIB 17791625204</izvorni_sadrzaj>
    <derivirana_varijabla naziv="DomainObject.Predmet.ProtustrankaFormatedOIB_1">  DINAMIČKI SERVISI SOLUCIJE d. o. o. za gradnju brodova i plutajućih objekata, proizvodnju instrumenata i aparata za mjerenje, , OIB 17791625204</derivirana_varijabla>
  </DomainObject.Predmet.ProtustrankaFormatedOIB>
  <DomainObject.Predmet.ProtustrankaFormatedWithAdress>
    <izvorni_sadrzaj> DINAMIČKI SERVISI SOLUCIJE d. o. o. za gradnju brodova i plutajućih objekata, proizvodnju instrumenata i aparata za mjerenje, , Kopilica 62, 21000 Split</izvorni_sadrzaj>
    <derivirana_varijabla naziv="DomainObject.Predmet.ProtustrankaFormatedWithAdress_1"> DINAMIČKI SERVISI SOLUCIJE d. o. o. za gradnju brodova i plutajućih objekata, proizvodnju instrumenata i aparata za mjerenje, , Kopilica 62, 21000 Split</derivirana_varijabla>
  </DomainObject.Predmet.ProtustrankaFormatedWithAdress>
  <DomainObject.Predmet.ProtustrankaFormatedWithAdressOIB>
    <izvorni_sadrzaj> DINAMIČKI SERVISI SOLUCIJE d. o. o. za gradnju brodova i plutajućih objekata, proizvodnju instrumenata i aparata za mjerenje, , OIB 17791625204, Kopilica 62, 21000 Split</izvorni_sadrzaj>
    <derivirana_varijabla naziv="DomainObject.Predmet.ProtustrankaFormatedWithAdressOIB_1"> DINAMIČKI SERVISI SOLUCIJE d. o. o. za gradnju brodova i plutajućih objekata, proizvodnju instrumenata i aparata za mjerenje, , OIB 17791625204, Kopilica 62, 21000 Split</derivirana_varijabla>
  </DomainObject.Predmet.ProtustrankaFormatedWithAdressOIB>
  <DomainObject.Predmet.ProtustrankaWithAdress>
    <izvorni_sadrzaj>DINAMIČKI SERVISI SOLUCIJE d. o. o. za gradnju brodova i plutajućih objekata, proizvodnju instrumenata i aparata za mjerenje,  Kopilica 62, 21000 Split</izvorni_sadrzaj>
    <derivirana_varijabla naziv="DomainObject.Predmet.ProtustrankaWithAdress_1">DINAMIČKI SERVISI SOLUCIJE d. o. o. za gradnju brodova i plutajućih objekata, proizvodnju instrumenata i aparata za mjerenje,  Kopilica 62, 21000 Split</derivirana_varijabla>
  </DomainObject.Predmet.ProtustrankaWithAdress>
  <DomainObject.Predmet.ProtustrankaWith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WithAdressOIB_1">DINAMIČKI SERVISI SOLUCIJE d. o. o. za gradnju brodova i plutajućih objekata, proizvodnju instrumenata i aparata za mjerenje, , OIB 17791625204, Kopilica 62, 21000 Split</derivirana_varijabla>
  </DomainObject.Predmet.ProtustrankaWithAdressOIB>
  <DomainObject.Predmet.ProtustrankaNazivFormated>
    <izvorni_sadrzaj>DINAMIČKI SERVISI SOLUCIJE d. o. o. za gradnju brodova i plutajućih objekata, proizvodnju instrumenata i aparata za mjerenje, </izvorni_sadrzaj>
    <derivirana_varijabla naziv="DomainObject.Predmet.ProtustrankaNazivFormated_1">DINAMIČKI SERVISI SOLUCIJE d. o. o. za gradnju brodova i plutajućih objekata, proizvodnju instrumenata i aparata za mjerenje, </derivirana_varijabla>
  </DomainObject.Predmet.ProtustrankaNazivFormated>
  <DomainObject.Predmet.ProtustrankaNazivFormatedOIB>
    <izvorni_sadrzaj>DINAMIČKI SERVISI SOLUCIJE d. o. o. za gradnju brodova i plutajućih objekata, proizvodnju instrumenata i aparata za mjerenje, , OIB 17791625204</izvorni_sadrzaj>
    <derivirana_varijabla naziv="DomainObject.Predmet.ProtustrankaNazivFormatedOIB_1">DINAMIČKI SERVISI SOLUCIJE d. o. o. za gradnju brodova i plutajućih objekata, proizvodnju instrumenata i aparata za mjerenje, , OIB 17791625204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20084.13</izvorni_sadrzaj>
    <derivirana_varijabla naziv="DomainObject.Predmet.TrenutnaVrijednost_1">20084.13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DINAMIČKI SERVISI SOLUCIJE d. o. o. za gradnju brodova i plutajućih objekata, proizvodnju instrumenata i aparata za mjerenje, </item>
    </izvorni_sadrzaj>
    <derivirana_varijabla naziv="DomainObject.Predmet.ProtuStrankaListFormated_1">
      <item>DINAMIČKI SERVISI SOLUCIJE d. o. o. za gradnju brodova i plutajućih objekata, proizvodnju instrumenata i aparata za mjerenje, </item>
    </derivirana_varijabla>
  </DomainObject.Predmet.ProtuStrankaListFormated>
  <DomainObject.Predmet.ProtuStrankaList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FormatedOIB_1">
      <item>DINAMIČKI SERVISI SOLUCIJE d. o. o. za gradnju brodova i plutajućih objekata, proizvodnju instrumenata i aparata za mjerenje, , OIB 17791625204</item>
    </derivirana_varijabla>
  </DomainObject.Predmet.ProtuStrankaListFormatedOIB>
  <DomainObject.Predmet.ProtuStrankaListFormatedWithAdress>
    <izvorni_sadrzaj>
      <item>DINAMIČKI SERVISI SOLUCIJE d. o. o. za gradnju brodova i plutajućih objekata, proizvodnju instrumenata i aparata za mjerenje, , Kopilica 62, 21000 Split</item>
    </izvorni_sadrzaj>
    <derivirana_varijabla naziv="DomainObject.Predmet.ProtuStrankaListFormatedWithAdress_1">
      <item>DINAMIČKI SERVISI SOLUCIJE d. o. o. za gradnju brodova i plutajućih objekata, proizvodnju instrumenata i aparata za mjerenje, , Kopilica 62, 21000 Split</item>
    </derivirana_varijabla>
  </DomainObject.Predmet.ProtuStrankaListFormatedWithAdress>
  <DomainObject.Predmet.ProtuStrankaListFormatedWithAdressOIB>
    <izvorni_sadrzaj>
      <item>DINAMIČKI SERVISI SOLUCIJE d. o. o. za gradnju brodova i plutajućih objekata, proizvodnju instrumenata i aparata za mjerenje, , OIB 17791625204, Kopilica 62, 21000 Split</item>
    </izvorni_sadrzaj>
    <derivirana_varijabla naziv="DomainObject.Predmet.ProtuStrankaListFormatedWithAdressOIB_1">
      <item>DINAMIČKI SERVISI SOLUCIJE d. o. o. za gradnju brodova i plutajućih objekata, proizvodnju instrumenata i aparata za mjerenje, , OIB 17791625204, Kopilica 62, 21000 Split</item>
    </derivirana_varijabla>
  </DomainObject.Predmet.ProtuStrankaListFormatedWithAdressOIB>
  <DomainObject.Predmet.ProtuStrankaListNazivFormated>
    <izvorni_sadrzaj>
      <item>DINAMIČKI SERVISI SOLUCIJE d. o. o. za gradnju brodova i plutajućih objekata, proizvodnju instrumenata i aparata za mjerenje, </item>
    </izvorni_sadrzaj>
    <derivirana_varijabla naziv="DomainObject.Predmet.ProtuStrankaListNazivFormated_1">
      <item>DINAMIČKI SERVISI SOLUCIJE d. o. o. za gradnju brodova i plutajućih objekata, proizvodnju instrumenata i aparata za mjerenje, </item>
    </derivirana_varijabla>
  </DomainObject.Predmet.ProtuStrankaListNazivFormated>
  <DomainObject.Predmet.ProtuStrankaListNazivFormatedOIB>
    <izvorni_sadrzaj>
      <item>DINAMIČKI SERVISI SOLUCIJE d. o. o. za gradnju brodova i plutajućih objekata, proizvodnju instrumenata i aparata za mjerenje, , OIB 17791625204</item>
    </izvorni_sadrzaj>
    <derivirana_varijabla naziv="DomainObject.Predmet.ProtuStrankaListNazivFormatedOIB_1">
      <item>DINAMIČKI SERVISI SOLUCIJE d. o. o. za gradnju brodova i plutajućih objekata, proizvodnju instrumenata i aparata za mjerenje, , OIB 17791625204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DINAMIČKI SERVISI SOLUCIJE d. o. o. za gradnju brodova i plutajućih objekata, proizvodnju instrumenata i aparata za mjerenje, </izvorni_sadrzaj>
    <derivirana_varijabla naziv="DomainObject.Predmet.ProtustrankaIDrugi_1">DINAMIČKI SERVISI SOLUCIJE d. o. o. za gradnju brodova i plutajućih objekata, proizvodnju instrumenata i aparata za mjerenje,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DINAMIČKI SERVISI SOLUCIJE d. o. o. za gradnju brodova i plutajućih objekata, proizvodnju instrumenata i aparata za mjerenje, , OIB 17791625204, Kopilica 62, 21000 Split</izvorni_sadrzaj>
    <derivirana_varijabla naziv="DomainObject.Predmet.ProtustrankaIDrugiAdressOIB_1">DINAMIČKI SERVISI SOLUCIJE d. o. o. za gradnju brodova i plutajućih objekata, proizvodnju instrumenata i aparata za mjerenje, , OIB 17791625204,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DINAMIČKI SERVISI SOLUCIJE d. o. o. za gradnju brodova i plutajućih objekata, proizvodnju instrumenata i aparata za mjerenje, </item>
      <item>FINANCIJSKA AGENCIJA, RC SPLIT</item>
    </izvorni_sadrzaj>
    <derivirana_varijabla naziv="DomainObject.Predmet.SudioniciListNaziv_1">
      <item>DINAMIČKI SERVISI SOLUCIJE d. o. o. za gradnju brodova i plutajućih objekata, proizvodnju instrumenata i aparata za mjerenje, </item>
      <item>FINANCIJSKA AGENCIJA, RC SPLIT</item>
    </derivirana_varijabla>
  </DomainObject.Predmet.SudioniciListNaziv>
  <DomainObject.Predmet.SudioniciListAdressOIB>
    <izvorni_sadrzaj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izvorni_sadrzaj>
    <derivirana_varijabla naziv="DomainObject.Predmet.SudioniciListAdressOIB_1">
      <item>DINAMIČKI SERVISI SOLUCIJE d. o. o. za gradnju brodova i plutajućih objekata, proizvodnju instrumenata i aparata za mjerenje, , OIB 17791625204,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17791625204</item>
      <item>, OIB 85821130368</item>
    </izvorni_sadrzaj>
    <derivirana_varijabla naziv="DomainObject.Predmet.SudioniciListNazivOIB_1">
      <item>, OIB 17791625204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90193-3ABF-40D0-9E8A-9B5608A7B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1783</properties:Characters>
  <properties:Lines>50</properties:Lines>
  <properties:Paragraphs>16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2017-09-20T06:16:00Z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