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00247" w14:paraId="0100247" w:rsidRDefault="005B6185" w:rsidP="008011F6" w:rsidR="008011F6" w:rsidRPr="0071176E">
      <w:pPr>
        <w:jc w:val="right"/>
        <w15:collapsed w:val="false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 xml:space="preserve">Broj: </w:t>
      </w:r>
      <w:r w:rsidR="008011F6" w:rsidRPr="0071176E">
        <w:rPr>
          <w:rFonts w:hAnsi="Times New Roman" w:ascii="Times New Roman"/>
          <w:sz w:val="24"/>
          <w:szCs w:val="24"/>
        </w:rPr>
        <w:t>6 St-</w:t>
      </w:r>
      <w:r w:rsidR="0071176E" w:rsidRPr="0071176E">
        <w:rPr>
          <w:rFonts w:hAnsi="Times New Roman" w:ascii="Times New Roman"/>
          <w:sz w:val="24"/>
          <w:szCs w:val="24"/>
        </w:rPr>
        <w:t>994</w:t>
      </w:r>
      <w:r w:rsidR="00B35A4E" w:rsidRPr="0071176E">
        <w:rPr>
          <w:rFonts w:hAnsi="Times New Roman" w:ascii="Times New Roman"/>
          <w:sz w:val="24"/>
          <w:szCs w:val="24"/>
        </w:rPr>
        <w:t>/18-</w:t>
      </w:r>
      <w:r w:rsidR="0071176E" w:rsidRPr="0071176E">
        <w:rPr>
          <w:rFonts w:hAnsi="Times New Roman" w:ascii="Times New Roman"/>
          <w:sz w:val="24"/>
          <w:szCs w:val="24"/>
        </w:rPr>
        <w:t>10</w:t>
      </w:r>
    </w:p>
    <w:p w:rsidRDefault="00424FA6" w:rsidP="00424FA6" w:rsidR="00424FA6" w:rsidRPr="0071176E">
      <w:pPr>
        <w:pStyle w:val="Bezproreda"/>
        <w:rPr>
          <w:rFonts w:hAnsi="Times New Roman" w:ascii="Times New Roman"/>
          <w:sz w:val="24"/>
          <w:szCs w:val="24"/>
        </w:rPr>
      </w:pPr>
      <w:r w:rsidRPr="0071176E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6D488E" w:rsidRPr="0071176E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4FA6" w:rsidP="00424FA6" w:rsidR="00424FA6" w:rsidRPr="0071176E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71176E">
      <w:pPr>
        <w:pStyle w:val="Bezproreda"/>
        <w:rPr>
          <w:rFonts w:hAnsi="Times New Roman" w:ascii="Times New Roman"/>
          <w:b/>
          <w:sz w:val="24"/>
          <w:szCs w:val="24"/>
        </w:rPr>
      </w:pPr>
      <w:r w:rsidRPr="0071176E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424FA6" w:rsidP="00424FA6" w:rsidR="00424FA6" w:rsidRPr="0071176E">
      <w:pPr>
        <w:pStyle w:val="Bezproreda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24FA6" w:rsidP="00424FA6" w:rsidR="00424FA6" w:rsidRPr="0071176E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71176E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71176E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71176E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U</w:t>
      </w:r>
      <w:r w:rsidR="005B6185" w:rsidRPr="0071176E">
        <w:rPr>
          <w:rFonts w:hAnsi="Times New Roman" w:ascii="Times New Roman"/>
          <w:sz w:val="24"/>
          <w:szCs w:val="24"/>
        </w:rPr>
        <w:t xml:space="preserve"> </w:t>
      </w:r>
      <w:r w:rsidRPr="0071176E">
        <w:rPr>
          <w:rFonts w:hAnsi="Times New Roman" w:ascii="Times New Roman"/>
          <w:sz w:val="24"/>
          <w:szCs w:val="24"/>
        </w:rPr>
        <w:t xml:space="preserve"> I</w:t>
      </w:r>
      <w:r w:rsidR="005B6185" w:rsidRPr="0071176E">
        <w:rPr>
          <w:rFonts w:hAnsi="Times New Roman" w:ascii="Times New Roman"/>
          <w:sz w:val="24"/>
          <w:szCs w:val="24"/>
        </w:rPr>
        <w:t xml:space="preserve"> </w:t>
      </w:r>
      <w:r w:rsidRPr="0071176E">
        <w:rPr>
          <w:rFonts w:hAnsi="Times New Roman" w:ascii="Times New Roman"/>
          <w:sz w:val="24"/>
          <w:szCs w:val="24"/>
        </w:rPr>
        <w:t>M</w:t>
      </w:r>
      <w:r w:rsidR="005B6185" w:rsidRPr="0071176E">
        <w:rPr>
          <w:rFonts w:hAnsi="Times New Roman" w:ascii="Times New Roman"/>
          <w:sz w:val="24"/>
          <w:szCs w:val="24"/>
        </w:rPr>
        <w:t xml:space="preserve"> </w:t>
      </w:r>
      <w:r w:rsidRPr="0071176E">
        <w:rPr>
          <w:rFonts w:hAnsi="Times New Roman" w:ascii="Times New Roman"/>
          <w:sz w:val="24"/>
          <w:szCs w:val="24"/>
        </w:rPr>
        <w:t>E</w:t>
      </w:r>
      <w:r w:rsidR="005B6185" w:rsidRPr="0071176E">
        <w:rPr>
          <w:rFonts w:hAnsi="Times New Roman" w:ascii="Times New Roman"/>
          <w:sz w:val="24"/>
          <w:szCs w:val="24"/>
        </w:rPr>
        <w:t xml:space="preserve"> </w:t>
      </w:r>
      <w:r w:rsidRPr="0071176E">
        <w:rPr>
          <w:rFonts w:hAnsi="Times New Roman" w:ascii="Times New Roman"/>
          <w:sz w:val="24"/>
          <w:szCs w:val="24"/>
        </w:rPr>
        <w:t xml:space="preserve"> R</w:t>
      </w:r>
      <w:r w:rsidR="005B6185" w:rsidRPr="0071176E">
        <w:rPr>
          <w:rFonts w:hAnsi="Times New Roman" w:ascii="Times New Roman"/>
          <w:sz w:val="24"/>
          <w:szCs w:val="24"/>
        </w:rPr>
        <w:t xml:space="preserve"> </w:t>
      </w:r>
      <w:r w:rsidRPr="0071176E">
        <w:rPr>
          <w:rFonts w:hAnsi="Times New Roman" w:ascii="Times New Roman"/>
          <w:sz w:val="24"/>
          <w:szCs w:val="24"/>
        </w:rPr>
        <w:t>E</w:t>
      </w:r>
      <w:r w:rsidR="005B6185" w:rsidRPr="0071176E">
        <w:rPr>
          <w:rFonts w:hAnsi="Times New Roman" w:ascii="Times New Roman"/>
          <w:sz w:val="24"/>
          <w:szCs w:val="24"/>
        </w:rPr>
        <w:t xml:space="preserve"> </w:t>
      </w:r>
      <w:r w:rsidRPr="0071176E">
        <w:rPr>
          <w:rFonts w:hAnsi="Times New Roman" w:ascii="Times New Roman"/>
          <w:sz w:val="24"/>
          <w:szCs w:val="24"/>
        </w:rPr>
        <w:t>P</w:t>
      </w:r>
      <w:r w:rsidR="005B6185" w:rsidRPr="0071176E">
        <w:rPr>
          <w:rFonts w:hAnsi="Times New Roman" w:ascii="Times New Roman"/>
          <w:sz w:val="24"/>
          <w:szCs w:val="24"/>
        </w:rPr>
        <w:t xml:space="preserve"> </w:t>
      </w:r>
      <w:r w:rsidRPr="0071176E">
        <w:rPr>
          <w:rFonts w:hAnsi="Times New Roman" w:ascii="Times New Roman"/>
          <w:sz w:val="24"/>
          <w:szCs w:val="24"/>
        </w:rPr>
        <w:t>U</w:t>
      </w:r>
      <w:r w:rsidR="005B6185" w:rsidRPr="0071176E">
        <w:rPr>
          <w:rFonts w:hAnsi="Times New Roman" w:ascii="Times New Roman"/>
          <w:sz w:val="24"/>
          <w:szCs w:val="24"/>
        </w:rPr>
        <w:t xml:space="preserve"> </w:t>
      </w:r>
      <w:r w:rsidRPr="0071176E">
        <w:rPr>
          <w:rFonts w:hAnsi="Times New Roman" w:ascii="Times New Roman"/>
          <w:sz w:val="24"/>
          <w:szCs w:val="24"/>
        </w:rPr>
        <w:t>B</w:t>
      </w:r>
      <w:r w:rsidR="005B6185" w:rsidRPr="0071176E">
        <w:rPr>
          <w:rFonts w:hAnsi="Times New Roman" w:ascii="Times New Roman"/>
          <w:sz w:val="24"/>
          <w:szCs w:val="24"/>
        </w:rPr>
        <w:t xml:space="preserve"> </w:t>
      </w:r>
      <w:r w:rsidRPr="0071176E">
        <w:rPr>
          <w:rFonts w:hAnsi="Times New Roman" w:ascii="Times New Roman"/>
          <w:sz w:val="24"/>
          <w:szCs w:val="24"/>
        </w:rPr>
        <w:t>L</w:t>
      </w:r>
      <w:r w:rsidR="005B6185" w:rsidRPr="0071176E">
        <w:rPr>
          <w:rFonts w:hAnsi="Times New Roman" w:ascii="Times New Roman"/>
          <w:sz w:val="24"/>
          <w:szCs w:val="24"/>
        </w:rPr>
        <w:t xml:space="preserve"> </w:t>
      </w:r>
      <w:r w:rsidRPr="0071176E">
        <w:rPr>
          <w:rFonts w:hAnsi="Times New Roman" w:ascii="Times New Roman"/>
          <w:sz w:val="24"/>
          <w:szCs w:val="24"/>
        </w:rPr>
        <w:t>I</w:t>
      </w:r>
      <w:r w:rsidR="005B6185" w:rsidRPr="0071176E">
        <w:rPr>
          <w:rFonts w:hAnsi="Times New Roman" w:ascii="Times New Roman"/>
          <w:sz w:val="24"/>
          <w:szCs w:val="24"/>
        </w:rPr>
        <w:t xml:space="preserve"> </w:t>
      </w:r>
      <w:r w:rsidRPr="0071176E">
        <w:rPr>
          <w:rFonts w:hAnsi="Times New Roman" w:ascii="Times New Roman"/>
          <w:sz w:val="24"/>
          <w:szCs w:val="24"/>
        </w:rPr>
        <w:t>K</w:t>
      </w:r>
      <w:r w:rsidR="005B6185" w:rsidRPr="0071176E">
        <w:rPr>
          <w:rFonts w:hAnsi="Times New Roman" w:ascii="Times New Roman"/>
          <w:sz w:val="24"/>
          <w:szCs w:val="24"/>
        </w:rPr>
        <w:t xml:space="preserve"> </w:t>
      </w:r>
      <w:r w:rsidRPr="0071176E">
        <w:rPr>
          <w:rFonts w:hAnsi="Times New Roman" w:ascii="Times New Roman"/>
          <w:sz w:val="24"/>
          <w:szCs w:val="24"/>
        </w:rPr>
        <w:t>E</w:t>
      </w:r>
      <w:r w:rsidR="005B6185" w:rsidRPr="0071176E">
        <w:rPr>
          <w:rFonts w:hAnsi="Times New Roman" w:ascii="Times New Roman"/>
          <w:sz w:val="24"/>
          <w:szCs w:val="24"/>
        </w:rPr>
        <w:t xml:space="preserve"> </w:t>
      </w:r>
      <w:r w:rsidRPr="0071176E">
        <w:rPr>
          <w:rFonts w:hAnsi="Times New Roman" w:ascii="Times New Roman"/>
          <w:sz w:val="24"/>
          <w:szCs w:val="24"/>
        </w:rPr>
        <w:t xml:space="preserve"> H</w:t>
      </w:r>
      <w:r w:rsidR="005B6185" w:rsidRPr="0071176E">
        <w:rPr>
          <w:rFonts w:hAnsi="Times New Roman" w:ascii="Times New Roman"/>
          <w:sz w:val="24"/>
          <w:szCs w:val="24"/>
        </w:rPr>
        <w:t xml:space="preserve"> </w:t>
      </w:r>
      <w:r w:rsidRPr="0071176E">
        <w:rPr>
          <w:rFonts w:hAnsi="Times New Roman" w:ascii="Times New Roman"/>
          <w:sz w:val="24"/>
          <w:szCs w:val="24"/>
        </w:rPr>
        <w:t>R</w:t>
      </w:r>
      <w:r w:rsidR="005B6185" w:rsidRPr="0071176E">
        <w:rPr>
          <w:rFonts w:hAnsi="Times New Roman" w:ascii="Times New Roman"/>
          <w:sz w:val="24"/>
          <w:szCs w:val="24"/>
        </w:rPr>
        <w:t xml:space="preserve"> </w:t>
      </w:r>
      <w:r w:rsidRPr="0071176E">
        <w:rPr>
          <w:rFonts w:hAnsi="Times New Roman" w:ascii="Times New Roman"/>
          <w:sz w:val="24"/>
          <w:szCs w:val="24"/>
        </w:rPr>
        <w:t>V</w:t>
      </w:r>
      <w:r w:rsidR="005B6185" w:rsidRPr="0071176E">
        <w:rPr>
          <w:rFonts w:hAnsi="Times New Roman" w:ascii="Times New Roman"/>
          <w:sz w:val="24"/>
          <w:szCs w:val="24"/>
        </w:rPr>
        <w:t xml:space="preserve"> </w:t>
      </w:r>
      <w:r w:rsidRPr="0071176E">
        <w:rPr>
          <w:rFonts w:hAnsi="Times New Roman" w:ascii="Times New Roman"/>
          <w:sz w:val="24"/>
          <w:szCs w:val="24"/>
        </w:rPr>
        <w:t>A</w:t>
      </w:r>
      <w:r w:rsidR="005B6185" w:rsidRPr="0071176E">
        <w:rPr>
          <w:rFonts w:hAnsi="Times New Roman" w:ascii="Times New Roman"/>
          <w:sz w:val="24"/>
          <w:szCs w:val="24"/>
        </w:rPr>
        <w:t xml:space="preserve"> </w:t>
      </w:r>
      <w:r w:rsidRPr="0071176E">
        <w:rPr>
          <w:rFonts w:hAnsi="Times New Roman" w:ascii="Times New Roman"/>
          <w:sz w:val="24"/>
          <w:szCs w:val="24"/>
        </w:rPr>
        <w:t>T</w:t>
      </w:r>
      <w:r w:rsidR="005B6185" w:rsidRPr="0071176E">
        <w:rPr>
          <w:rFonts w:hAnsi="Times New Roman" w:ascii="Times New Roman"/>
          <w:sz w:val="24"/>
          <w:szCs w:val="24"/>
        </w:rPr>
        <w:t xml:space="preserve"> </w:t>
      </w:r>
      <w:r w:rsidRPr="0071176E">
        <w:rPr>
          <w:rFonts w:hAnsi="Times New Roman" w:ascii="Times New Roman"/>
          <w:sz w:val="24"/>
          <w:szCs w:val="24"/>
        </w:rPr>
        <w:t>S</w:t>
      </w:r>
      <w:r w:rsidR="005B6185" w:rsidRPr="0071176E">
        <w:rPr>
          <w:rFonts w:hAnsi="Times New Roman" w:ascii="Times New Roman"/>
          <w:sz w:val="24"/>
          <w:szCs w:val="24"/>
        </w:rPr>
        <w:t xml:space="preserve"> </w:t>
      </w:r>
      <w:r w:rsidRPr="0071176E">
        <w:rPr>
          <w:rFonts w:hAnsi="Times New Roman" w:ascii="Times New Roman"/>
          <w:sz w:val="24"/>
          <w:szCs w:val="24"/>
        </w:rPr>
        <w:t>K</w:t>
      </w:r>
      <w:r w:rsidR="005B6185" w:rsidRPr="0071176E">
        <w:rPr>
          <w:rFonts w:hAnsi="Times New Roman" w:ascii="Times New Roman"/>
          <w:sz w:val="24"/>
          <w:szCs w:val="24"/>
        </w:rPr>
        <w:t xml:space="preserve"> </w:t>
      </w:r>
      <w:r w:rsidRPr="0071176E">
        <w:rPr>
          <w:rFonts w:hAnsi="Times New Roman" w:ascii="Times New Roman"/>
          <w:sz w:val="24"/>
          <w:szCs w:val="24"/>
        </w:rPr>
        <w:t>E</w:t>
      </w:r>
    </w:p>
    <w:p w:rsidRDefault="00424FA6" w:rsidP="00424FA6" w:rsidR="00424FA6" w:rsidRPr="0071176E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71176E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R J E Š E N J E</w:t>
      </w:r>
    </w:p>
    <w:p w:rsidRDefault="00424FA6" w:rsidP="00424FA6" w:rsidR="00424FA6" w:rsidRPr="0071176E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71176E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71176E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71176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 xml:space="preserve">Trgovački sud u Osijeku, po stečajnoj sutkinji Nadi Roso, u stečajnom predmetu </w:t>
      </w:r>
      <w:r w:rsidR="0071176E" w:rsidRPr="0071176E">
        <w:rPr>
          <w:rFonts w:hAnsi="Times New Roman" w:ascii="Times New Roman"/>
          <w:sz w:val="24"/>
          <w:szCs w:val="24"/>
        </w:rPr>
        <w:t xml:space="preserve">dužnika: </w:t>
      </w:r>
      <w:r w:rsidR="0071176E" w:rsidRPr="0071176E">
        <w:rPr>
          <w:rFonts w:hAnsi="Times New Roman" w:ascii="Times New Roman"/>
          <w:b/>
          <w:sz w:val="24"/>
          <w:szCs w:val="24"/>
        </w:rPr>
        <w:t xml:space="preserve">PROFI COLOR j.d.o.o. </w:t>
      </w:r>
      <w:proofErr w:type="spellStart"/>
      <w:r w:rsidR="0071176E" w:rsidRPr="0071176E">
        <w:rPr>
          <w:rFonts w:hAnsi="Times New Roman" w:ascii="Times New Roman"/>
          <w:b/>
          <w:sz w:val="24"/>
          <w:szCs w:val="24"/>
        </w:rPr>
        <w:t>Pridvorje</w:t>
      </w:r>
      <w:proofErr w:type="spellEnd"/>
      <w:r w:rsidR="0071176E" w:rsidRPr="0071176E">
        <w:rPr>
          <w:rFonts w:hAnsi="Times New Roman" w:ascii="Times New Roman"/>
          <w:b/>
          <w:sz w:val="24"/>
          <w:szCs w:val="24"/>
        </w:rPr>
        <w:t>, Gospodarske sloge 11, OIB: 40375316029, MBS: 030193253</w:t>
      </w:r>
      <w:r w:rsidRPr="0071176E">
        <w:rPr>
          <w:rFonts w:hAnsi="Times New Roman" w:ascii="Times New Roman"/>
          <w:sz w:val="24"/>
          <w:szCs w:val="24"/>
        </w:rPr>
        <w:t xml:space="preserve">, dana </w:t>
      </w:r>
      <w:r w:rsidR="00B35A4E" w:rsidRPr="0071176E">
        <w:rPr>
          <w:rFonts w:hAnsi="Times New Roman" w:ascii="Times New Roman"/>
          <w:sz w:val="24"/>
          <w:szCs w:val="24"/>
        </w:rPr>
        <w:t>9. studenog</w:t>
      </w:r>
      <w:r w:rsidR="005B6185" w:rsidRPr="0071176E">
        <w:rPr>
          <w:rFonts w:hAnsi="Times New Roman" w:ascii="Times New Roman"/>
          <w:sz w:val="24"/>
          <w:szCs w:val="24"/>
        </w:rPr>
        <w:t xml:space="preserve"> 2018</w:t>
      </w:r>
      <w:r w:rsidR="00925835" w:rsidRPr="0071176E">
        <w:rPr>
          <w:rFonts w:hAnsi="Times New Roman" w:ascii="Times New Roman"/>
          <w:sz w:val="24"/>
          <w:szCs w:val="24"/>
        </w:rPr>
        <w:t>. g.,</w:t>
      </w:r>
    </w:p>
    <w:p w:rsidRDefault="0063768B" w:rsidP="00424FA6" w:rsidR="00F427F2" w:rsidRPr="0071176E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ab/>
      </w:r>
    </w:p>
    <w:p w:rsidRDefault="002C0D19" w:rsidP="00752475" w:rsidR="00404F3C" w:rsidRPr="0071176E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71176E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B35A4E" w:rsidR="00404F3C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24FA6" w:rsidP="00B35A4E" w:rsidR="00A10D32" w:rsidRPr="0071176E">
      <w:pPr>
        <w:pStyle w:val="Odlomakpopisa"/>
        <w:numPr>
          <w:ilvl w:val="0"/>
          <w:numId w:val="16"/>
        </w:numPr>
        <w:spacing w:lineRule="auto" w:line="240"/>
        <w:ind w:firstLine="567" w:left="0"/>
        <w:rPr>
          <w:rFonts w:hAnsi="Times New Roman" w:ascii="Times New Roman"/>
          <w:b/>
          <w:sz w:val="24"/>
          <w:szCs w:val="24"/>
          <w:lang w:val="hr-HR"/>
        </w:rPr>
      </w:pPr>
      <w:r w:rsidRPr="0071176E">
        <w:rPr>
          <w:rFonts w:hAnsi="Times New Roman" w:ascii="Times New Roman"/>
          <w:sz w:val="24"/>
          <w:szCs w:val="24"/>
          <w:lang w:val="hr-HR"/>
        </w:rPr>
        <w:t>Privremenom s</w:t>
      </w:r>
      <w:r w:rsidR="00876B41" w:rsidRPr="0071176E">
        <w:rPr>
          <w:rFonts w:hAnsi="Times New Roman" w:ascii="Times New Roman"/>
          <w:sz w:val="24"/>
          <w:szCs w:val="24"/>
          <w:lang w:val="hr-HR"/>
        </w:rPr>
        <w:t>tečajnom</w:t>
      </w:r>
      <w:r w:rsidR="002C0D19" w:rsidRPr="0071176E">
        <w:rPr>
          <w:rFonts w:hAnsi="Times New Roman" w:ascii="Times New Roman"/>
          <w:sz w:val="24"/>
          <w:szCs w:val="24"/>
          <w:lang w:val="hr-HR"/>
        </w:rPr>
        <w:t xml:space="preserve"> upravitelj</w:t>
      </w:r>
      <w:r w:rsidR="00876B41" w:rsidRPr="0071176E">
        <w:rPr>
          <w:rFonts w:hAnsi="Times New Roman" w:ascii="Times New Roman"/>
          <w:sz w:val="24"/>
          <w:szCs w:val="24"/>
          <w:lang w:val="hr-HR"/>
        </w:rPr>
        <w:t xml:space="preserve">u </w:t>
      </w:r>
      <w:r w:rsidR="00B35A4E" w:rsidRPr="0071176E">
        <w:rPr>
          <w:rFonts w:hAnsi="Times New Roman" w:ascii="Times New Roman"/>
          <w:b/>
          <w:sz w:val="24"/>
          <w:szCs w:val="24"/>
          <w:lang w:val="hr-HR"/>
        </w:rPr>
        <w:t xml:space="preserve">Zoranu Ostović, Velika Gorica, Šibenska 19, OIB: 14973076805 </w:t>
      </w:r>
      <w:r w:rsidR="002066CF" w:rsidRPr="0071176E">
        <w:rPr>
          <w:rFonts w:hAnsi="Times New Roman" w:ascii="Times New Roman"/>
          <w:sz w:val="24"/>
          <w:szCs w:val="24"/>
          <w:lang w:val="hr-HR"/>
        </w:rPr>
        <w:t xml:space="preserve">određuje se nagrada za rad u prethodnom postupku radi ispitivanja uvjeta za otvaranja stečajnog postupka nad dužnikom </w:t>
      </w:r>
      <w:r w:rsidR="0063768B" w:rsidRPr="0071176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1176E" w:rsidRPr="0071176E">
        <w:rPr>
          <w:rFonts w:hAnsi="Times New Roman" w:ascii="Times New Roman"/>
          <w:b/>
          <w:sz w:val="24"/>
          <w:szCs w:val="24"/>
          <w:lang w:val="hr-HR"/>
        </w:rPr>
        <w:t xml:space="preserve">PROFI COLOR j.d.o.o. </w:t>
      </w:r>
      <w:proofErr w:type="spellStart"/>
      <w:r w:rsidR="0071176E" w:rsidRPr="0071176E">
        <w:rPr>
          <w:rFonts w:hAnsi="Times New Roman" w:ascii="Times New Roman"/>
          <w:b/>
          <w:sz w:val="24"/>
          <w:szCs w:val="24"/>
          <w:lang w:val="hr-HR"/>
        </w:rPr>
        <w:t>Pridvorje</w:t>
      </w:r>
      <w:proofErr w:type="spellEnd"/>
      <w:r w:rsidR="0071176E" w:rsidRPr="0071176E">
        <w:rPr>
          <w:rFonts w:hAnsi="Times New Roman" w:ascii="Times New Roman"/>
          <w:b/>
          <w:sz w:val="24"/>
          <w:szCs w:val="24"/>
          <w:lang w:val="hr-HR"/>
        </w:rPr>
        <w:t>, Gospodarske sloge 11, OIB: 40375316029, MBS: 030193253</w:t>
      </w:r>
      <w:r w:rsidR="0071176E">
        <w:rPr>
          <w:rFonts w:hAnsi="Times New Roman" w:ascii="Times New Roman"/>
          <w:b/>
          <w:sz w:val="24"/>
          <w:szCs w:val="24"/>
          <w:lang w:val="hr-HR"/>
        </w:rPr>
        <w:t xml:space="preserve"> </w:t>
      </w:r>
      <w:r w:rsidRPr="0071176E">
        <w:rPr>
          <w:rFonts w:hAnsi="Times New Roman" w:ascii="Times New Roman"/>
          <w:sz w:val="24"/>
          <w:szCs w:val="24"/>
          <w:lang w:val="hr-HR"/>
        </w:rPr>
        <w:t>u ukupnom</w:t>
      </w:r>
      <w:r w:rsidR="00A10D32" w:rsidRPr="0071176E">
        <w:rPr>
          <w:rFonts w:hAnsi="Times New Roman" w:ascii="Times New Roman"/>
          <w:sz w:val="24"/>
          <w:szCs w:val="24"/>
          <w:lang w:val="hr-HR"/>
        </w:rPr>
        <w:t xml:space="preserve"> iznosu od </w:t>
      </w:r>
      <w:r w:rsidR="0010108A" w:rsidRPr="0071176E">
        <w:rPr>
          <w:rFonts w:hAnsi="Times New Roman" w:ascii="Times New Roman"/>
          <w:sz w:val="24"/>
          <w:szCs w:val="24"/>
          <w:lang w:val="hr-HR"/>
        </w:rPr>
        <w:t>4.000</w:t>
      </w:r>
      <w:r w:rsidR="004535C5" w:rsidRPr="0071176E">
        <w:rPr>
          <w:rFonts w:hAnsi="Times New Roman" w:ascii="Times New Roman"/>
          <w:sz w:val="24"/>
          <w:szCs w:val="24"/>
          <w:lang w:val="hr-HR"/>
        </w:rPr>
        <w:t>,</w:t>
      </w:r>
      <w:r w:rsidR="00A10D32" w:rsidRPr="0071176E">
        <w:rPr>
          <w:rFonts w:hAnsi="Times New Roman" w:ascii="Times New Roman"/>
          <w:sz w:val="24"/>
          <w:szCs w:val="24"/>
          <w:lang w:val="hr-HR"/>
        </w:rPr>
        <w:t>00 kn</w:t>
      </w:r>
      <w:r w:rsidR="002700D8" w:rsidRPr="0071176E">
        <w:rPr>
          <w:rFonts w:hAnsi="Times New Roman" w:ascii="Times New Roman"/>
          <w:sz w:val="24"/>
          <w:szCs w:val="24"/>
          <w:lang w:val="hr-HR"/>
        </w:rPr>
        <w:t>.</w:t>
      </w:r>
    </w:p>
    <w:p w:rsidRDefault="004535C5" w:rsidP="004535C5" w:rsidR="004535C5" w:rsidRPr="0071176E">
      <w:pPr>
        <w:pStyle w:val="Bezproreda"/>
        <w:numPr>
          <w:ilvl w:val="0"/>
          <w:numId w:val="16"/>
        </w:numPr>
        <w:ind w:firstLine="567" w:left="0"/>
        <w:jc w:val="both"/>
        <w:rPr>
          <w:rFonts w:hAnsi="Times New Roman" w:ascii="Times New Roman"/>
          <w:b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 xml:space="preserve">Privremenom stečajnom upravitelju </w:t>
      </w:r>
      <w:r w:rsidR="00B35A4E" w:rsidRPr="0071176E">
        <w:rPr>
          <w:rFonts w:hAnsi="Times New Roman" w:ascii="Times New Roman"/>
          <w:b/>
          <w:sz w:val="24"/>
          <w:szCs w:val="24"/>
        </w:rPr>
        <w:t xml:space="preserve">Zoranu Ostović, Velika Gorica, Šibenska 19, OIB: 14973076805 </w:t>
      </w:r>
      <w:r w:rsidRPr="0071176E">
        <w:rPr>
          <w:rFonts w:hAnsi="Times New Roman" w:ascii="Times New Roman"/>
          <w:sz w:val="24"/>
          <w:szCs w:val="24"/>
        </w:rPr>
        <w:t xml:space="preserve">odobrava se naknada stvarnih troškova u stečajnom postupku nad dužnikom </w:t>
      </w:r>
      <w:r w:rsidR="0071176E" w:rsidRPr="0071176E">
        <w:rPr>
          <w:rFonts w:hAnsi="Times New Roman" w:ascii="Times New Roman"/>
          <w:b/>
          <w:sz w:val="24"/>
          <w:szCs w:val="24"/>
        </w:rPr>
        <w:t xml:space="preserve">PROFI COLOR j.d.o.o. </w:t>
      </w:r>
      <w:proofErr w:type="spellStart"/>
      <w:r w:rsidR="0071176E" w:rsidRPr="0071176E">
        <w:rPr>
          <w:rFonts w:hAnsi="Times New Roman" w:ascii="Times New Roman"/>
          <w:b/>
          <w:sz w:val="24"/>
          <w:szCs w:val="24"/>
        </w:rPr>
        <w:t>Pridvorje</w:t>
      </w:r>
      <w:proofErr w:type="spellEnd"/>
      <w:r w:rsidR="0071176E" w:rsidRPr="0071176E">
        <w:rPr>
          <w:rFonts w:hAnsi="Times New Roman" w:ascii="Times New Roman"/>
          <w:b/>
          <w:sz w:val="24"/>
          <w:szCs w:val="24"/>
        </w:rPr>
        <w:t>, Gospodarske sloge 11, OIB: 40375316029, MBS: 030193253</w:t>
      </w:r>
      <w:r w:rsidR="0071176E">
        <w:rPr>
          <w:rFonts w:hAnsi="Times New Roman" w:ascii="Times New Roman"/>
          <w:b/>
          <w:sz w:val="24"/>
          <w:szCs w:val="24"/>
        </w:rPr>
        <w:t xml:space="preserve"> </w:t>
      </w:r>
      <w:r w:rsidR="005067A8" w:rsidRPr="0071176E">
        <w:rPr>
          <w:rFonts w:hAnsi="Times New Roman" w:ascii="Times New Roman"/>
          <w:sz w:val="24"/>
          <w:szCs w:val="24"/>
        </w:rPr>
        <w:t xml:space="preserve">u </w:t>
      </w:r>
      <w:r w:rsidRPr="0071176E">
        <w:rPr>
          <w:rFonts w:hAnsi="Times New Roman" w:ascii="Times New Roman"/>
          <w:sz w:val="24"/>
          <w:szCs w:val="24"/>
        </w:rPr>
        <w:t xml:space="preserve">iznosu od </w:t>
      </w:r>
      <w:r w:rsidR="0071176E">
        <w:rPr>
          <w:rFonts w:hAnsi="Times New Roman" w:ascii="Times New Roman"/>
          <w:sz w:val="24"/>
          <w:szCs w:val="24"/>
        </w:rPr>
        <w:t>120,00</w:t>
      </w:r>
      <w:r w:rsidR="005067A8" w:rsidRPr="0071176E">
        <w:rPr>
          <w:rFonts w:hAnsi="Times New Roman" w:ascii="Times New Roman"/>
          <w:sz w:val="24"/>
          <w:szCs w:val="24"/>
        </w:rPr>
        <w:t xml:space="preserve"> </w:t>
      </w:r>
      <w:r w:rsidRPr="0071176E">
        <w:rPr>
          <w:rFonts w:hAnsi="Times New Roman" w:ascii="Times New Roman"/>
          <w:sz w:val="24"/>
          <w:szCs w:val="24"/>
        </w:rPr>
        <w:t>kn neto.</w:t>
      </w:r>
    </w:p>
    <w:p w:rsidRDefault="00424FA6" w:rsidP="00424FA6" w:rsidR="00424FA6" w:rsidRPr="0071176E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71176E">
        <w:rPr>
          <w:b w:val="false"/>
          <w:sz w:val="24"/>
          <w:szCs w:val="24"/>
        </w:rPr>
        <w:t xml:space="preserve">          </w:t>
      </w:r>
      <w:r w:rsidR="00A10D32" w:rsidRPr="0071176E">
        <w:rPr>
          <w:b w:val="false"/>
          <w:sz w:val="24"/>
          <w:szCs w:val="24"/>
        </w:rPr>
        <w:t xml:space="preserve">Nalaže se računovodstvu ovoga suda da sa </w:t>
      </w:r>
      <w:proofErr w:type="spellStart"/>
      <w:r w:rsidR="005D4370" w:rsidRPr="0071176E">
        <w:rPr>
          <w:b w:val="false"/>
          <w:sz w:val="24"/>
          <w:szCs w:val="24"/>
        </w:rPr>
        <w:t>kontovnika</w:t>
      </w:r>
      <w:proofErr w:type="spellEnd"/>
      <w:r w:rsidR="005D4370" w:rsidRPr="0071176E">
        <w:rPr>
          <w:b w:val="false"/>
          <w:sz w:val="24"/>
          <w:szCs w:val="24"/>
        </w:rPr>
        <w:t xml:space="preserve"> 8500</w:t>
      </w:r>
      <w:r w:rsidR="00A10D32" w:rsidRPr="0071176E">
        <w:rPr>
          <w:b w:val="false"/>
          <w:sz w:val="24"/>
          <w:szCs w:val="24"/>
        </w:rPr>
        <w:t xml:space="preserve"> isplati </w:t>
      </w:r>
      <w:r w:rsidR="005B6185" w:rsidRPr="0071176E">
        <w:rPr>
          <w:b w:val="false"/>
          <w:sz w:val="24"/>
          <w:szCs w:val="24"/>
        </w:rPr>
        <w:t xml:space="preserve">iznose iz točke 1. i 2. ovoga Rješenja </w:t>
      </w:r>
      <w:r w:rsidR="00A10D32" w:rsidRPr="0071176E">
        <w:rPr>
          <w:b w:val="false"/>
          <w:sz w:val="24"/>
          <w:szCs w:val="24"/>
        </w:rPr>
        <w:t xml:space="preserve">stečajnom upravitelju </w:t>
      </w:r>
      <w:r w:rsidR="00B35A4E" w:rsidRPr="0071176E">
        <w:rPr>
          <w:sz w:val="24"/>
          <w:szCs w:val="24"/>
        </w:rPr>
        <w:t>Zoran</w:t>
      </w:r>
      <w:r w:rsidR="00B35A4E" w:rsidRPr="0071176E">
        <w:rPr>
          <w:b w:val="false"/>
          <w:sz w:val="24"/>
          <w:szCs w:val="24"/>
        </w:rPr>
        <w:t>u</w:t>
      </w:r>
      <w:r w:rsidR="00B35A4E" w:rsidRPr="0071176E">
        <w:rPr>
          <w:sz w:val="24"/>
          <w:szCs w:val="24"/>
        </w:rPr>
        <w:t xml:space="preserve"> Ostović, Velika Gorica, Šibenska 19, OIB: 14973076805</w:t>
      </w:r>
      <w:r w:rsidR="00B35A4E" w:rsidRPr="0071176E">
        <w:rPr>
          <w:b w:val="false"/>
          <w:sz w:val="24"/>
          <w:szCs w:val="24"/>
        </w:rPr>
        <w:t xml:space="preserve"> </w:t>
      </w:r>
      <w:r w:rsidR="00A10D32" w:rsidRPr="0071176E">
        <w:rPr>
          <w:b w:val="false"/>
          <w:sz w:val="24"/>
          <w:szCs w:val="24"/>
        </w:rPr>
        <w:t xml:space="preserve">a da se </w:t>
      </w:r>
      <w:r w:rsidR="0010108A" w:rsidRPr="0071176E">
        <w:rPr>
          <w:b w:val="false"/>
          <w:sz w:val="24"/>
          <w:szCs w:val="24"/>
        </w:rPr>
        <w:t>neto</w:t>
      </w:r>
      <w:r w:rsidR="00A10D32" w:rsidRPr="0071176E">
        <w:rPr>
          <w:b w:val="false"/>
          <w:sz w:val="24"/>
          <w:szCs w:val="24"/>
        </w:rPr>
        <w:t xml:space="preserve"> iznos isplati na žiro račun broj</w:t>
      </w:r>
      <w:r w:rsidR="00C02EEC" w:rsidRPr="0071176E">
        <w:rPr>
          <w:sz w:val="24"/>
          <w:szCs w:val="24"/>
        </w:rPr>
        <w:t xml:space="preserve"> </w:t>
      </w:r>
      <w:r w:rsidR="00BA58E3" w:rsidRPr="0071176E">
        <w:rPr>
          <w:sz w:val="24"/>
          <w:szCs w:val="24"/>
        </w:rPr>
        <w:t>HR</w:t>
      </w:r>
      <w:r w:rsidR="00B35A4E" w:rsidRPr="0071176E">
        <w:rPr>
          <w:sz w:val="24"/>
          <w:szCs w:val="24"/>
        </w:rPr>
        <w:t>8323600003110786354</w:t>
      </w:r>
      <w:r w:rsidRPr="0071176E">
        <w:rPr>
          <w:sz w:val="24"/>
          <w:szCs w:val="24"/>
        </w:rPr>
        <w:t xml:space="preserve"> kod Zagrebačke banke d.d.</w:t>
      </w:r>
      <w:r w:rsidR="00C02EEC" w:rsidRPr="0071176E">
        <w:t xml:space="preserve"> </w:t>
      </w:r>
      <w:r w:rsidR="00B712C7" w:rsidRPr="0071176E">
        <w:rPr>
          <w:b w:val="false"/>
          <w:sz w:val="24"/>
          <w:szCs w:val="24"/>
        </w:rPr>
        <w:t>a</w:t>
      </w:r>
      <w:r w:rsidR="00A10D32" w:rsidRPr="0071176E">
        <w:rPr>
          <w:sz w:val="24"/>
          <w:szCs w:val="24"/>
        </w:rPr>
        <w:t xml:space="preserve"> </w:t>
      </w:r>
      <w:r w:rsidR="00A10D32" w:rsidRPr="0071176E">
        <w:rPr>
          <w:b w:val="false"/>
          <w:sz w:val="24"/>
          <w:szCs w:val="24"/>
        </w:rPr>
        <w:t xml:space="preserve">obveze na </w:t>
      </w:r>
      <w:r w:rsidR="00A77371" w:rsidRPr="0071176E">
        <w:rPr>
          <w:b w:val="false"/>
          <w:sz w:val="24"/>
          <w:szCs w:val="24"/>
        </w:rPr>
        <w:t xml:space="preserve">bruto </w:t>
      </w:r>
      <w:r w:rsidR="00A10D32" w:rsidRPr="0071176E">
        <w:rPr>
          <w:b w:val="false"/>
          <w:sz w:val="24"/>
          <w:szCs w:val="24"/>
        </w:rPr>
        <w:t>nagradu obračunava i plaća isplatitelj, nakon pravomoćnosti ovog rješenja.</w:t>
      </w:r>
    </w:p>
    <w:p w:rsidRDefault="00424FA6" w:rsidP="00B35A4E" w:rsidR="005D4370" w:rsidRPr="0071176E">
      <w:pPr>
        <w:pStyle w:val="Odlomakpopisa"/>
        <w:numPr>
          <w:ilvl w:val="0"/>
          <w:numId w:val="16"/>
        </w:numPr>
        <w:ind w:firstLine="426" w:left="0"/>
        <w:rPr>
          <w:rFonts w:hAnsi="Times New Roman" w:ascii="Times New Roman"/>
          <w:sz w:val="24"/>
          <w:szCs w:val="24"/>
          <w:lang w:val="hr-HR"/>
        </w:rPr>
      </w:pPr>
      <w:r w:rsidRPr="0071176E">
        <w:rPr>
          <w:rFonts w:hAnsi="Times New Roman" w:ascii="Times New Roman"/>
          <w:sz w:val="24"/>
          <w:szCs w:val="24"/>
          <w:lang w:val="hr-HR"/>
        </w:rPr>
        <w:t xml:space="preserve">           Ovo rješenje objaviti će se u izvodu, na mrežnoj stranici e-Oglasna ploča Trgovačkog s</w:t>
      </w:r>
      <w:r w:rsidR="00B35A4E" w:rsidRPr="0071176E">
        <w:rPr>
          <w:rFonts w:hAnsi="Times New Roman" w:ascii="Times New Roman"/>
          <w:sz w:val="24"/>
          <w:szCs w:val="24"/>
          <w:lang w:val="hr-HR"/>
        </w:rPr>
        <w:t>uda u Osijeku (čl. 94 st. 4 SZ).</w:t>
      </w:r>
    </w:p>
    <w:p w:rsidRDefault="00B35A4E" w:rsidP="00B35A4E" w:rsidR="00B35A4E" w:rsidRPr="0071176E">
      <w:pPr>
        <w:pStyle w:val="Odlomakpopisa"/>
        <w:ind w:firstLine="0" w:left="426"/>
        <w:rPr>
          <w:rFonts w:hAnsi="Times New Roman" w:ascii="Times New Roman"/>
          <w:sz w:val="24"/>
          <w:szCs w:val="24"/>
          <w:lang w:val="hr-HR"/>
        </w:rPr>
      </w:pPr>
    </w:p>
    <w:p w:rsidRDefault="00B35A4E" w:rsidP="00B35A4E" w:rsidR="00B35A4E" w:rsidRPr="0071176E">
      <w:pPr>
        <w:pStyle w:val="Odlomakpopisa"/>
        <w:ind w:firstLine="0" w:left="426"/>
        <w:rPr>
          <w:rFonts w:hAnsi="Times New Roman" w:ascii="Times New Roman"/>
          <w:sz w:val="24"/>
          <w:szCs w:val="24"/>
          <w:lang w:val="hr-HR"/>
        </w:rPr>
      </w:pPr>
    </w:p>
    <w:p w:rsidRDefault="00B35A4E" w:rsidP="00B35A4E" w:rsidR="00B35A4E" w:rsidRPr="0071176E">
      <w:pPr>
        <w:pStyle w:val="Odlomakpopisa"/>
        <w:ind w:firstLine="0" w:left="426"/>
        <w:rPr>
          <w:rFonts w:hAnsi="Times New Roman" w:ascii="Times New Roman"/>
          <w:sz w:val="24"/>
          <w:szCs w:val="24"/>
          <w:lang w:val="hr-HR"/>
        </w:rPr>
      </w:pPr>
    </w:p>
    <w:p w:rsidRDefault="00B35A4E" w:rsidP="00B35A4E" w:rsidR="00B35A4E" w:rsidRPr="0071176E">
      <w:pPr>
        <w:pStyle w:val="Odlomakpopisa"/>
        <w:ind w:firstLine="0" w:left="426"/>
        <w:rPr>
          <w:rFonts w:hAnsi="Times New Roman" w:ascii="Times New Roman"/>
          <w:sz w:val="24"/>
          <w:szCs w:val="24"/>
          <w:lang w:val="hr-HR"/>
        </w:rPr>
      </w:pPr>
    </w:p>
    <w:p w:rsidRDefault="00B35A4E" w:rsidP="00B35A4E" w:rsidR="00B35A4E" w:rsidRPr="0071176E">
      <w:pPr>
        <w:pStyle w:val="Odlomakpopisa"/>
        <w:ind w:firstLine="0" w:left="426"/>
        <w:rPr>
          <w:rFonts w:hAnsi="Times New Roman" w:ascii="Times New Roman"/>
          <w:sz w:val="24"/>
          <w:szCs w:val="24"/>
          <w:lang w:val="hr-HR"/>
        </w:rPr>
      </w:pPr>
    </w:p>
    <w:p w:rsidRDefault="00B35A4E" w:rsidP="00B35A4E" w:rsidR="00B35A4E" w:rsidRPr="0071176E">
      <w:pPr>
        <w:pStyle w:val="Odlomakpopisa"/>
        <w:ind w:firstLine="0" w:left="426"/>
        <w:rPr>
          <w:rFonts w:hAnsi="Times New Roman" w:ascii="Times New Roman"/>
          <w:sz w:val="24"/>
          <w:szCs w:val="24"/>
          <w:lang w:val="hr-HR"/>
        </w:rPr>
      </w:pPr>
    </w:p>
    <w:p w:rsidRDefault="0071176E" w:rsidP="0071176E" w:rsidR="0071176E" w:rsidRPr="0071176E">
      <w:pPr>
        <w:jc w:val="right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lastRenderedPageBreak/>
        <w:t>Broj: 6 St-994/18-10</w:t>
      </w:r>
    </w:p>
    <w:p w:rsidRDefault="00A10D32" w:rsidP="00AA006E" w:rsidR="00A10D32" w:rsidRPr="0071176E">
      <w:pPr>
        <w:jc w:val="center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Obrazloženje</w:t>
      </w:r>
    </w:p>
    <w:p w:rsidRDefault="00AB006A" w:rsidP="005D4370" w:rsidR="00AB006A" w:rsidRPr="0071176E">
      <w:pPr>
        <w:rPr>
          <w:rFonts w:hAnsi="Times New Roman" w:ascii="Times New Roman"/>
          <w:sz w:val="24"/>
          <w:szCs w:val="24"/>
        </w:rPr>
      </w:pPr>
    </w:p>
    <w:p w:rsidRDefault="00A10D32" w:rsidP="00652E82" w:rsidR="009849F0" w:rsidRPr="0071176E">
      <w:pPr>
        <w:pStyle w:val="Tijeloteksta"/>
        <w:ind w:firstLine="708"/>
      </w:pPr>
      <w:r w:rsidRPr="0071176E">
        <w:t>Rješenjem ovog suda broj 6 St-</w:t>
      </w:r>
      <w:r w:rsidR="0071176E">
        <w:t>994/18-3</w:t>
      </w:r>
      <w:r w:rsidR="00B35A4E" w:rsidRPr="0071176E">
        <w:t xml:space="preserve"> od 21. rujna</w:t>
      </w:r>
      <w:r w:rsidR="005B6185" w:rsidRPr="0071176E">
        <w:t xml:space="preserve"> 2018. g.</w:t>
      </w:r>
      <w:r w:rsidRPr="0071176E">
        <w:t xml:space="preserve"> pokrenut je prethodni postupak radi utvrđivanja uvjeta za otvaranje stečajnog postupka nad dužnikom </w:t>
      </w:r>
      <w:r w:rsidR="0071176E" w:rsidRPr="0071176E">
        <w:rPr>
          <w:b/>
        </w:rPr>
        <w:t xml:space="preserve">PROFI COLOR j.d.o.o. </w:t>
      </w:r>
      <w:proofErr w:type="spellStart"/>
      <w:r w:rsidR="0071176E" w:rsidRPr="0071176E">
        <w:rPr>
          <w:b/>
        </w:rPr>
        <w:t>Pridvorje</w:t>
      </w:r>
      <w:proofErr w:type="spellEnd"/>
      <w:r w:rsidR="0071176E" w:rsidRPr="0071176E">
        <w:rPr>
          <w:b/>
        </w:rPr>
        <w:t>, Gospodarske sloge 11, OIB: 40375316029, MBS: 030193253</w:t>
      </w:r>
      <w:r w:rsidR="009849F0" w:rsidRPr="0071176E">
        <w:t xml:space="preserve">, </w:t>
      </w:r>
      <w:r w:rsidRPr="0071176E">
        <w:t xml:space="preserve">te je metodom slučajnog odabira (automatski odabir) sukladno čl. 115 st. 2 SZ u vezi s čl. 132 st. 2 SZ i 432 SZ (NN 71/15) za privremenog stečajnog upravitelja imenovan </w:t>
      </w:r>
      <w:r w:rsidR="00B35A4E" w:rsidRPr="0071176E">
        <w:t>Zoran Ostović iz Velike Gorice.</w:t>
      </w:r>
    </w:p>
    <w:p w:rsidRDefault="00BA58E3" w:rsidP="004535C5" w:rsidR="00BA58E3" w:rsidRPr="0071176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 w:rsidRPr="007117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U prethodnom postupku privremeni stečajni upravitelj utvrdio je imovinu stečajnog dužnika te je izvršio uvid u poslovnu i financijsku dokumentaciju dužnika i sačinio pisano izvješće</w:t>
      </w:r>
      <w:r w:rsidR="004535C5" w:rsidRPr="0071176E">
        <w:rPr>
          <w:rFonts w:hAnsi="Times New Roman" w:ascii="Times New Roman"/>
          <w:sz w:val="24"/>
          <w:szCs w:val="24"/>
        </w:rPr>
        <w:t xml:space="preserve"> koje je dostavio u spis dana </w:t>
      </w:r>
      <w:r w:rsidR="00B35A4E" w:rsidRPr="0071176E">
        <w:rPr>
          <w:rFonts w:hAnsi="Times New Roman" w:ascii="Times New Roman"/>
          <w:sz w:val="24"/>
          <w:szCs w:val="24"/>
        </w:rPr>
        <w:t>29. listopada</w:t>
      </w:r>
      <w:r w:rsidR="005B6185" w:rsidRPr="0071176E">
        <w:rPr>
          <w:rFonts w:hAnsi="Times New Roman" w:ascii="Times New Roman"/>
          <w:sz w:val="24"/>
          <w:szCs w:val="24"/>
        </w:rPr>
        <w:t xml:space="preserve"> 2018. g.</w:t>
      </w:r>
    </w:p>
    <w:p w:rsidRDefault="00BA58E3" w:rsidP="00BA58E3" w:rsidR="00BA58E3" w:rsidRPr="0071176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535C5" w:rsidP="00BA58E3" w:rsidR="004535C5" w:rsidRPr="0071176E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ab/>
      </w:r>
      <w:r w:rsidR="00B35A4E" w:rsidRPr="0071176E">
        <w:rPr>
          <w:rFonts w:hAnsi="Times New Roman" w:ascii="Times New Roman"/>
          <w:sz w:val="24"/>
          <w:szCs w:val="24"/>
        </w:rPr>
        <w:t>Na ročištu održanom dana 7. studenog</w:t>
      </w:r>
      <w:r w:rsidR="005B6185" w:rsidRPr="0071176E">
        <w:rPr>
          <w:rFonts w:hAnsi="Times New Roman" w:ascii="Times New Roman"/>
          <w:sz w:val="24"/>
          <w:szCs w:val="24"/>
        </w:rPr>
        <w:t xml:space="preserve"> 2018</w:t>
      </w:r>
      <w:r w:rsidRPr="0071176E">
        <w:rPr>
          <w:rFonts w:hAnsi="Times New Roman" w:ascii="Times New Roman"/>
          <w:sz w:val="24"/>
          <w:szCs w:val="24"/>
        </w:rPr>
        <w:t>. g. privremeni stečajni upravitelj predložio je da mu se isplati nagrada i naknada troškova za rad u prethodnom postupku te je uz prijedlog dostavio m</w:t>
      </w:r>
      <w:r w:rsidR="00AB006A" w:rsidRPr="0071176E">
        <w:rPr>
          <w:rFonts w:hAnsi="Times New Roman" w:ascii="Times New Roman"/>
          <w:sz w:val="24"/>
          <w:szCs w:val="24"/>
        </w:rPr>
        <w:t>aterijalnu dokumentaciju račune za poštanske usluge te za državne pristojbe.</w:t>
      </w:r>
    </w:p>
    <w:p w:rsidRDefault="00BA58E3" w:rsidP="00BA58E3" w:rsidR="00BA58E3" w:rsidRPr="0071176E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BA58E3" w:rsidP="00BA58E3" w:rsidR="00BA58E3" w:rsidRPr="0071176E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 xml:space="preserve"> </w:t>
      </w:r>
    </w:p>
    <w:p w:rsidRDefault="00BA58E3" w:rsidP="00BA58E3" w:rsidR="00BA58E3" w:rsidRPr="0071176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 xml:space="preserve">Budući je stečajni upravitelj obavio poslove u prethodnom postupku određena mu je nagrada u ukupnom iznosu od </w:t>
      </w:r>
      <w:r w:rsidR="0010108A" w:rsidRPr="0071176E">
        <w:rPr>
          <w:rFonts w:hAnsi="Times New Roman" w:ascii="Times New Roman"/>
          <w:sz w:val="24"/>
          <w:szCs w:val="24"/>
        </w:rPr>
        <w:t>4.0</w:t>
      </w:r>
      <w:r w:rsidRPr="0071176E">
        <w:rPr>
          <w:rFonts w:hAnsi="Times New Roman" w:ascii="Times New Roman"/>
          <w:sz w:val="24"/>
          <w:szCs w:val="24"/>
        </w:rPr>
        <w:t>00,00 kn valjalo je</w:t>
      </w:r>
      <w:r w:rsidR="00AB006A" w:rsidRPr="0071176E">
        <w:rPr>
          <w:rFonts w:hAnsi="Times New Roman" w:ascii="Times New Roman"/>
          <w:sz w:val="24"/>
          <w:szCs w:val="24"/>
        </w:rPr>
        <w:t xml:space="preserve"> sukladno čl. 94 st. 1 i 2 Stečajnog zakona (NN br. 71/15 u daljnjem tekstu SZ)</w:t>
      </w:r>
      <w:r w:rsidRPr="0071176E">
        <w:rPr>
          <w:rFonts w:hAnsi="Times New Roman" w:ascii="Times New Roman"/>
          <w:sz w:val="24"/>
          <w:szCs w:val="24"/>
        </w:rPr>
        <w:t xml:space="preserve"> odlučiti kao u izreci</w:t>
      </w:r>
      <w:r w:rsidR="00AB006A" w:rsidRPr="0071176E">
        <w:rPr>
          <w:rFonts w:hAnsi="Times New Roman" w:ascii="Times New Roman"/>
          <w:sz w:val="24"/>
          <w:szCs w:val="24"/>
        </w:rPr>
        <w:t xml:space="preserve"> pod točkom 1 a sukladno čl. 94 st. 1 i 3 SZ odrediti na temelju pisanog i dokumentiranog </w:t>
      </w:r>
      <w:r w:rsidR="005067A8" w:rsidRPr="0071176E">
        <w:rPr>
          <w:rFonts w:hAnsi="Times New Roman" w:ascii="Times New Roman"/>
          <w:sz w:val="24"/>
          <w:szCs w:val="24"/>
        </w:rPr>
        <w:t xml:space="preserve">zahtjeva od 7. studenog </w:t>
      </w:r>
      <w:r w:rsidR="005B6185" w:rsidRPr="0071176E">
        <w:rPr>
          <w:rFonts w:hAnsi="Times New Roman" w:ascii="Times New Roman"/>
          <w:sz w:val="24"/>
          <w:szCs w:val="24"/>
        </w:rPr>
        <w:t>2018. g.</w:t>
      </w:r>
      <w:r w:rsidR="00AB006A" w:rsidRPr="0071176E">
        <w:rPr>
          <w:rFonts w:hAnsi="Times New Roman" w:ascii="Times New Roman"/>
          <w:sz w:val="24"/>
          <w:szCs w:val="24"/>
        </w:rPr>
        <w:t xml:space="preserve"> naknadu troškova </w:t>
      </w:r>
      <w:r w:rsidR="00275B15" w:rsidRPr="0071176E">
        <w:rPr>
          <w:rFonts w:hAnsi="Times New Roman" w:ascii="Times New Roman"/>
          <w:sz w:val="24"/>
          <w:szCs w:val="24"/>
        </w:rPr>
        <w:t xml:space="preserve">u iznosu od </w:t>
      </w:r>
      <w:r w:rsidR="0071176E">
        <w:rPr>
          <w:rFonts w:hAnsi="Times New Roman" w:ascii="Times New Roman"/>
          <w:sz w:val="24"/>
          <w:szCs w:val="24"/>
        </w:rPr>
        <w:t>120,00</w:t>
      </w:r>
      <w:r w:rsidR="005067A8" w:rsidRPr="0071176E">
        <w:rPr>
          <w:rFonts w:hAnsi="Times New Roman" w:ascii="Times New Roman"/>
          <w:sz w:val="24"/>
          <w:szCs w:val="24"/>
        </w:rPr>
        <w:t xml:space="preserve"> kn neto na ime poštarine (str. </w:t>
      </w:r>
      <w:r w:rsidR="0071176E">
        <w:rPr>
          <w:rFonts w:hAnsi="Times New Roman" w:ascii="Times New Roman"/>
          <w:sz w:val="24"/>
          <w:szCs w:val="24"/>
        </w:rPr>
        <w:t>36</w:t>
      </w:r>
      <w:r w:rsidR="005067A8" w:rsidRPr="0071176E">
        <w:rPr>
          <w:rFonts w:hAnsi="Times New Roman" w:ascii="Times New Roman"/>
          <w:sz w:val="24"/>
          <w:szCs w:val="24"/>
        </w:rPr>
        <w:t xml:space="preserve"> spisa) i biljega za </w:t>
      </w:r>
      <w:r w:rsidR="00275B15" w:rsidRPr="0071176E">
        <w:rPr>
          <w:rFonts w:hAnsi="Times New Roman" w:ascii="Times New Roman"/>
          <w:sz w:val="24"/>
          <w:szCs w:val="24"/>
        </w:rPr>
        <w:t xml:space="preserve">potvrde o vozilima </w:t>
      </w:r>
      <w:r w:rsidR="00AB006A" w:rsidRPr="0071176E">
        <w:rPr>
          <w:rFonts w:hAnsi="Times New Roman" w:ascii="Times New Roman"/>
          <w:sz w:val="24"/>
          <w:szCs w:val="24"/>
        </w:rPr>
        <w:t>te odlučiti kao u izreci pod točkom 2.</w:t>
      </w:r>
    </w:p>
    <w:p w:rsidRDefault="00A10D32" w:rsidP="00BA58E3" w:rsidR="00A10D32" w:rsidRPr="0071176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5B6185" w:rsidP="005B6185" w:rsidR="002066CF" w:rsidRPr="0071176E">
      <w:pPr>
        <w:pStyle w:val="Odlomakpopisa"/>
        <w:tabs>
          <w:tab w:pos="4896" w:val="center"/>
          <w:tab w:pos="6795" w:val="left"/>
        </w:tabs>
        <w:ind w:firstLine="0"/>
        <w:jc w:val="left"/>
        <w:rPr>
          <w:rFonts w:hAnsi="Times New Roman" w:ascii="Times New Roman"/>
          <w:sz w:val="24"/>
          <w:szCs w:val="24"/>
          <w:lang w:val="hr-HR"/>
        </w:rPr>
      </w:pPr>
      <w:r w:rsidRPr="0071176E">
        <w:rPr>
          <w:rFonts w:hAnsi="Times New Roman" w:ascii="Times New Roman"/>
          <w:sz w:val="24"/>
          <w:szCs w:val="24"/>
          <w:lang w:val="hr-HR"/>
        </w:rPr>
        <w:tab/>
      </w:r>
      <w:r w:rsidR="002066CF" w:rsidRPr="0071176E">
        <w:rPr>
          <w:rFonts w:hAnsi="Times New Roman" w:ascii="Times New Roman"/>
          <w:sz w:val="24"/>
          <w:szCs w:val="24"/>
          <w:lang w:val="hr-HR"/>
        </w:rPr>
        <w:t xml:space="preserve">U Osijeku </w:t>
      </w:r>
      <w:r w:rsidR="00B35A4E" w:rsidRPr="0071176E">
        <w:rPr>
          <w:rFonts w:hAnsi="Times New Roman" w:ascii="Times New Roman"/>
          <w:sz w:val="24"/>
          <w:szCs w:val="24"/>
          <w:lang w:val="hr-HR"/>
        </w:rPr>
        <w:t>9. studenog</w:t>
      </w:r>
      <w:r w:rsidRPr="0071176E">
        <w:rPr>
          <w:rFonts w:hAnsi="Times New Roman" w:ascii="Times New Roman"/>
          <w:sz w:val="24"/>
          <w:szCs w:val="24"/>
          <w:lang w:val="hr-HR"/>
        </w:rPr>
        <w:t xml:space="preserve"> 2018. g.</w:t>
      </w:r>
    </w:p>
    <w:p w:rsidRDefault="002066CF" w:rsidP="002066CF" w:rsidR="002066CF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71176E">
      <w:pPr>
        <w:pStyle w:val="Bezproreda1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BA58E3" w:rsidRPr="0071176E">
      <w:pPr>
        <w:pStyle w:val="Bezproreda1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71176E">
        <w:rPr>
          <w:rFonts w:hAnsi="Times New Roman" w:ascii="Times New Roman"/>
          <w:sz w:val="24"/>
          <w:szCs w:val="24"/>
        </w:rPr>
        <w:tab/>
      </w:r>
      <w:r w:rsidR="002066CF" w:rsidRPr="0071176E">
        <w:rPr>
          <w:rFonts w:hAnsi="Times New Roman" w:ascii="Times New Roman"/>
          <w:sz w:val="24"/>
          <w:szCs w:val="24"/>
        </w:rPr>
        <w:tab/>
      </w:r>
      <w:r w:rsidR="002066CF" w:rsidRPr="0071176E">
        <w:rPr>
          <w:rFonts w:hAnsi="Times New Roman" w:ascii="Times New Roman"/>
          <w:sz w:val="24"/>
          <w:szCs w:val="24"/>
        </w:rPr>
        <w:tab/>
      </w:r>
      <w:r w:rsidR="002066CF" w:rsidRPr="0071176E">
        <w:rPr>
          <w:rFonts w:hAnsi="Times New Roman" w:ascii="Times New Roman"/>
          <w:sz w:val="24"/>
          <w:szCs w:val="24"/>
        </w:rPr>
        <w:tab/>
      </w:r>
      <w:r w:rsidR="002066CF" w:rsidRPr="0071176E">
        <w:rPr>
          <w:rFonts w:hAnsi="Times New Roman" w:ascii="Times New Roman"/>
          <w:sz w:val="24"/>
          <w:szCs w:val="24"/>
        </w:rPr>
        <w:tab/>
      </w:r>
      <w:r w:rsidR="002066CF" w:rsidRPr="0071176E">
        <w:rPr>
          <w:rFonts w:hAnsi="Times New Roman" w:ascii="Times New Roman"/>
          <w:sz w:val="24"/>
          <w:szCs w:val="24"/>
        </w:rPr>
        <w:tab/>
      </w:r>
      <w:r w:rsidR="002066CF" w:rsidRPr="0071176E">
        <w:rPr>
          <w:rFonts w:hAnsi="Times New Roman" w:ascii="Times New Roman"/>
          <w:sz w:val="24"/>
          <w:szCs w:val="24"/>
        </w:rPr>
        <w:tab/>
      </w:r>
      <w:r w:rsidR="002066CF" w:rsidRPr="0071176E">
        <w:rPr>
          <w:rFonts w:hAnsi="Times New Roman" w:ascii="Times New Roman"/>
          <w:sz w:val="24"/>
          <w:szCs w:val="24"/>
        </w:rPr>
        <w:tab/>
      </w:r>
      <w:r w:rsidR="002066CF" w:rsidRPr="0071176E">
        <w:rPr>
          <w:rFonts w:hAnsi="Times New Roman" w:ascii="Times New Roman"/>
          <w:sz w:val="24"/>
          <w:szCs w:val="24"/>
        </w:rPr>
        <w:tab/>
        <w:t xml:space="preserve">     </w:t>
      </w:r>
      <w:r w:rsidR="00D4766C" w:rsidRPr="0071176E">
        <w:rPr>
          <w:rFonts w:hAnsi="Times New Roman" w:ascii="Times New Roman"/>
          <w:sz w:val="24"/>
          <w:szCs w:val="24"/>
        </w:rPr>
        <w:t xml:space="preserve">      </w:t>
      </w:r>
      <w:r w:rsidR="002066CF" w:rsidRPr="0071176E">
        <w:rPr>
          <w:rFonts w:hAnsi="Times New Roman" w:ascii="Times New Roman"/>
          <w:sz w:val="24"/>
          <w:szCs w:val="24"/>
        </w:rPr>
        <w:t>Nada Roso</w:t>
      </w:r>
    </w:p>
    <w:p w:rsidRDefault="00B07C6A" w:rsidP="002066CF" w:rsidR="00B07C6A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71176E">
      <w:pPr>
        <w:pStyle w:val="Bezproreda1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71176E">
      <w:pPr>
        <w:pStyle w:val="Bezproreda1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 w:rsidRPr="0071176E">
        <w:rPr>
          <w:rFonts w:hAnsi="Times New Roman" w:ascii="Times New Roman"/>
          <w:sz w:val="24"/>
          <w:szCs w:val="24"/>
        </w:rPr>
        <w:t>o</w:t>
      </w:r>
      <w:r w:rsidRPr="0071176E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71176E">
      <w:pPr>
        <w:pStyle w:val="Bezproreda1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 w:rsidRPr="007117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e-</w:t>
      </w:r>
      <w:proofErr w:type="spellStart"/>
      <w:r w:rsidRPr="0071176E">
        <w:rPr>
          <w:rFonts w:hAnsi="Times New Roman" w:ascii="Times New Roman"/>
          <w:sz w:val="24"/>
          <w:szCs w:val="24"/>
        </w:rPr>
        <w:t>ogl</w:t>
      </w:r>
      <w:proofErr w:type="spellEnd"/>
      <w:r w:rsidRPr="0071176E">
        <w:rPr>
          <w:rFonts w:hAnsi="Times New Roman" w:ascii="Times New Roman"/>
          <w:sz w:val="24"/>
          <w:szCs w:val="24"/>
        </w:rPr>
        <w:t>. pl.</w:t>
      </w:r>
      <w:r w:rsidR="00AB006A" w:rsidRPr="0071176E">
        <w:rPr>
          <w:rFonts w:hAnsi="Times New Roman" w:ascii="Times New Roman"/>
          <w:sz w:val="24"/>
          <w:szCs w:val="24"/>
        </w:rPr>
        <w:t xml:space="preserve"> </w:t>
      </w:r>
    </w:p>
    <w:p w:rsidRDefault="00B35A4E" w:rsidP="002066CF" w:rsidR="00B35A4E" w:rsidRPr="007117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 w:rsidRPr="0071176E">
        <w:rPr>
          <w:rFonts w:hAnsi="Times New Roman" w:ascii="Times New Roman"/>
          <w:sz w:val="24"/>
          <w:szCs w:val="24"/>
        </w:rPr>
        <w:t>privr</w:t>
      </w:r>
      <w:proofErr w:type="spellEnd"/>
      <w:r w:rsidRPr="0071176E">
        <w:rPr>
          <w:rFonts w:hAnsi="Times New Roman" w:ascii="Times New Roman"/>
          <w:sz w:val="24"/>
          <w:szCs w:val="24"/>
        </w:rPr>
        <w:t>. st. uprav. Zoran Ostović, Velika Gorica, Šibenska 19</w:t>
      </w:r>
    </w:p>
    <w:p w:rsidRDefault="00AA006E" w:rsidP="002066CF" w:rsidR="00AA006E" w:rsidRPr="007117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7F0A8A" w:rsidP="002066CF" w:rsidR="002066CF" w:rsidRPr="007117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k-</w:t>
      </w:r>
      <w:r w:rsidR="0071176E">
        <w:rPr>
          <w:rFonts w:hAnsi="Times New Roman" w:ascii="Times New Roman"/>
          <w:sz w:val="24"/>
          <w:szCs w:val="24"/>
        </w:rPr>
        <w:t>14</w:t>
      </w:r>
      <w:r w:rsidR="00B35A4E" w:rsidRPr="0071176E">
        <w:rPr>
          <w:rFonts w:hAnsi="Times New Roman" w:ascii="Times New Roman"/>
          <w:sz w:val="24"/>
          <w:szCs w:val="24"/>
        </w:rPr>
        <w:t>.12.</w:t>
      </w:r>
    </w:p>
    <w:p w:rsidRDefault="002066CF" w:rsidP="002066CF" w:rsidR="002066CF" w:rsidRPr="0071176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A2199" w:rsidR="00F427F2" w:rsidRPr="0071176E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594D7A" w:rsidP="00D83991" w:rsidR="00594D7A" w:rsidRPr="0071176E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 xml:space="preserve">     </w:t>
      </w:r>
      <w:r w:rsidR="00AB006A" w:rsidRPr="0071176E">
        <w:rPr>
          <w:rFonts w:hAnsi="Times New Roman" w:ascii="Times New Roman"/>
          <w:sz w:val="24"/>
          <w:szCs w:val="24"/>
        </w:rPr>
        <w:t xml:space="preserve">     </w:t>
      </w:r>
      <w:r w:rsidRPr="0071176E">
        <w:rPr>
          <w:rFonts w:hAnsi="Times New Roman" w:ascii="Times New Roman"/>
          <w:sz w:val="24"/>
          <w:szCs w:val="24"/>
        </w:rPr>
        <w:t xml:space="preserve"> </w:t>
      </w:r>
      <w:bookmarkStart w:name="_GoBack" w:id="0"/>
      <w:bookmarkEnd w:id="0"/>
    </w:p>
    <w:p w:rsidRDefault="00594D7A" w:rsidP="00594D7A" w:rsidR="00594D7A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71176E">
      <w:pPr>
        <w:pStyle w:val="Bezproreda1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="00F427F2" w:rsidRPr="0071176E">
        <w:rPr>
          <w:rFonts w:hAnsi="Times New Roman" w:ascii="Times New Roman"/>
          <w:sz w:val="24"/>
          <w:szCs w:val="24"/>
        </w:rPr>
        <w:t xml:space="preserve">         </w:t>
      </w:r>
      <w:r w:rsidR="003B450C" w:rsidRPr="0071176E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71176E">
        <w:rPr>
          <w:rFonts w:hAnsi="Times New Roman" w:ascii="Times New Roman"/>
          <w:sz w:val="24"/>
          <w:szCs w:val="24"/>
        </w:rPr>
        <w:t>otpravka</w:t>
      </w:r>
      <w:proofErr w:type="spellEnd"/>
      <w:r w:rsidRPr="0071176E">
        <w:rPr>
          <w:rFonts w:hAnsi="Times New Roman" w:ascii="Times New Roman"/>
          <w:sz w:val="24"/>
          <w:szCs w:val="24"/>
        </w:rPr>
        <w:t>-</w:t>
      </w:r>
      <w:r w:rsidR="003B450C" w:rsidRPr="0071176E">
        <w:rPr>
          <w:rFonts w:hAnsi="Times New Roman" w:ascii="Times New Roman"/>
          <w:sz w:val="24"/>
          <w:szCs w:val="24"/>
        </w:rPr>
        <w:t xml:space="preserve">Ovlašteni </w:t>
      </w:r>
      <w:r w:rsidRPr="0071176E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71176E">
      <w:pPr>
        <w:pStyle w:val="Bezproreda1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71176E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71176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6ED0" w:rsidP="00F427F2" w:rsidR="008D6ED0">
      <w:pPr>
        <w:spacing w:lineRule="auto" w:line="240" w:after="0"/>
      </w:pPr>
      <w:r>
        <w:separator/>
      </w:r>
    </w:p>
  </w:endnote>
  <w:endnote w:id="0" w:type="continuationSeparator">
    <w:p w:rsidRDefault="008D6ED0" w:rsidP="00F427F2" w:rsidR="008D6ED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6ED0" w:rsidP="00F427F2" w:rsidR="008D6ED0">
      <w:pPr>
        <w:spacing w:lineRule="auto" w:line="240" w:after="0"/>
      </w:pPr>
      <w:r>
        <w:separator/>
      </w:r>
    </w:p>
  </w:footnote>
  <w:footnote w:id="0" w:type="continuationSeparator">
    <w:p w:rsidRDefault="008D6ED0" w:rsidP="00F427F2" w:rsidR="008D6ED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83991">
      <w:rPr>
        <w:noProof/>
      </w:rPr>
      <w:t>2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078E20C0"/>
    <w:lvl w:tplc="B2BE9522" w:ilvl="0">
      <w:start w:val="1"/>
      <w:numFmt w:val="decimal"/>
      <w:lvlText w:val="%1."/>
      <w:lvlJc w:val="left"/>
      <w:pPr>
        <w:ind w:hanging="360" w:left="644"/>
      </w:pPr>
      <w:rPr>
        <w:rFonts w:cs="Times New Roman" w:eastAsia="Calibri" w:hAnsi="Times New Roman" w:ascii="Times New Roman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65080"/>
    <w:rsid w:val="000A0E36"/>
    <w:rsid w:val="000B032A"/>
    <w:rsid w:val="000D2A5B"/>
    <w:rsid w:val="000D2DDD"/>
    <w:rsid w:val="000F132D"/>
    <w:rsid w:val="000F1B6A"/>
    <w:rsid w:val="0010108A"/>
    <w:rsid w:val="001027DC"/>
    <w:rsid w:val="00103414"/>
    <w:rsid w:val="00136638"/>
    <w:rsid w:val="00147EC6"/>
    <w:rsid w:val="00152705"/>
    <w:rsid w:val="00176622"/>
    <w:rsid w:val="001A5B57"/>
    <w:rsid w:val="001B157C"/>
    <w:rsid w:val="001C6383"/>
    <w:rsid w:val="002066CF"/>
    <w:rsid w:val="00215958"/>
    <w:rsid w:val="00246940"/>
    <w:rsid w:val="002700D8"/>
    <w:rsid w:val="00275B15"/>
    <w:rsid w:val="00283837"/>
    <w:rsid w:val="002A09DE"/>
    <w:rsid w:val="002A686F"/>
    <w:rsid w:val="002A7962"/>
    <w:rsid w:val="002C0D19"/>
    <w:rsid w:val="00307927"/>
    <w:rsid w:val="00352B6A"/>
    <w:rsid w:val="003576DA"/>
    <w:rsid w:val="003600CC"/>
    <w:rsid w:val="00362E60"/>
    <w:rsid w:val="003724B6"/>
    <w:rsid w:val="00373B5D"/>
    <w:rsid w:val="00375DDD"/>
    <w:rsid w:val="003879DF"/>
    <w:rsid w:val="003A2199"/>
    <w:rsid w:val="003B450C"/>
    <w:rsid w:val="003C1C2B"/>
    <w:rsid w:val="003E669A"/>
    <w:rsid w:val="003F2E76"/>
    <w:rsid w:val="00404F3C"/>
    <w:rsid w:val="004164EB"/>
    <w:rsid w:val="00417717"/>
    <w:rsid w:val="00424FA6"/>
    <w:rsid w:val="00434C0E"/>
    <w:rsid w:val="004535C5"/>
    <w:rsid w:val="00467F8B"/>
    <w:rsid w:val="00482C31"/>
    <w:rsid w:val="004D52CC"/>
    <w:rsid w:val="004F2585"/>
    <w:rsid w:val="005067A8"/>
    <w:rsid w:val="00506963"/>
    <w:rsid w:val="00512209"/>
    <w:rsid w:val="00512965"/>
    <w:rsid w:val="00573829"/>
    <w:rsid w:val="00575D2B"/>
    <w:rsid w:val="00593C2F"/>
    <w:rsid w:val="00594D7A"/>
    <w:rsid w:val="005A583D"/>
    <w:rsid w:val="005B6185"/>
    <w:rsid w:val="005D4370"/>
    <w:rsid w:val="005E4C89"/>
    <w:rsid w:val="0063768B"/>
    <w:rsid w:val="00652E82"/>
    <w:rsid w:val="0066718C"/>
    <w:rsid w:val="00682389"/>
    <w:rsid w:val="00697B15"/>
    <w:rsid w:val="006D488E"/>
    <w:rsid w:val="0071176E"/>
    <w:rsid w:val="0071464C"/>
    <w:rsid w:val="00752475"/>
    <w:rsid w:val="00760EDA"/>
    <w:rsid w:val="007B43BB"/>
    <w:rsid w:val="007B7E29"/>
    <w:rsid w:val="007F0A8A"/>
    <w:rsid w:val="008011F6"/>
    <w:rsid w:val="00837290"/>
    <w:rsid w:val="0086436C"/>
    <w:rsid w:val="00865D1F"/>
    <w:rsid w:val="00876B41"/>
    <w:rsid w:val="008847B6"/>
    <w:rsid w:val="00887529"/>
    <w:rsid w:val="00891726"/>
    <w:rsid w:val="008B41BC"/>
    <w:rsid w:val="008C6C0E"/>
    <w:rsid w:val="008D5E30"/>
    <w:rsid w:val="008D6ED0"/>
    <w:rsid w:val="008D6FC8"/>
    <w:rsid w:val="0090044B"/>
    <w:rsid w:val="00923BDA"/>
    <w:rsid w:val="00925835"/>
    <w:rsid w:val="0093701A"/>
    <w:rsid w:val="009849F0"/>
    <w:rsid w:val="00990647"/>
    <w:rsid w:val="009A0499"/>
    <w:rsid w:val="009A0FA2"/>
    <w:rsid w:val="009A3C05"/>
    <w:rsid w:val="009D4867"/>
    <w:rsid w:val="009F06DF"/>
    <w:rsid w:val="00A012EA"/>
    <w:rsid w:val="00A10D32"/>
    <w:rsid w:val="00A40ED7"/>
    <w:rsid w:val="00A5153D"/>
    <w:rsid w:val="00A601A9"/>
    <w:rsid w:val="00A77371"/>
    <w:rsid w:val="00A855CE"/>
    <w:rsid w:val="00AA006E"/>
    <w:rsid w:val="00AB006A"/>
    <w:rsid w:val="00AC6D07"/>
    <w:rsid w:val="00B071A9"/>
    <w:rsid w:val="00B07C6A"/>
    <w:rsid w:val="00B1188C"/>
    <w:rsid w:val="00B35A4E"/>
    <w:rsid w:val="00B5773C"/>
    <w:rsid w:val="00B712C7"/>
    <w:rsid w:val="00BA09AD"/>
    <w:rsid w:val="00BA58E3"/>
    <w:rsid w:val="00BC2C03"/>
    <w:rsid w:val="00BC3A34"/>
    <w:rsid w:val="00BE0DC1"/>
    <w:rsid w:val="00C02EEC"/>
    <w:rsid w:val="00C275E9"/>
    <w:rsid w:val="00C4010F"/>
    <w:rsid w:val="00C50577"/>
    <w:rsid w:val="00C545A2"/>
    <w:rsid w:val="00CA1194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83991"/>
    <w:rsid w:val="00D96660"/>
    <w:rsid w:val="00DA05D5"/>
    <w:rsid w:val="00DA4F7B"/>
    <w:rsid w:val="00DB2D35"/>
    <w:rsid w:val="00E066C0"/>
    <w:rsid w:val="00E12009"/>
    <w:rsid w:val="00E32CE3"/>
    <w:rsid w:val="00E516BE"/>
    <w:rsid w:val="00E6761F"/>
    <w:rsid w:val="00E81E09"/>
    <w:rsid w:val="00E94CF4"/>
    <w:rsid w:val="00E958DF"/>
    <w:rsid w:val="00E96EFB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  <w:rsid w:val="00FC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D8399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839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399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39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39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D8399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839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399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39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39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994</izvorni_sadrzaj>
    <derivirana_varijabla naziv="DomainObject.Predmet.Broj_1">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2018.</izvorni_sadrzaj>
    <derivirana_varijabla naziv="DomainObject.Predmet.DatumOsnivanja_1">16.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St-994/2018</izvorni_sadrzaj>
    <derivirana_varijabla naziv="DomainObject.Predmet.OznakaBroj_1">St-994/2018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PROFI COLOR j.d.o.o. za završne radove u građevinarstvu</izvorni_sadrzaj>
    <derivirana_varijabla naziv="DomainObject.Predmet.ProtustrankaFormated_1">  PROFI COLOR j.d.o.o. za završne radove u građevinarstvu</derivirana_varijabla>
  </DomainObject.Predmet.ProtustrankaFormated>
  <DomainObject.Predmet.ProtustrankaFormatedOIB>
    <izvorni_sadrzaj>  PROFI COLOR j.d.o.o. za završne radove u građevinarstvu, OIB 40375316029</izvorni_sadrzaj>
    <derivirana_varijabla naziv="DomainObject.Predmet.ProtustrankaFormatedOIB_1">  PROFI COLOR j.d.o.o. za završne radove u građevinarstvu, OIB 40375316029</derivirana_varijabla>
  </DomainObject.Predmet.ProtustrankaFormatedOIB>
  <DomainObject.Predmet.ProtustrankaFormatedWithAdress>
    <izvorni_sadrzaj> PROFI COLOR j.d.o.o. za završne radove u građevinarstvu, Gospodarske sloge 11, 31418 Pridvorje</izvorni_sadrzaj>
    <derivirana_varijabla naziv="DomainObject.Predmet.ProtustrankaFormatedWithAdress_1"> PROFI COLOR j.d.o.o. za završne radove u građevinarstvu, Gospodarske sloge 11, 31418 Pridvorje</derivirana_varijabla>
  </DomainObject.Predmet.ProtustrankaFormatedWithAdress>
  <DomainObject.Predmet.ProtustrankaFormatedWithAdressOIB>
    <izvorni_sadrzaj> PROFI COLOR j.d.o.o. za završne radove u građevinarstvu, OIB 40375316029, Gospodarske sloge 11, 31418 Pridvorje</izvorni_sadrzaj>
    <derivirana_varijabla naziv="DomainObject.Predmet.ProtustrankaFormatedWithAdressOIB_1"> PROFI COLOR j.d.o.o. za završne radove u građevinarstvu, OIB 40375316029, Gospodarske sloge 11, 31418 Pridvorje</derivirana_varijabla>
  </DomainObject.Predmet.ProtustrankaFormatedWithAdressOIB>
  <DomainObject.Predmet.ProtustrankaWithAdress>
    <izvorni_sadrzaj>PROFI COLOR j.d.o.o. za završne radove u građevinarstvu Gospodarske sloge 11, 31418 Pridvorje</izvorni_sadrzaj>
    <derivirana_varijabla naziv="DomainObject.Predmet.ProtustrankaWithAdress_1">PROFI COLOR j.d.o.o. za završne radove u građevinarstvu Gospodarske sloge 11, 31418 Pridvorje</derivirana_varijabla>
  </DomainObject.Predmet.ProtustrankaWithAdress>
  <DomainObject.Predmet.ProtustrankaWithAdressOIB>
    <izvorni_sadrzaj>PROFI COLOR j.d.o.o. za završne radove u građevinarstvu, OIB 40375316029, Gospodarske sloge 11, 31418 Pridvorje</izvorni_sadrzaj>
    <derivirana_varijabla naziv="DomainObject.Predmet.ProtustrankaWithAdressOIB_1">PROFI COLOR j.d.o.o. za završne radove u građevinarstvu, OIB 40375316029, Gospodarske sloge 11, 31418 Pridvorje</derivirana_varijabla>
  </DomainObject.Predmet.ProtustrankaWithAdressOIB>
  <DomainObject.Predmet.ProtustrankaNazivFormated>
    <izvorni_sadrzaj>PROFI COLOR j.d.o.o. za završne radove u građevinarstvu</izvorni_sadrzaj>
    <derivirana_varijabla naziv="DomainObject.Predmet.ProtustrankaNazivFormated_1">PROFI COLOR j.d.o.o. za završne radove u građevinarstvu</derivirana_varijabla>
  </DomainObject.Predmet.ProtustrankaNazivFormated>
  <DomainObject.Predmet.ProtustrankaNazivFormatedOIB>
    <izvorni_sadrzaj>PROFI COLOR j.d.o.o. za završne radove u građevinarstvu, OIB 40375316029</izvorni_sadrzaj>
    <derivirana_varijabla naziv="DomainObject.Predmet.ProtustrankaNazivFormatedOIB_1">PROFI COLOR j.d.o.o. za završne radove u građevinarstvu, OIB 40375316029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PROFI COLOR j.d.o.o. za završne radove u građevinarstvu</item>
    </izvorni_sadrzaj>
    <derivirana_varijabla naziv="DomainObject.Predmet.ProtuStrankaListFormated_1">
      <item>PROFI COLOR j.d.o.o. za završne radove u građevinarstvu</item>
    </derivirana_varijabla>
  </DomainObject.Predmet.ProtuStrankaListFormated>
  <DomainObject.Predmet.ProtuStrankaListFormatedOIB>
    <izvorni_sadrzaj>
      <item>PROFI COLOR j.d.o.o. za završne radove u građevinarstvu, OIB 40375316029</item>
    </izvorni_sadrzaj>
    <derivirana_varijabla naziv="DomainObject.Predmet.ProtuStrankaListFormatedOIB_1">
      <item>PROFI COLOR j.d.o.o. za završne radove u građevinarstvu, OIB 40375316029</item>
    </derivirana_varijabla>
  </DomainObject.Predmet.ProtuStrankaListFormatedOIB>
  <DomainObject.Predmet.ProtuStrankaListFormatedWithAdress>
    <izvorni_sadrzaj>
      <item>PROFI COLOR j.d.o.o. za završne radove u građevinarstvu, Gospodarske sloge 11, 31418 Pridvorje</item>
    </izvorni_sadrzaj>
    <derivirana_varijabla naziv="DomainObject.Predmet.ProtuStrankaListFormatedWithAdress_1">
      <item>PROFI COLOR j.d.o.o. za završne radove u građevinarstvu, Gospodarske sloge 11, 31418 Pridvorje</item>
    </derivirana_varijabla>
  </DomainObject.Predmet.ProtuStrankaListFormatedWithAdress>
  <DomainObject.Predmet.ProtuStrankaListFormatedWithAdressOIB>
    <izvorni_sadrzaj>
      <item>PROFI COLOR j.d.o.o. za završne radove u građevinarstvu, OIB 40375316029, Gospodarske sloge 11, 31418 Pridvorje</item>
    </izvorni_sadrzaj>
    <derivirana_varijabla naziv="DomainObject.Predmet.ProtuStrankaListFormatedWithAdressOIB_1">
      <item>PROFI COLOR j.d.o.o. za završne radove u građevinarstvu, OIB 40375316029, Gospodarske sloge 11, 31418 Pridvorje</item>
    </derivirana_varijabla>
  </DomainObject.Predmet.ProtuStrankaListFormatedWithAdressOIB>
  <DomainObject.Predmet.ProtuStrankaListNazivFormated>
    <izvorni_sadrzaj>
      <item>PROFI COLOR j.d.o.o. za završne radove u građevinarstvu</item>
    </izvorni_sadrzaj>
    <derivirana_varijabla naziv="DomainObject.Predmet.ProtuStrankaListNazivFormated_1">
      <item>PROFI COLOR j.d.o.o. za završne radove u građevinarstvu</item>
    </derivirana_varijabla>
  </DomainObject.Predmet.ProtuStrankaListNazivFormated>
  <DomainObject.Predmet.ProtuStrankaListNazivFormatedOIB>
    <izvorni_sadrzaj>
      <item>PROFI COLOR j.d.o.o. za završne radove u građevinarstvu, OIB 40375316029</item>
    </izvorni_sadrzaj>
    <derivirana_varijabla naziv="DomainObject.Predmet.ProtuStrankaListNazivFormatedOIB_1">
      <item>PROFI COLOR j.d.o.o. za završne radove u građevinarstvu, OIB 40375316029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PROFI COLOR j.d.o.o. za završne radove u građevinarstvu</izvorni_sadrzaj>
    <derivirana_varijabla naziv="DomainObject.Predmet.ProtustrankaIDrugi_1">PROFI COLOR j.d.o.o. za završne radove u građevinarstvu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PROFI COLOR j.d.o.o. za završne radove u građevinarstvu, OIB 40375316029, Gospodarske sloge 11, 31418 Pridvorje</izvorni_sadrzaj>
    <derivirana_varijabla naziv="DomainObject.Predmet.ProtustrankaIDrugiAdressOIB_1">PROFI COLOR j.d.o.o. za završne radove u građevinarstvu, OIB 40375316029, Gospodarske sloge 11, 31418 Pridvorje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PROFI COLOR j.d.o.o. za završne radove u građevinarstvu</item>
    </izvorni_sadrzaj>
    <derivirana_varijabla naziv="DomainObject.Predmet.SudioniciListNaziv_1">
      <item>FINA RC OSIJEK</item>
      <item>PROFI COLOR j.d.o.o. za završne radove u građevinarstvu</item>
    </derivirana_varijabla>
  </DomainObject.Predmet.SudioniciListNaziv>
  <DomainObject.Predmet.SudioniciListAdressOIB>
    <izvorni_sadrzaj>
      <item>FINA RC OSIJEK, OIB 85821130368</item>
      <item>PROFI COLOR j.d.o.o. za završne radove u građevinarstvu, OIB 40375316029, Gospodarske sloge 11,31418 Pridvorje</item>
    </izvorni_sadrzaj>
    <derivirana_varijabla naziv="DomainObject.Predmet.SudioniciListAdressOIB_1">
      <item>FINA RC OSIJEK, OIB 85821130368</item>
      <item>PROFI COLOR j.d.o.o. za završne radove u građevinarstvu, OIB 40375316029, Gospodarske sloge 11,31418 Pridvorje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40375316029</item>
    </izvorni_sadrzaj>
    <derivirana_varijabla naziv="DomainObject.Predmet.SudioniciListNazivOIB_1">
      <item>, OIB 85821130368</item>
      <item>, OIB 40375316029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St-994/2018-8</izvorni_sadrzaj>
    <derivirana_varijabla naziv="DomainObject.PredzadnjaOdlukaIzPredmeta.Oznaka_1">St-994/2018-8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23B30C-B9DF-4B6E-9C21-E23CB81F3E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613</properties:Words>
  <properties:Characters>3218</properties:Characters>
  <properties:Lines>134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2018-11-09T07:41:00Z</dcterms:created>
  <dc:creator>Blanka</dc:creator>
  <cp:lastModifiedBy>Danijela Sekulić</cp:lastModifiedBy>
  <cp:lastPrinted>2018-11-09T13:15:00Z</cp:lastPrinted>
  <dcterms:modified xmlns:xsi="http://www.w3.org/2001/XMLSchema-instance" xsi:type="dcterms:W3CDTF">2018-11-09T13:16:00Z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(OSTOVIĆ.docx)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