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2909" w14:paraId="8a02909" w:rsidRDefault="00A56D18" w:rsidP="00A56D18" w:rsidR="00A56D1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A56D18" w:rsidP="00A56D18" w:rsidR="00A56D1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A56D18" w:rsidP="00A56D18" w:rsidR="00A56D1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A56D18" w:rsidP="00A56D18" w:rsidR="00A56D1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St-441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A56D18" w:rsidP="00A56D18" w:rsidR="00A56D1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A56D18" w:rsidP="00A56D18" w:rsidR="00A56D1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A56D18" w:rsidP="00A56D18" w:rsidR="00A56D18" w:rsidRPr="004C4B9E">
      <w:pPr>
        <w:rPr>
          <w:sz w:val="23"/>
          <w:szCs w:val="23"/>
        </w:rPr>
      </w:pPr>
    </w:p>
    <w:p w:rsidRDefault="00A56D18" w:rsidP="00A56D18" w:rsidR="00A56D1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A56D18" w:rsidP="00A56D18" w:rsidR="00A56D18" w:rsidRPr="004C4B9E">
      <w:pPr>
        <w:rPr>
          <w:sz w:val="23"/>
          <w:szCs w:val="23"/>
        </w:rPr>
      </w:pPr>
    </w:p>
    <w:p w:rsidRDefault="00A56D18" w:rsidP="00A56D18" w:rsidR="00A56D1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rPr>
          <w:sz w:val="23"/>
          <w:szCs w:val="23"/>
        </w:rPr>
        <w:t>T.Z. I D.D. d.o.o., Umag, Babići, Zakinji 130, OIB: 07800905921, dana 11. ožujka 2016</w:t>
      </w:r>
      <w:r w:rsidRPr="004C4B9E">
        <w:rPr>
          <w:sz w:val="23"/>
          <w:szCs w:val="23"/>
        </w:rPr>
        <w:t xml:space="preserve">. </w:t>
      </w:r>
    </w:p>
    <w:p w:rsidRDefault="00A56D18" w:rsidP="00A56D18" w:rsidR="00A56D18" w:rsidRPr="004C4B9E">
      <w:pPr>
        <w:jc w:val="both"/>
        <w:rPr>
          <w:sz w:val="23"/>
          <w:szCs w:val="23"/>
        </w:rPr>
      </w:pPr>
    </w:p>
    <w:p w:rsidRDefault="00A56D18" w:rsidP="00A56D18" w:rsidR="00A56D18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A56D18" w:rsidP="00A56D18" w:rsidR="00A56D18" w:rsidRPr="004C4B9E">
      <w:pPr>
        <w:jc w:val="both"/>
        <w:rPr>
          <w:sz w:val="23"/>
          <w:szCs w:val="23"/>
        </w:rPr>
      </w:pPr>
    </w:p>
    <w:p w:rsidRDefault="00A56D18" w:rsidP="00A56D18" w:rsidR="00A56D18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806636">
        <w:rPr>
          <w:sz w:val="23"/>
          <w:szCs w:val="23"/>
        </w:rPr>
        <w:t>T.Z. I D.D. d.o.o., Umag, Babići, Zakinji 130, OIB: 07800905921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 w:rsidR="00806636">
        <w:rPr>
          <w:b/>
          <w:sz w:val="23"/>
          <w:szCs w:val="23"/>
          <w:lang w:val="pl-PL"/>
        </w:rPr>
        <w:t>28. travnja 2016. u 10</w:t>
      </w:r>
      <w:r w:rsidRPr="007756B8">
        <w:rPr>
          <w:b/>
          <w:sz w:val="23"/>
          <w:szCs w:val="23"/>
          <w:lang w:val="pl-PL"/>
        </w:rPr>
        <w:t>:</w:t>
      </w:r>
      <w:r w:rsidR="00806636">
        <w:rPr>
          <w:b/>
          <w:sz w:val="23"/>
          <w:szCs w:val="23"/>
          <w:lang w:val="pl-PL"/>
        </w:rPr>
        <w:t>00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A56D18" w:rsidP="00A56D18" w:rsidR="00A56D1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A56D18" w:rsidP="00A56D18" w:rsidR="00A56D1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 w:rsidR="00806636">
        <w:rPr>
          <w:sz w:val="23"/>
          <w:szCs w:val="23"/>
        </w:rPr>
        <w:t>T.Z. I D.D. d.o.o., Umag, Babići, Zakinji 130, OIB: 07800905921</w:t>
      </w:r>
    </w:p>
    <w:p w:rsidRDefault="00A56D18" w:rsidP="00A56D18" w:rsidR="00A56D18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 w:rsidR="00806636">
        <w:rPr>
          <w:sz w:val="23"/>
          <w:szCs w:val="23"/>
          <w:lang w:val="sv-SE"/>
        </w:rPr>
        <w:t>Davor Damiani, Umag, Babići, Zakinji 130</w:t>
      </w:r>
    </w:p>
    <w:p w:rsidRDefault="00806636" w:rsidP="00806636" w:rsidR="00806636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 xml:space="preserve">- </w:t>
      </w:r>
      <w:r w:rsidRPr="004C4B9E">
        <w:rPr>
          <w:sz w:val="23"/>
          <w:szCs w:val="23"/>
          <w:lang w:val="sv-SE"/>
        </w:rPr>
        <w:t xml:space="preserve">zakonski zastupnik dužnika </w:t>
      </w:r>
      <w:r>
        <w:rPr>
          <w:sz w:val="23"/>
          <w:szCs w:val="23"/>
          <w:lang w:val="sv-SE"/>
        </w:rPr>
        <w:t>Zikret Turbić, Bosna i Hercegovina, Tuzla, Bećirovića brdo 2</w:t>
      </w:r>
    </w:p>
    <w:p w:rsidRDefault="00806636" w:rsidP="00806636" w:rsidR="00806636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 xml:space="preserve">Malić Lalić, na adresi dužnika </w:t>
      </w:r>
      <w:r>
        <w:rPr>
          <w:sz w:val="23"/>
          <w:szCs w:val="23"/>
        </w:rPr>
        <w:t>T.Z. I D.D. d.o.o., Umag, Babići, Zakinji 130</w:t>
      </w:r>
    </w:p>
    <w:p w:rsidRDefault="00A56D18" w:rsidP="00A56D18" w:rsidR="00A56D18" w:rsidRPr="004040C4">
      <w:pPr>
        <w:jc w:val="both"/>
        <w:rPr>
          <w:sz w:val="23"/>
          <w:szCs w:val="23"/>
          <w:lang w:val="sv-SE"/>
        </w:rPr>
      </w:pPr>
    </w:p>
    <w:p w:rsidRDefault="00A56D18" w:rsidP="00A56D18" w:rsidR="00A56D18" w:rsidRPr="000E60A4">
      <w:pPr>
        <w:jc w:val="both"/>
        <w:rPr>
          <w:sz w:val="23"/>
          <w:szCs w:val="23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="00806636">
        <w:rPr>
          <w:sz w:val="23"/>
          <w:szCs w:val="23"/>
        </w:rPr>
        <w:t>ju</w:t>
      </w:r>
      <w:r w:rsidRPr="00D10EBB">
        <w:rPr>
          <w:sz w:val="23"/>
          <w:szCs w:val="23"/>
        </w:rPr>
        <w:t xml:space="preserve"> se </w:t>
      </w:r>
      <w:r w:rsidR="00806636">
        <w:rPr>
          <w:sz w:val="23"/>
          <w:szCs w:val="23"/>
          <w:lang w:val="sv-SE"/>
        </w:rPr>
        <w:t>zakonski zastupnici</w:t>
      </w:r>
      <w:r w:rsidRPr="00D10EBB">
        <w:rPr>
          <w:sz w:val="23"/>
          <w:szCs w:val="23"/>
          <w:lang w:val="sv-SE"/>
        </w:rPr>
        <w:t xml:space="preserve"> dužnika </w:t>
      </w:r>
      <w:r w:rsidR="00806636">
        <w:rPr>
          <w:sz w:val="23"/>
          <w:szCs w:val="23"/>
          <w:lang w:val="sv-SE"/>
        </w:rPr>
        <w:t xml:space="preserve">Davor Damiani, Umag, Babići, Zakinji 130, Zikret Turbić, Bosna i Hercegovina, Tuzla, Bećirovića brdo 2 te Malić Lalić, na adresi dužnika </w:t>
      </w:r>
      <w:r w:rsidR="00806636">
        <w:rPr>
          <w:sz w:val="23"/>
          <w:szCs w:val="23"/>
        </w:rPr>
        <w:t>T.Z. I D.D. d.o.o., Umag, Babići, Zakinji 130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 w:rsidR="00806636">
        <w:rPr>
          <w:sz w:val="23"/>
          <w:szCs w:val="23"/>
        </w:rPr>
        <w:t>T.Z. I D.D. d.o.o., Umag, Babići, Zakinji 130, OIB: 07800905921</w:t>
      </w:r>
      <w:r w:rsidRPr="00D10EBB">
        <w:rPr>
          <w:sz w:val="23"/>
          <w:szCs w:val="23"/>
          <w:lang w:val="sv-SE"/>
        </w:rPr>
        <w:t>.</w:t>
      </w:r>
    </w:p>
    <w:p w:rsidRDefault="00A56D18" w:rsidP="00A56D18" w:rsidR="00A56D18" w:rsidRPr="00D10EBB">
      <w:pPr>
        <w:jc w:val="both"/>
        <w:rPr>
          <w:sz w:val="23"/>
          <w:szCs w:val="23"/>
        </w:rPr>
      </w:pPr>
    </w:p>
    <w:p w:rsidRDefault="00A56D18" w:rsidP="00A56D18" w:rsidR="00A56D18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11. ožujka 2016</w:t>
      </w:r>
      <w:r w:rsidRPr="004C4B9E">
        <w:rPr>
          <w:sz w:val="23"/>
          <w:szCs w:val="23"/>
        </w:rPr>
        <w:t>.</w:t>
      </w:r>
    </w:p>
    <w:p w:rsidRDefault="00A56D18" w:rsidP="00A56D18" w:rsidR="00A56D1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A56D18" w:rsidP="00A56D18" w:rsidR="00A56D1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A56D18" w:rsidP="00A56D18" w:rsidR="00A56D18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A56D18" w:rsidP="00A56D18" w:rsidR="00A56D18" w:rsidRPr="004C4B9E">
      <w:pPr>
        <w:jc w:val="both"/>
        <w:rPr>
          <w:sz w:val="23"/>
          <w:szCs w:val="23"/>
        </w:rPr>
      </w:pPr>
    </w:p>
    <w:p w:rsidRDefault="00A56D18" w:rsidP="00A56D18" w:rsidR="00A56D1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A56D18" w:rsidP="00A56D18" w:rsidR="00A56D1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A56D18" w:rsidP="00A56D18" w:rsidR="00A56D18" w:rsidRPr="004C4B9E">
      <w:pPr>
        <w:jc w:val="both"/>
        <w:rPr>
          <w:sz w:val="23"/>
          <w:szCs w:val="23"/>
        </w:rPr>
      </w:pPr>
    </w:p>
    <w:p w:rsidRDefault="00A56D18" w:rsidP="00A56D18" w:rsidR="00A56D18" w:rsidRPr="00806636">
      <w:pPr>
        <w:jc w:val="both"/>
        <w:rPr>
          <w:sz w:val="22"/>
          <w:szCs w:val="22"/>
        </w:rPr>
      </w:pPr>
      <w:r w:rsidRPr="00806636">
        <w:rPr>
          <w:sz w:val="22"/>
          <w:szCs w:val="22"/>
        </w:rPr>
        <w:t>DNA:</w:t>
      </w:r>
    </w:p>
    <w:p w:rsidRDefault="00A56D18" w:rsidP="00A56D18" w:rsidR="00A56D18" w:rsidRPr="00806636">
      <w:pPr>
        <w:jc w:val="both"/>
        <w:rPr>
          <w:sz w:val="22"/>
          <w:szCs w:val="22"/>
        </w:rPr>
      </w:pPr>
      <w:r w:rsidRPr="00806636">
        <w:rPr>
          <w:sz w:val="22"/>
          <w:szCs w:val="22"/>
          <w:lang w:val="sv-SE"/>
        </w:rPr>
        <w:t xml:space="preserve">- predlagatelj FINA, </w:t>
      </w:r>
      <w:r w:rsidRPr="00806636">
        <w:rPr>
          <w:sz w:val="22"/>
          <w:szCs w:val="22"/>
        </w:rPr>
        <w:t>Podružnica Pula, Giardini 5</w:t>
      </w:r>
    </w:p>
    <w:p w:rsidRDefault="00A56D18" w:rsidP="00A56D18" w:rsidR="00A56D18" w:rsidRPr="00806636">
      <w:pPr>
        <w:jc w:val="both"/>
        <w:rPr>
          <w:sz w:val="22"/>
          <w:szCs w:val="22"/>
          <w:lang w:val="sv-SE"/>
        </w:rPr>
      </w:pPr>
      <w:r w:rsidRPr="00806636">
        <w:rPr>
          <w:sz w:val="22"/>
          <w:szCs w:val="22"/>
        </w:rPr>
        <w:t xml:space="preserve">- dužnik </w:t>
      </w:r>
      <w:r w:rsidR="00806636" w:rsidRPr="00806636">
        <w:rPr>
          <w:sz w:val="22"/>
          <w:szCs w:val="22"/>
        </w:rPr>
        <w:t>T.Z. I D.D. d.o.o., Umag, Babići, Zakinji 130</w:t>
      </w:r>
    </w:p>
    <w:p w:rsidRDefault="00A56D18" w:rsidP="00A56D18" w:rsidR="00A56D18" w:rsidRPr="00806636">
      <w:pPr>
        <w:jc w:val="both"/>
        <w:rPr>
          <w:sz w:val="22"/>
          <w:szCs w:val="22"/>
          <w:lang w:val="sv-SE"/>
        </w:rPr>
      </w:pPr>
      <w:r w:rsidRPr="00806636">
        <w:rPr>
          <w:sz w:val="22"/>
          <w:szCs w:val="22"/>
          <w:lang w:val="sv-SE"/>
        </w:rPr>
        <w:t xml:space="preserve">- zakonski zastupnik dužnika </w:t>
      </w:r>
      <w:r w:rsidR="00806636" w:rsidRPr="00806636">
        <w:rPr>
          <w:sz w:val="22"/>
          <w:szCs w:val="22"/>
          <w:lang w:val="sv-SE"/>
        </w:rPr>
        <w:t>Davor Damiani, Umag, Babići, Zakinji 130</w:t>
      </w:r>
    </w:p>
    <w:p w:rsidRDefault="00806636" w:rsidP="00806636" w:rsidR="00806636" w:rsidRPr="00806636">
      <w:pPr>
        <w:jc w:val="both"/>
        <w:rPr>
          <w:sz w:val="22"/>
          <w:szCs w:val="22"/>
          <w:lang w:val="sv-SE"/>
        </w:rPr>
      </w:pPr>
      <w:r w:rsidRPr="00806636">
        <w:rPr>
          <w:sz w:val="22"/>
          <w:szCs w:val="22"/>
          <w:lang w:val="sv-SE"/>
        </w:rPr>
        <w:t>- zakonski zastupnik dužnika Zikret Turbić, Bosna i Hercegovina, Tuzla, Bećirovića brdo 2</w:t>
      </w:r>
    </w:p>
    <w:p w:rsidRDefault="00806636" w:rsidP="00A56D18" w:rsidR="00806636">
      <w:pPr>
        <w:jc w:val="both"/>
        <w:rPr>
          <w:sz w:val="22"/>
          <w:szCs w:val="22"/>
        </w:rPr>
      </w:pPr>
      <w:r w:rsidRPr="00806636">
        <w:rPr>
          <w:sz w:val="22"/>
          <w:szCs w:val="22"/>
          <w:lang w:val="sv-SE"/>
        </w:rPr>
        <w:t xml:space="preserve">- zakonski zastupnik dužnika Malić Lalić, na adresi dužnika </w:t>
      </w:r>
      <w:r w:rsidRPr="00806636">
        <w:rPr>
          <w:sz w:val="22"/>
          <w:szCs w:val="22"/>
        </w:rPr>
        <w:t xml:space="preserve">T.Z. I D.D. d.o.o., Umag, Babići, Zakinji </w:t>
      </w:r>
    </w:p>
    <w:p w:rsidRDefault="00806636" w:rsidP="00A56D18" w:rsidR="00806636" w:rsidRPr="00806636">
      <w:pPr>
        <w:jc w:val="both"/>
        <w:rPr>
          <w:sz w:val="22"/>
          <w:szCs w:val="22"/>
          <w:lang w:val="sv-SE"/>
        </w:rPr>
      </w:pPr>
      <w:r>
        <w:rPr>
          <w:sz w:val="22"/>
          <w:szCs w:val="22"/>
        </w:rPr>
        <w:t xml:space="preserve">  </w:t>
      </w:r>
      <w:r w:rsidRPr="00806636">
        <w:rPr>
          <w:sz w:val="22"/>
          <w:szCs w:val="22"/>
        </w:rPr>
        <w:t>130</w:t>
      </w:r>
    </w:p>
    <w:p w:rsidRDefault="00A56D18" w:rsidP="00806636" w:rsidR="00500701">
      <w:pPr>
        <w:jc w:val="both"/>
      </w:pPr>
      <w:r w:rsidRPr="00806636">
        <w:rPr>
          <w:sz w:val="22"/>
          <w:szCs w:val="22"/>
        </w:rPr>
        <w:t>- e-Oglasna ploča sudova 8 dana</w:t>
      </w:r>
    </w:p>
    <w:sectPr w:rsidSect="00806636" w:rsidR="00500701">
      <w:headerReference w:type="default" r:id="rId9"/>
      <w:pgSz w:h="16838" w:w="11906"/>
      <w:pgMar w:gutter="0" w:footer="708" w:header="708" w:left="1417" w:bottom="85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E06" w:rsidR="00000000">
      <w:r>
        <w:separator/>
      </w:r>
    </w:p>
  </w:endnote>
  <w:endnote w:id="0" w:type="continuationSeparator">
    <w:p w:rsidRDefault="007A6E0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E06" w:rsidR="00000000">
      <w:r>
        <w:separator/>
      </w:r>
    </w:p>
  </w:footnote>
  <w:footnote w:id="0" w:type="continuationSeparator">
    <w:p w:rsidRDefault="007A6E0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0663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7A6E06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D18"/>
    <w:rsid w:val="00554328"/>
    <w:rsid w:val="007A6E06"/>
    <w:rsid w:val="00806636"/>
    <w:rsid w:val="00985388"/>
    <w:rsid w:val="00A5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663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6D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6D1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D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D1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6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E0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E0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E0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E0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663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6D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6D1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D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D1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6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E0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E0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E0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E0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T.Z. I D.D. d.o.o. UMAG</izvorni_sadrzaj>
    <derivirana_varijabla naziv="DomainObject.Predmet.ProtustrankaFormated_1">  T.Z. I D.D. d.o.o. UMAG</derivirana_varijabla>
  </DomainObject.Predmet.ProtustrankaFormated>
  <DomainObject.Predmet.ProtustrankaFormatedOIB>
    <izvorni_sadrzaj>  T.Z. I D.D. d.o.o. UMAG, OIB 07800905921</izvorni_sadrzaj>
    <derivirana_varijabla naziv="DomainObject.Predmet.ProtustrankaFormatedOIB_1">  T.Z. I D.D. d.o.o. UMAG, OIB 07800905921</derivirana_varijabla>
  </DomainObject.Predmet.ProtustrankaFormatedOIB>
  <DomainObject.Predmet.ProtustrankaFormatedWithAdress>
    <izvorni_sadrzaj> T.Z. I D.D. d.o.o. UMAG, Babići, Zakinji 130, 52470 Umag</izvorni_sadrzaj>
    <derivirana_varijabla naziv="DomainObject.Predmet.ProtustrankaFormatedWithAdress_1"> T.Z. I D.D. d.o.o. UMAG, Babići, Zakinji 130, 52470 Umag</derivirana_varijabla>
  </DomainObject.Predmet.ProtustrankaFormatedWithAdress>
  <DomainObject.Predmet.ProtustrankaFormatedWithAdressOIB>
    <izvorni_sadrzaj> T.Z. I D.D. d.o.o. UMAG, OIB 07800905921, Babići, Zakinji 130, 52470 Umag</izvorni_sadrzaj>
    <derivirana_varijabla naziv="DomainObject.Predmet.ProtustrankaFormatedWithAdressOIB_1"> T.Z. I D.D. d.o.o. UMAG, OIB 07800905921, Babići, Zakinji 130, 52470 Umag</derivirana_varijabla>
  </DomainObject.Predmet.ProtustrankaFormatedWithAdressOIB>
  <DomainObject.Predmet.ProtustrankaWithAdress>
    <izvorni_sadrzaj>T.Z. I D.D. d.o.o. UMAG Babići, Zakinji 130, 52470 Umag</izvorni_sadrzaj>
    <derivirana_varijabla naziv="DomainObject.Predmet.ProtustrankaWithAdress_1">T.Z. I D.D. d.o.o. UMAG Babići, Zakinji 130, 52470 Umag</derivirana_varijabla>
  </DomainObject.Predmet.ProtustrankaWithAdress>
  <DomainObject.Predmet.ProtustrankaWithAdressOIB>
    <izvorni_sadrzaj>T.Z. I D.D. d.o.o. UMAG, OIB 07800905921, Babići, Zakinji 130, 52470 Umag</izvorni_sadrzaj>
    <derivirana_varijabla naziv="DomainObject.Predmet.ProtustrankaWithAdressOIB_1">T.Z. I D.D. d.o.o. UMAG, OIB 07800905921, Babići, Zakinji 130, 52470 Umag</derivirana_varijabla>
  </DomainObject.Predmet.ProtustrankaWithAdressOIB>
  <DomainObject.Predmet.ProtustrankaNazivFormated>
    <izvorni_sadrzaj>T.Z. I D.D. d.o.o. UMAG</izvorni_sadrzaj>
    <derivirana_varijabla naziv="DomainObject.Predmet.ProtustrankaNazivFormated_1">T.Z. I D.D. d.o.o. UMAG</derivirana_varijabla>
  </DomainObject.Predmet.ProtustrankaNazivFormated>
  <DomainObject.Predmet.ProtustrankaNazivFormatedOIB>
    <izvorni_sadrzaj>T.Z. I D.D. d.o.o. UMAG, OIB 07800905921</izvorni_sadrzaj>
    <derivirana_varijabla naziv="DomainObject.Predmet.ProtustrankaNazivFormatedOIB_1">T.Z. I D.D. d.o.o. UMAG, OIB 07800905921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56299.86</izvorni_sadrzaj>
    <derivirana_varijabla naziv="DomainObject.Predmet.TrenutnaVrijednost_1">56299.86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T.Z. I D.D. d.o.o. UMAG</item>
    </izvorni_sadrzaj>
    <derivirana_varijabla naziv="DomainObject.Predmet.ProtuStrankaListFormated_1">
      <item>T.Z. I D.D. d.o.o. UMAG</item>
    </derivirana_varijabla>
  </DomainObject.Predmet.ProtuStrankaListFormated>
  <DomainObject.Predmet.ProtuStrankaListFormatedOIB>
    <izvorni_sadrzaj>
      <item>T.Z. I D.D. d.o.o. UMAG, OIB 07800905921</item>
    </izvorni_sadrzaj>
    <derivirana_varijabla naziv="DomainObject.Predmet.ProtuStrankaListFormatedOIB_1">
      <item>T.Z. I D.D. d.o.o. UMAG, OIB 07800905921</item>
    </derivirana_varijabla>
  </DomainObject.Predmet.ProtuStrankaListFormatedOIB>
  <DomainObject.Predmet.ProtuStrankaListFormatedWithAdress>
    <izvorni_sadrzaj>
      <item>T.Z. I D.D. d.o.o. UMAG, Babići, Zakinji 130, 52470 Umag</item>
    </izvorni_sadrzaj>
    <derivirana_varijabla naziv="DomainObject.Predmet.ProtuStrankaListFormatedWithAdress_1">
      <item>T.Z. I D.D. d.o.o. UMAG, Babići, Zakinji 130, 52470 Umag</item>
    </derivirana_varijabla>
  </DomainObject.Predmet.ProtuStrankaListFormatedWithAdress>
  <DomainObject.Predmet.ProtuStrankaListFormatedWithAdressOIB>
    <izvorni_sadrzaj>
      <item>T.Z. I D.D. d.o.o. UMAG, OIB 07800905921, Babići, Zakinji 130, 52470 Umag</item>
    </izvorni_sadrzaj>
    <derivirana_varijabla naziv="DomainObject.Predmet.ProtuStrankaListFormatedWithAdressOIB_1">
      <item>T.Z. I D.D. d.o.o. UMAG, OIB 07800905921, Babići, Zakinji 130, 52470 Umag</item>
    </derivirana_varijabla>
  </DomainObject.Predmet.ProtuStrankaListFormatedWithAdressOIB>
  <DomainObject.Predmet.ProtuStrankaListNazivFormated>
    <izvorni_sadrzaj>
      <item>T.Z. I D.D. d.o.o. UMAG</item>
    </izvorni_sadrzaj>
    <derivirana_varijabla naziv="DomainObject.Predmet.ProtuStrankaListNazivFormated_1">
      <item>T.Z. I D.D. d.o.o. UMAG</item>
    </derivirana_varijabla>
  </DomainObject.Predmet.ProtuStrankaListNazivFormated>
  <DomainObject.Predmet.ProtuStrankaListNazivFormatedOIB>
    <izvorni_sadrzaj>
      <item>T.Z. I D.D. d.o.o. UMAG, OIB 07800905921</item>
    </izvorni_sadrzaj>
    <derivirana_varijabla naziv="DomainObject.Predmet.ProtuStrankaListNazivFormatedOIB_1">
      <item>T.Z. I D.D. d.o.o. UMAG, OIB 07800905921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T.Z. I D.D. d.o.o. UMAG</izvorni_sadrzaj>
    <derivirana_varijabla naziv="DomainObject.Predmet.ProtustrankaIDrugi_1">T.Z. I D.D.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T.Z. I D.D. d.o.o. UMAG, OIB 07800905921, Babići, Zakinji 130, 52470 Umag</izvorni_sadrzaj>
    <derivirana_varijabla naziv="DomainObject.Predmet.ProtustrankaIDrugiAdressOIB_1">T.Z. I D.D. d.o.o. UMAG, OIB 07800905921, Babići, Zakinji 130,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T.Z. I D.D. d.o.o. UMAG</item>
    </izvorni_sadrzaj>
    <derivirana_varijabla naziv="DomainObject.Predmet.SudioniciListNaziv_1">
      <item>FINANCIJSKA AGENCIJA, RC RIJEKA, PODRUŽNICA PULA, PULA</item>
      <item>T.Z. I D.D.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T.Z. I D.D. d.o.o. UMAG, OIB 07800905921, Babići, Zakinji 130,52470 Umag</item>
    </izvorni_sadrzaj>
    <derivirana_varijabla naziv="DomainObject.Predmet.SudioniciListAdressOIB_1">
      <item>FINANCIJSKA AGENCIJA, RC RIJEKA, PODRUŽNICA PULA, PULA, OIB 85821130368, Giardini 5,52100 Pula</item>
      <item>T.Z. I D.D. d.o.o. UMAG, OIB 07800905921, Babići, Zakinji 130,52470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07800905921</item>
    </izvorni_sadrzaj>
    <derivirana_varijabla naziv="DomainObject.Predmet.SudioniciListNazivOIB_1">
      <item>, OIB 85821130368</item>
      <item>, OIB 07800905921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1914</properties:Characters>
  <properties:Lines>52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2016-03-11T13:00:00Z</dcterms:created>
  <dc:creator>Jasmina Matika</dc:creator>
  <cp:lastModifiedBy>Jasmina Matika</cp:lastModifiedBy>
  <dcterms:modified xmlns:xsi="http://www.w3.org/2001/XMLSchema-instance" xsi:type="dcterms:W3CDTF">2016-03-11T13:29:00Z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