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30F3E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30F3E">
              <w:rPr>
                <w:noProof/>
              </w:rPr>
              <w:t>54</w:t>
            </w:r>
            <w:r w:rsidR="00CE3175">
              <w:rPr>
                <w:noProof/>
              </w:rPr>
              <w:t>/2019</w:t>
            </w:r>
            <w:r>
              <w:rPr>
                <w:noProof/>
              </w:rPr>
              <w:t>-</w:t>
            </w:r>
            <w:r w:rsidR="002D7C37">
              <w:rPr>
                <w:noProof/>
              </w:rPr>
              <w:t>5</w:t>
            </w:r>
          </w:p>
        </w:tc>
      </w:tr>
    </w:tbl>
    <w:p w14:textId="52f4400" w14:paraId="52f4400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F30F3E">
        <w:t xml:space="preserve"> LA PRIMERA j.d.o.o., OIB: 94984814837, Split, Ivana Gudelja 21, 20</w:t>
      </w:r>
      <w:r w:rsidR="00CE3175">
        <w:t>. veljače 2019</w:t>
      </w:r>
      <w:r w:rsidR="007108CB">
        <w:t>.</w:t>
      </w:r>
      <w:r w:rsidR="00CE3175">
        <w:t>,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30F3E" w:rsidRPr="00F30F3E">
        <w:t>LA PRIMERA j.d.o.o., OIB: 94984814837, Split, Ivana Gudelja 21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F30F3E">
        <w:t>3</w:t>
      </w:r>
      <w:r w:rsidR="00CE3175">
        <w:t>0. siječnja 2019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30F3E">
        <w:t>76.521,46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30F3E">
        <w:t>20</w:t>
      </w:r>
      <w:r w:rsidR="00CE3175">
        <w:t>. veljače</w:t>
      </w:r>
      <w:r>
        <w:t xml:space="preserve"> </w:t>
      </w:r>
      <w:r w:rsidR="00CE3175">
        <w:t>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3175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84FCD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30F3E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ahtjev za pokretanje skraćenog stečajnog postupka (1000000010)</izvorni_sadrzaj>
    <derivirana_varijabla naziv="DomainObject.Predmet.Opis_1">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PRIMERA jednostavno društvo s ograničenom odgovornošću za ugostiteljstvo i trgovinu</izvorni_sadrzaj>
    <derivirana_varijabla naziv="DomainObject.Predmet.ProtustrankaFormated_1">  LA PRIMERA jednostavno društvo s ograničenom odgovornošću za ugostiteljstvo i trgovinu</derivirana_varijabla>
  </DomainObject.Predmet.ProtustrankaFormated>
  <DomainObject.Predmet.ProtustrankaFormatedOIB>
    <izvorni_sadrzaj>  LA PRIMERA jednostavno društvo s ograničenom odgovornošću za ugostiteljstvo i trgovinu, OIB 94984814837</izvorni_sadrzaj>
    <derivirana_varijabla naziv="DomainObject.Predmet.ProtustrankaFormatedOIB_1">  LA PRIMERA jednostavno društvo s ograničenom odgovornošću za ugostiteljstvo i trgovinu, OIB 94984814837</derivirana_varijabla>
  </DomainObject.Predmet.ProtustrankaFormatedOIB>
  <DomainObject.Predmet.ProtustrankaFormatedWithAdress>
    <izvorni_sadrzaj> LA PRIMERA jednostavno društvo s ograničenom odgovornošću za ugostiteljstvo i trgovinu, Ivana Gudelja 21, 21000 Split</izvorni_sadrzaj>
    <derivirana_varijabla naziv="DomainObject.Predmet.ProtustrankaFormatedWithAdress_1"> LA PRIMERA jednostavno društvo s ograničenom odgovornošću za ugostiteljstvo i trgovinu, Ivana Gudelja 21, 21000 Split</derivirana_varijabla>
  </DomainObject.Predmet.ProtustrankaFormatedWithAdress>
  <DomainObject.Predmet.ProtustrankaFormatedWithAdressOIB>
    <izvorni_sadrzaj> LA PRIMERA jednostavno društvo s ograničenom odgovornošću za ugostiteljstvo i trgovinu, OIB 94984814837, Ivana Gudelja 21, 21000 Split</izvorni_sadrzaj>
    <derivirana_varijabla naziv="DomainObject.Predmet.ProtustrankaFormatedWithAdressOIB_1"> LA PRIMERA jednostavno društvo s ograničenom odgovornošću za ugostiteljstvo i trgovinu, OIB 94984814837, Ivana Gudelja 21, 21000 Split</derivirana_varijabla>
  </DomainObject.Predmet.ProtustrankaFormatedWithAdressOIB>
  <DomainObject.Predmet.ProtustrankaWithAdress>
    <izvorni_sadrzaj>LA PRIMERA jednostavno društvo s ograničenom odgovornošću za ugostiteljstvo i trgovinu Ivana Gudelja 21, 21000 Split</izvorni_sadrzaj>
    <derivirana_varijabla naziv="DomainObject.Predmet.ProtustrankaWithAdress_1">LA PRIMERA jednostavno društvo s ograničenom odgovornošću za ugostiteljstvo i trgovinu Ivana Gudelja 21, 21000 Split</derivirana_varijabla>
  </DomainObject.Predmet.ProtustrankaWithAdress>
  <DomainObject.Predmet.ProtustrankaWithAdressOIB>
    <izvorni_sadrzaj>LA PRIMERA jednostavno društvo s ograničenom odgovornošću za ugostiteljstvo i trgovinu, OIB 94984814837, Ivana Gudelja 21, 21000 Split</izvorni_sadrzaj>
    <derivirana_varijabla naziv="DomainObject.Predmet.ProtustrankaWithAdressOIB_1">LA PRIMERA jednostavno društvo s ograničenom odgovornošću za ugostiteljstvo i trgovinu, OIB 94984814837, Ivana Gudelja 21, 21000 Split</derivirana_varijabla>
  </DomainObject.Predmet.ProtustrankaWithAdressOIB>
  <DomainObject.Predmet.ProtustrankaNazivFormated>
    <izvorni_sadrzaj>LA PRIMERA jednostavno društvo s ograničenom odgovornošću za ugostiteljstvo i trgovinu</izvorni_sadrzaj>
    <derivirana_varijabla naziv="DomainObject.Predmet.ProtustrankaNazivFormated_1">LA PRIMERA jednostavno društvo s ograničenom odgovornošću za ugostiteljstvo i trgovinu</derivirana_varijabla>
  </DomainObject.Predmet.ProtustrankaNazivFormated>
  <DomainObject.Predmet.ProtustrankaNazivFormatedOIB>
    <izvorni_sadrzaj>LA PRIMERA jednostavno društvo s ograničenom odgovornošću za ugostiteljstvo i trgovinu, OIB 94984814837</izvorni_sadrzaj>
    <derivirana_varijabla naziv="DomainObject.Predmet.ProtustrankaNazivFormatedOIB_1">LA PRIMERA jednostavno društvo s ograničenom odgovornošću za ugostiteljstvo i trgovinu, OIB 94984814837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76521.46</izvorni_sadrzaj>
    <derivirana_varijabla naziv="DomainObject.Predmet.TrenutnaVrijednost_1">76521.46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PRIMERA jednostavno društvo s ograničenom odgovornošću za ugostiteljstvo i trgovinu</item>
    </izvorni_sadrzaj>
    <derivirana_varijabla naziv="DomainObject.Predmet.ProtuStrankaListFormated_1">
      <item>LA PRIMERA jednostavno društvo s ograničenom odgovornošću za ugostiteljstvo i trgovinu</item>
    </derivirana_varijabla>
  </DomainObject.Predmet.ProtuStrankaListFormated>
  <DomainObject.Predmet.ProtuStrankaListFormatedOIB>
    <izvorni_sadrzaj>
      <item>LA PRIMERA jednostavno društvo s ograničenom odgovornošću za ugostiteljstvo i trgovinu, OIB 94984814837</item>
    </izvorni_sadrzaj>
    <derivirana_varijabla naziv="DomainObject.Predmet.ProtuStrankaListFormatedOIB_1">
      <item>LA PRIMERA jednostavno društvo s ograničenom odgovornošću za ugostiteljstvo i trgovinu, OIB 94984814837</item>
    </derivirana_varijabla>
  </DomainObject.Predmet.ProtuStrankaListFormatedOIB>
  <DomainObject.Predmet.ProtuStrankaListFormatedWithAdress>
    <izvorni_sadrzaj>
      <item>LA PRIMERA jednostavno društvo s ograničenom odgovornošću za ugostiteljstvo i trgovinu, Ivana Gudelja 21, 21000 Split</item>
    </izvorni_sadrzaj>
    <derivirana_varijabla naziv="DomainObject.Predmet.ProtuStrankaListFormatedWithAdress_1">
      <item>LA PRIMERA jednostavno društvo s ograničenom odgovornošću za ugostiteljstvo i trgovinu, Ivana Gudelja 21, 21000 Split</item>
    </derivirana_varijabla>
  </DomainObject.Predmet.ProtuStrankaListFormatedWithAdress>
  <DomainObject.Predmet.ProtuStrankaListFormatedWithAdressOIB>
    <izvorni_sadrzaj>
      <item>LA PRIMERA jednostavno društvo s ograničenom odgovornošću za ugostiteljstvo i trgovinu, OIB 94984814837, Ivana Gudelja 21, 21000 Split</item>
    </izvorni_sadrzaj>
    <derivirana_varijabla naziv="DomainObject.Predmet.ProtuStrankaListFormatedWithAdressOIB_1">
      <item>LA PRIMERA jednostavno društvo s ograničenom odgovornošću za ugostiteljstvo i trgovinu, OIB 94984814837, Ivana Gudelja 21, 21000 Split</item>
    </derivirana_varijabla>
  </DomainObject.Predmet.ProtuStrankaListFormatedWithAdressOIB>
  <DomainObject.Predmet.ProtuStrankaListNazivFormated>
    <izvorni_sadrzaj>
      <item>LA PRIMERA jednostavno društvo s ograničenom odgovornošću za ugostiteljstvo i trgovinu</item>
    </izvorni_sadrzaj>
    <derivirana_varijabla naziv="DomainObject.Predmet.ProtuStrankaListNazivFormated_1">
      <item>LA PRIMERA jednostavno društvo s ograničenom odgovornošću za ugostiteljstvo i trgovinu</item>
    </derivirana_varijabla>
  </DomainObject.Predmet.ProtuStrankaListNazivFormated>
  <DomainObject.Predmet.ProtuStrankaListNazivFormatedOIB>
    <izvorni_sadrzaj>
      <item>LA PRIMERA jednostavno društvo s ograničenom odgovornošću za ugostiteljstvo i trgovinu, OIB 94984814837</item>
    </izvorni_sadrzaj>
    <derivirana_varijabla naziv="DomainObject.Predmet.ProtuStrankaListNazivFormatedOIB_1">
      <item>LA PRIMERA jednostavno društvo s ograničenom odgovornošću za ugostiteljstvo i trgovinu, OIB 94984814837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PRIMERA jednostavno društvo s ograničenom odgovornošću za ugostiteljstvo i trgovinu</izvorni_sadrzaj>
    <derivirana_varijabla naziv="DomainObject.Predmet.ProtustrankaIDrugi_1">LA PRIMERA jednostavno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PRIMERA jednostavno društvo s ograničenom odgovornošću za ugostiteljstvo i trgovinu, OIB 94984814837, Ivana Gudelja 21, 21000 Split</izvorni_sadrzaj>
    <derivirana_varijabla naziv="DomainObject.Predmet.ProtustrankaIDrugiAdressOIB_1">LA PRIMERA jednostavno društvo s ograničenom odgovornošću za ugostiteljstvo i trgovinu, OIB 94984814837, Ivana Gudelja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PRIMERA jednostavno društvo s ograničenom odgovornošću za ugostiteljstvo i trgovinu</item>
      <item>FINANCIJSKA AGENCIJA, RC SPLIT</item>
    </izvorni_sadrzaj>
    <derivirana_varijabla naziv="DomainObject.Predmet.SudioniciListNaziv_1">
      <item>LA PRIMERA jednostavno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LA PRIMERA jednostavno društvo s ograničenom odgovornošću za ugostiteljstvo i trgovinu, OIB 94984814837, Ivana Gudelja 21,21000 Split</item>
      <item>FINANCIJSKA AGENCIJA, RC SPLIT, OIB 85821130368, Mažuranićevo šetalište 24 b,21000 Split</item>
    </izvorni_sadrzaj>
    <derivirana_varijabla naziv="DomainObject.Predmet.SudioniciListAdressOIB_1">
      <item>LA PRIMERA jednostavno društvo s ograničenom odgovornošću za ugostiteljstvo i trgovinu, OIB 94984814837, Ivana Gudelja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94984814837</item>
      <item>, OIB 85821130368</item>
    </izvorni_sadrzaj>
    <derivirana_varijabla naziv="DomainObject.Predmet.SudioniciListNazivOIB_1">
      <item>, OIB 94984814837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0618B-1A0D-40EA-ACA2-04E41EE9F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1824</properties:Characters>
  <properties:Lines>45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2019-02-20T13:14:00Z</cp:lastPrinted>
  <dcterms:modified xmlns:xsi="http://www.w3.org/2001/XMLSchema-instance" xsi:type="dcterms:W3CDTF">2019-02-20T13:22:00Z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