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9a98" w14:paraId="f7c9a98" w:rsidRDefault="00645BE8" w:rsidP="00645BE8" w:rsidR="00645BE8" w:rsidRPr="004D44F0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4D44F0">
        <w:rPr>
          <w:b/>
          <w:sz w:val="24"/>
          <w:szCs w:val="24"/>
          <w:lang w:val="hr-HR"/>
        </w:rPr>
        <w:t>Obrazac 20.</w:t>
      </w:r>
    </w:p>
    <w:p w:rsidRDefault="00645BE8" w:rsidP="00645BE8" w:rsidR="00645BE8" w:rsidRPr="004D44F0">
      <w:pPr>
        <w:jc w:val="center"/>
        <w:rPr>
          <w:b/>
          <w:sz w:val="24"/>
          <w:szCs w:val="24"/>
          <w:lang w:val="hr-HR"/>
        </w:rPr>
      </w:pPr>
      <w:r w:rsidRPr="004D44F0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Default="00645BE8" w:rsidP="00645BE8" w:rsidR="00645BE8" w:rsidRPr="004D44F0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4D44F0">
      <w:pPr>
        <w:jc w:val="center"/>
        <w:rPr>
          <w:sz w:val="24"/>
          <w:szCs w:val="24"/>
          <w:lang w:val="hr-HR"/>
        </w:rPr>
      </w:pPr>
    </w:p>
    <w:p w:rsidRDefault="0033091E" w:rsidP="00645BE8" w:rsidR="0033091E" w:rsidRPr="004D44F0">
      <w:pPr>
        <w:jc w:val="center"/>
        <w:rPr>
          <w:sz w:val="24"/>
          <w:szCs w:val="24"/>
          <w:lang w:val="hr-HR"/>
        </w:rPr>
      </w:pPr>
    </w:p>
    <w:p w:rsidRDefault="0033091E" w:rsidP="00645BE8" w:rsidR="0033091E" w:rsidRPr="004D44F0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4D44F0">
      <w:pPr>
        <w:jc w:val="center"/>
        <w:rPr>
          <w:sz w:val="24"/>
          <w:szCs w:val="24"/>
          <w:lang w:val="hr-HR"/>
        </w:rPr>
      </w:pPr>
    </w:p>
    <w:p w:rsidRDefault="00645BE8" w:rsidP="00645BE8" w:rsidR="00645BE8" w:rsidRPr="004D44F0">
      <w:pPr>
        <w:jc w:val="both"/>
        <w:rPr>
          <w:b/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Nadležni trgovački sud</w:t>
      </w:r>
      <w:r w:rsidR="00C83F76" w:rsidRPr="004D44F0">
        <w:rPr>
          <w:sz w:val="24"/>
          <w:szCs w:val="24"/>
          <w:lang w:val="hr-HR"/>
        </w:rPr>
        <w:t>:</w:t>
      </w:r>
      <w:r w:rsidR="00E25FE3" w:rsidRPr="004D44F0">
        <w:rPr>
          <w:sz w:val="24"/>
          <w:szCs w:val="24"/>
          <w:lang w:val="hr-HR"/>
        </w:rPr>
        <w:tab/>
      </w:r>
      <w:r w:rsidR="00C83F76" w:rsidRPr="004D44F0">
        <w:rPr>
          <w:b/>
          <w:sz w:val="24"/>
          <w:szCs w:val="24"/>
          <w:u w:val="single"/>
          <w:lang w:val="hr-HR"/>
        </w:rPr>
        <w:t>Trgovački sud</w:t>
      </w:r>
      <w:r w:rsidRPr="004D44F0">
        <w:rPr>
          <w:b/>
          <w:sz w:val="24"/>
          <w:szCs w:val="24"/>
          <w:u w:val="single"/>
          <w:lang w:val="hr-HR"/>
        </w:rPr>
        <w:t xml:space="preserve"> </w:t>
      </w:r>
      <w:r w:rsidR="000F595C" w:rsidRPr="004D44F0">
        <w:rPr>
          <w:b/>
          <w:sz w:val="24"/>
          <w:szCs w:val="24"/>
          <w:u w:val="single"/>
          <w:lang w:val="hr-HR"/>
        </w:rPr>
        <w:t>u Zagrebu</w:t>
      </w:r>
    </w:p>
    <w:p w:rsidRDefault="00645BE8" w:rsidP="00645BE8" w:rsidR="00645BE8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Poslovni broj spisa</w:t>
      </w:r>
      <w:r w:rsidR="000F595C" w:rsidRPr="004D44F0">
        <w:rPr>
          <w:sz w:val="24"/>
          <w:szCs w:val="24"/>
          <w:lang w:val="hr-HR"/>
        </w:rPr>
        <w:t>:</w:t>
      </w:r>
      <w:r w:rsidR="00E25FE3" w:rsidRPr="004D44F0">
        <w:rPr>
          <w:sz w:val="24"/>
          <w:szCs w:val="24"/>
          <w:lang w:val="hr-HR"/>
        </w:rPr>
        <w:tab/>
      </w:r>
      <w:r w:rsidR="00E25FE3" w:rsidRPr="004D44F0">
        <w:rPr>
          <w:sz w:val="24"/>
          <w:szCs w:val="24"/>
          <w:lang w:val="hr-HR"/>
        </w:rPr>
        <w:tab/>
      </w:r>
      <w:r w:rsidR="000F595C" w:rsidRPr="004D44F0">
        <w:rPr>
          <w:b/>
          <w:sz w:val="24"/>
          <w:szCs w:val="24"/>
          <w:u w:val="single"/>
          <w:lang w:val="hr-HR"/>
        </w:rPr>
        <w:t>St-</w:t>
      </w:r>
      <w:r w:rsidR="00F00F01" w:rsidRPr="004D44F0">
        <w:rPr>
          <w:b/>
          <w:sz w:val="24"/>
          <w:szCs w:val="24"/>
          <w:u w:val="single"/>
          <w:lang w:val="hr-HR"/>
        </w:rPr>
        <w:t>334/14</w:t>
      </w:r>
    </w:p>
    <w:p w:rsidRDefault="00645BE8" w:rsidP="00E25FE3" w:rsidR="00645BE8" w:rsidRPr="004D44F0">
      <w:pPr>
        <w:ind w:hanging="2880" w:left="2880"/>
        <w:jc w:val="both"/>
        <w:rPr>
          <w:sz w:val="24"/>
          <w:szCs w:val="24"/>
          <w:u w:val="single"/>
          <w:lang w:val="hr-HR"/>
        </w:rPr>
      </w:pPr>
      <w:r w:rsidRPr="004D44F0">
        <w:rPr>
          <w:sz w:val="24"/>
          <w:szCs w:val="24"/>
          <w:lang w:val="hr-HR"/>
        </w:rPr>
        <w:t>D</w:t>
      </w:r>
      <w:r w:rsidR="00E25FE3" w:rsidRPr="004D44F0">
        <w:rPr>
          <w:sz w:val="24"/>
          <w:szCs w:val="24"/>
          <w:lang w:val="hr-HR"/>
        </w:rPr>
        <w:t>užnik</w:t>
      </w:r>
      <w:r w:rsidR="000F595C" w:rsidRPr="004D44F0">
        <w:rPr>
          <w:sz w:val="24"/>
          <w:szCs w:val="24"/>
          <w:lang w:val="hr-HR"/>
        </w:rPr>
        <w:t>:</w:t>
      </w:r>
      <w:r w:rsidR="00E25FE3" w:rsidRPr="004D44F0">
        <w:rPr>
          <w:sz w:val="24"/>
          <w:szCs w:val="24"/>
          <w:lang w:val="hr-HR"/>
        </w:rPr>
        <w:tab/>
      </w:r>
      <w:r w:rsidR="00F00F01" w:rsidRPr="004D44F0">
        <w:rPr>
          <w:b/>
          <w:sz w:val="24"/>
          <w:szCs w:val="24"/>
          <w:u w:val="single"/>
          <w:lang w:val="hr-HR"/>
        </w:rPr>
        <w:t>PROJEKT MALINSKA d.o.o.</w:t>
      </w:r>
      <w:r w:rsidR="000F595C" w:rsidRPr="004D44F0">
        <w:rPr>
          <w:b/>
          <w:sz w:val="24"/>
          <w:szCs w:val="24"/>
          <w:u w:val="single"/>
          <w:lang w:val="hr-HR"/>
        </w:rPr>
        <w:t xml:space="preserve"> u stečaju</w:t>
      </w:r>
      <w:r w:rsidR="00F00F01" w:rsidRPr="004D44F0">
        <w:rPr>
          <w:b/>
          <w:sz w:val="24"/>
          <w:szCs w:val="24"/>
          <w:u w:val="single"/>
          <w:lang w:val="hr-HR"/>
        </w:rPr>
        <w:t>, Zagreb, Mihanovićeva 14, OIB 26531949569</w:t>
      </w:r>
    </w:p>
    <w:p w:rsidRDefault="00645BE8" w:rsidP="00645BE8" w:rsidR="00645BE8" w:rsidRPr="004D44F0">
      <w:pPr>
        <w:jc w:val="center"/>
        <w:rPr>
          <w:sz w:val="24"/>
          <w:szCs w:val="24"/>
          <w:u w:val="single"/>
          <w:lang w:val="hr-HR"/>
        </w:rPr>
      </w:pPr>
    </w:p>
    <w:p w:rsidRDefault="00E25FE3" w:rsidP="00645BE8" w:rsidR="00E25FE3" w:rsidRPr="004D44F0">
      <w:pPr>
        <w:jc w:val="center"/>
        <w:rPr>
          <w:sz w:val="24"/>
          <w:szCs w:val="24"/>
          <w:lang w:val="hr-HR"/>
        </w:rPr>
      </w:pPr>
    </w:p>
    <w:p w:rsidRDefault="00645BE8" w:rsidP="00645BE8" w:rsidR="00645BE8" w:rsidRPr="004D44F0">
      <w:pPr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I.  TIJEK STEČAJNOGA POSTUPKA</w:t>
      </w:r>
      <w:r w:rsidR="00E47296" w:rsidRPr="004D44F0">
        <w:rPr>
          <w:sz w:val="24"/>
          <w:szCs w:val="24"/>
          <w:lang w:val="hr-HR"/>
        </w:rPr>
        <w:t xml:space="preserve"> U RAZDOBLJU OD </w:t>
      </w:r>
      <w:r w:rsidR="00350EA7" w:rsidRPr="004D44F0">
        <w:rPr>
          <w:sz w:val="24"/>
          <w:szCs w:val="24"/>
          <w:lang w:val="hr-HR"/>
        </w:rPr>
        <w:t>01</w:t>
      </w:r>
      <w:r w:rsidR="00E47296" w:rsidRPr="004D44F0">
        <w:rPr>
          <w:sz w:val="24"/>
          <w:szCs w:val="24"/>
          <w:lang w:val="hr-HR"/>
        </w:rPr>
        <w:t>.</w:t>
      </w:r>
      <w:r w:rsidR="00350EA7" w:rsidRPr="004D44F0">
        <w:rPr>
          <w:sz w:val="24"/>
          <w:szCs w:val="24"/>
          <w:lang w:val="hr-HR"/>
        </w:rPr>
        <w:t>0</w:t>
      </w:r>
      <w:r w:rsidR="009204B0" w:rsidRPr="004D44F0">
        <w:rPr>
          <w:sz w:val="24"/>
          <w:szCs w:val="24"/>
          <w:lang w:val="hr-HR"/>
        </w:rPr>
        <w:t>4</w:t>
      </w:r>
      <w:r w:rsidR="00E47296" w:rsidRPr="004D44F0">
        <w:rPr>
          <w:sz w:val="24"/>
          <w:szCs w:val="24"/>
          <w:lang w:val="hr-HR"/>
        </w:rPr>
        <w:t>.201</w:t>
      </w:r>
      <w:r w:rsidR="00350EA7" w:rsidRPr="004D44F0">
        <w:rPr>
          <w:sz w:val="24"/>
          <w:szCs w:val="24"/>
          <w:lang w:val="hr-HR"/>
        </w:rPr>
        <w:t>7</w:t>
      </w:r>
      <w:r w:rsidR="00E47296" w:rsidRPr="004D44F0">
        <w:rPr>
          <w:sz w:val="24"/>
          <w:szCs w:val="24"/>
          <w:lang w:val="hr-HR"/>
        </w:rPr>
        <w:t>. DO 3</w:t>
      </w:r>
      <w:r w:rsidR="009204B0" w:rsidRPr="004D44F0">
        <w:rPr>
          <w:sz w:val="24"/>
          <w:szCs w:val="24"/>
          <w:lang w:val="hr-HR"/>
        </w:rPr>
        <w:t>0</w:t>
      </w:r>
      <w:r w:rsidR="00E47296" w:rsidRPr="004D44F0">
        <w:rPr>
          <w:sz w:val="24"/>
          <w:szCs w:val="24"/>
          <w:lang w:val="hr-HR"/>
        </w:rPr>
        <w:t>.</w:t>
      </w:r>
      <w:r w:rsidR="00350EA7" w:rsidRPr="004D44F0">
        <w:rPr>
          <w:sz w:val="24"/>
          <w:szCs w:val="24"/>
          <w:lang w:val="hr-HR"/>
        </w:rPr>
        <w:t>0</w:t>
      </w:r>
      <w:r w:rsidR="009204B0" w:rsidRPr="004D44F0">
        <w:rPr>
          <w:sz w:val="24"/>
          <w:szCs w:val="24"/>
          <w:lang w:val="hr-HR"/>
        </w:rPr>
        <w:t>6</w:t>
      </w:r>
      <w:r w:rsidR="00E47296" w:rsidRPr="004D44F0">
        <w:rPr>
          <w:sz w:val="24"/>
          <w:szCs w:val="24"/>
          <w:lang w:val="hr-HR"/>
        </w:rPr>
        <w:t>.201</w:t>
      </w:r>
      <w:r w:rsidR="00350EA7" w:rsidRPr="004D44F0">
        <w:rPr>
          <w:sz w:val="24"/>
          <w:szCs w:val="24"/>
          <w:lang w:val="hr-HR"/>
        </w:rPr>
        <w:t>7</w:t>
      </w:r>
      <w:r w:rsidR="00E47296" w:rsidRPr="004D44F0">
        <w:rPr>
          <w:sz w:val="24"/>
          <w:szCs w:val="24"/>
          <w:lang w:val="hr-HR"/>
        </w:rPr>
        <w:t>.</w:t>
      </w:r>
    </w:p>
    <w:p w:rsidRDefault="00294CC9" w:rsidP="00645BE8" w:rsidR="00294CC9" w:rsidRPr="004D44F0">
      <w:pPr>
        <w:jc w:val="both"/>
        <w:rPr>
          <w:sz w:val="24"/>
          <w:szCs w:val="24"/>
          <w:lang w:val="hr-HR"/>
        </w:rPr>
      </w:pPr>
    </w:p>
    <w:p w:rsidRDefault="00350EA7" w:rsidP="00645BE8" w:rsidR="00350EA7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U stečajnom postupku nad dužnikom PROJEKT MALINSKA d.o.o. u stečaju, OIB: 26531949569 stečajni upravitelj podnosi tromjesečno izvješće o tijeku stečajnog postupka i stanju stečajne mase.</w:t>
      </w:r>
    </w:p>
    <w:p w:rsidRDefault="00350EA7" w:rsidP="00645BE8" w:rsidR="00350EA7" w:rsidRPr="004D44F0">
      <w:pPr>
        <w:jc w:val="both"/>
        <w:rPr>
          <w:sz w:val="24"/>
          <w:szCs w:val="24"/>
          <w:lang w:val="hr-HR"/>
        </w:rPr>
      </w:pPr>
    </w:p>
    <w:p w:rsidRDefault="0005423E" w:rsidP="00645BE8" w:rsidR="0005423E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Stečajni upravitelj izvješćuje da je zaprimio Presudu i Rješenje Trgovačkog suda u Zagrebu, posl.broj P-2868/2015 objavljenu na ročištu dana 9. lipnja 2017.g., </w:t>
      </w:r>
      <w:r w:rsidR="009F5C0B" w:rsidRPr="004D44F0">
        <w:rPr>
          <w:sz w:val="24"/>
          <w:szCs w:val="24"/>
          <w:lang w:val="hr-HR"/>
        </w:rPr>
        <w:t xml:space="preserve">u pravnoj stvari tužitelja stečajnog dužnika c/a Tri dimenzije i arhitektura d.o.o., OIB 44591118776, radi </w:t>
      </w:r>
      <w:r w:rsidRPr="004D44F0">
        <w:rPr>
          <w:sz w:val="24"/>
          <w:szCs w:val="24"/>
          <w:lang w:val="hr-HR"/>
        </w:rPr>
        <w:t>utvrđenja ništetnosti i pobijanja pravnih radnji.</w:t>
      </w:r>
    </w:p>
    <w:p w:rsidRDefault="0005423E" w:rsidP="00645BE8" w:rsidR="0005423E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Navedenom Presudom utvrđeno je da su bez učinka prema stečajnoj masi tužitelja kupoprodajni ugovori sklopljeni između tužitelja </w:t>
      </w:r>
      <w:r w:rsidRPr="004D44F0">
        <w:rPr>
          <w:w w:val="110"/>
          <w:sz w:val="24"/>
          <w:szCs w:val="24"/>
          <w:lang w:val="hr-HR"/>
        </w:rPr>
        <w:t>PROJEKT</w:t>
      </w:r>
      <w:r w:rsidRPr="004D44F0">
        <w:rPr>
          <w:spacing w:val="25"/>
          <w:w w:val="110"/>
          <w:sz w:val="24"/>
          <w:szCs w:val="24"/>
          <w:lang w:val="hr-HR"/>
        </w:rPr>
        <w:t xml:space="preserve"> </w:t>
      </w:r>
      <w:r w:rsidRPr="004D44F0">
        <w:rPr>
          <w:spacing w:val="-2"/>
          <w:w w:val="110"/>
          <w:sz w:val="24"/>
          <w:szCs w:val="24"/>
          <w:lang w:val="hr-HR"/>
        </w:rPr>
        <w:t>MALINSKA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spacing w:val="2"/>
          <w:w w:val="110"/>
          <w:sz w:val="24"/>
          <w:szCs w:val="24"/>
          <w:lang w:val="hr-HR"/>
        </w:rPr>
        <w:t>d.o.o.</w:t>
      </w:r>
      <w:r w:rsidRPr="004D44F0">
        <w:rPr>
          <w:spacing w:val="1"/>
          <w:w w:val="110"/>
          <w:sz w:val="24"/>
          <w:szCs w:val="24"/>
          <w:lang w:val="hr-HR"/>
        </w:rPr>
        <w:t>,</w:t>
      </w:r>
      <w:r w:rsidRPr="004D44F0">
        <w:rPr>
          <w:spacing w:val="6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sjedištem</w:t>
      </w:r>
      <w:r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Zagrebu,</w:t>
      </w:r>
      <w:r w:rsidRPr="004D44F0">
        <w:rPr>
          <w:spacing w:val="24"/>
          <w:w w:val="111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Albrechtova</w:t>
      </w:r>
      <w:r w:rsidRPr="004D44F0">
        <w:rPr>
          <w:spacing w:val="6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32,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OIB:</w:t>
      </w:r>
      <w:r w:rsidRPr="004D44F0">
        <w:rPr>
          <w:spacing w:val="5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2653</w:t>
      </w:r>
      <w:r w:rsidRPr="004D44F0">
        <w:rPr>
          <w:spacing w:val="-16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949569</w:t>
      </w:r>
      <w:r w:rsidRPr="004D44F0">
        <w:rPr>
          <w:spacing w:val="4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(sada</w:t>
      </w:r>
      <w:r w:rsidRPr="004D44F0">
        <w:rPr>
          <w:spacing w:val="5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PROJEKT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MALINSKA</w:t>
      </w:r>
      <w:r w:rsidRPr="004D44F0">
        <w:rPr>
          <w:spacing w:val="43"/>
          <w:w w:val="110"/>
          <w:sz w:val="24"/>
          <w:szCs w:val="24"/>
          <w:lang w:val="hr-HR"/>
        </w:rPr>
        <w:t xml:space="preserve"> </w:t>
      </w:r>
      <w:r w:rsidRPr="004D44F0">
        <w:rPr>
          <w:spacing w:val="6"/>
          <w:w w:val="110"/>
          <w:sz w:val="24"/>
          <w:szCs w:val="24"/>
          <w:lang w:val="hr-HR"/>
        </w:rPr>
        <w:t>d</w:t>
      </w:r>
      <w:r w:rsidRPr="004D44F0">
        <w:rPr>
          <w:spacing w:val="-25"/>
          <w:w w:val="110"/>
          <w:sz w:val="24"/>
          <w:szCs w:val="24"/>
          <w:lang w:val="hr-HR"/>
        </w:rPr>
        <w:t>.</w:t>
      </w:r>
      <w:r w:rsidRPr="004D44F0">
        <w:rPr>
          <w:w w:val="110"/>
          <w:sz w:val="24"/>
          <w:szCs w:val="24"/>
          <w:lang w:val="hr-HR"/>
        </w:rPr>
        <w:t>o</w:t>
      </w:r>
      <w:r w:rsidRPr="004D44F0">
        <w:rPr>
          <w:spacing w:val="-1"/>
          <w:w w:val="110"/>
          <w:sz w:val="24"/>
          <w:szCs w:val="24"/>
          <w:lang w:val="hr-HR"/>
        </w:rPr>
        <w:t>.</w:t>
      </w:r>
      <w:r w:rsidRPr="004D44F0">
        <w:rPr>
          <w:w w:val="110"/>
          <w:sz w:val="24"/>
          <w:szCs w:val="24"/>
          <w:lang w:val="hr-HR"/>
        </w:rPr>
        <w:t>o.</w:t>
      </w:r>
      <w:r w:rsidRPr="004D44F0">
        <w:rPr>
          <w:spacing w:val="4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stečaj</w:t>
      </w:r>
      <w:r w:rsidRPr="004D44F0">
        <w:rPr>
          <w:spacing w:val="1"/>
          <w:w w:val="110"/>
          <w:sz w:val="24"/>
          <w:szCs w:val="24"/>
          <w:lang w:val="hr-HR"/>
        </w:rPr>
        <w:t>u</w:t>
      </w:r>
      <w:r w:rsidRPr="004D44F0">
        <w:rPr>
          <w:w w:val="110"/>
          <w:sz w:val="24"/>
          <w:szCs w:val="24"/>
          <w:lang w:val="hr-HR"/>
        </w:rPr>
        <w:t>,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</w:t>
      </w:r>
      <w:r w:rsidRPr="004D44F0">
        <w:rPr>
          <w:w w:val="9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sjedištem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4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Zagrebu,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Mihanovićeva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spacing w:val="-53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4,</w:t>
      </w:r>
      <w:r w:rsidRPr="004D44F0">
        <w:rPr>
          <w:spacing w:val="5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OIB: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2653</w:t>
      </w:r>
      <w:r w:rsidRPr="004D44F0">
        <w:rPr>
          <w:spacing w:val="-16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949569)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 prodavatelja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8"/>
          <w:w w:val="15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TRI </w:t>
      </w:r>
      <w:r w:rsidRPr="004D44F0">
        <w:rPr>
          <w:spacing w:val="-4"/>
          <w:w w:val="110"/>
          <w:sz w:val="24"/>
          <w:szCs w:val="24"/>
          <w:lang w:val="hr-HR"/>
        </w:rPr>
        <w:t>DI</w:t>
      </w:r>
      <w:r w:rsidRPr="004D44F0">
        <w:rPr>
          <w:spacing w:val="-5"/>
          <w:w w:val="110"/>
          <w:sz w:val="24"/>
          <w:szCs w:val="24"/>
          <w:lang w:val="hr-HR"/>
        </w:rPr>
        <w:t>MENZIJE</w:t>
      </w:r>
      <w:r w:rsidRPr="004D44F0">
        <w:rPr>
          <w:spacing w:val="6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 ARHITEKTURA d.o.o.,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 sjedištem u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Zagrebu,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Albrechtova 32,</w:t>
      </w:r>
      <w:r w:rsidRPr="004D44F0">
        <w:rPr>
          <w:spacing w:val="5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OIB: 4459</w:t>
      </w:r>
      <w:r w:rsidRPr="004D44F0">
        <w:rPr>
          <w:spacing w:val="12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1</w:t>
      </w:r>
      <w:r w:rsidRPr="004D44F0">
        <w:rPr>
          <w:spacing w:val="-43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8776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kupca</w:t>
      </w:r>
      <w:r w:rsidR="006D389E" w:rsidRPr="004D44F0">
        <w:rPr>
          <w:w w:val="110"/>
          <w:sz w:val="24"/>
          <w:szCs w:val="24"/>
          <w:lang w:val="hr-HR"/>
        </w:rPr>
        <w:t xml:space="preserve"> i to:</w:t>
      </w:r>
    </w:p>
    <w:p w:rsidRDefault="005B556B" w:rsidP="005B556B" w:rsidR="0005423E" w:rsidRPr="004D44F0">
      <w:pPr>
        <w:numPr>
          <w:ilvl w:val="0"/>
          <w:numId w:val="25"/>
        </w:numPr>
        <w:jc w:val="both"/>
        <w:rPr>
          <w:w w:val="110"/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K</w:t>
      </w:r>
      <w:r w:rsidR="006D389E" w:rsidRPr="004D44F0">
        <w:rPr>
          <w:w w:val="110"/>
          <w:sz w:val="24"/>
          <w:szCs w:val="24"/>
          <w:lang w:val="hr-HR"/>
        </w:rPr>
        <w:t>upoprodajni ugovor</w:t>
      </w:r>
      <w:r w:rsidR="006D389E" w:rsidRPr="004D44F0">
        <w:rPr>
          <w:spacing w:val="23"/>
          <w:w w:val="109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sklopljen 08.01.20</w:t>
      </w:r>
      <w:r w:rsidR="006D389E" w:rsidRPr="004D44F0">
        <w:rPr>
          <w:spacing w:val="-3"/>
          <w:w w:val="110"/>
          <w:sz w:val="24"/>
          <w:szCs w:val="24"/>
          <w:lang w:val="hr-HR"/>
        </w:rPr>
        <w:t>1</w:t>
      </w:r>
      <w:r w:rsidR="006D389E" w:rsidRPr="004D44F0">
        <w:rPr>
          <w:w w:val="110"/>
          <w:sz w:val="24"/>
          <w:szCs w:val="24"/>
          <w:lang w:val="hr-HR"/>
        </w:rPr>
        <w:t>2.g</w:t>
      </w:r>
      <w:r w:rsidRPr="004D44F0">
        <w:rPr>
          <w:w w:val="110"/>
          <w:sz w:val="24"/>
          <w:szCs w:val="24"/>
          <w:lang w:val="hr-HR"/>
        </w:rPr>
        <w:t>.</w:t>
      </w:r>
      <w:r w:rsidR="006D389E" w:rsidRPr="004D44F0">
        <w:rPr>
          <w:w w:val="110"/>
          <w:sz w:val="24"/>
          <w:szCs w:val="24"/>
          <w:lang w:val="hr-HR"/>
        </w:rPr>
        <w:t>,</w:t>
      </w:r>
      <w:r w:rsidR="006D389E"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na</w:t>
      </w:r>
      <w:r w:rsidR="006D389E"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kojem</w:t>
      </w:r>
      <w:r w:rsidR="006D389E"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je</w:t>
      </w:r>
      <w:r w:rsidR="006D389E"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prodavatelj</w:t>
      </w:r>
      <w:r w:rsidR="006D389E" w:rsidRPr="004D44F0">
        <w:rPr>
          <w:w w:val="114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ovjerio</w:t>
      </w:r>
      <w:r w:rsidR="006D389E" w:rsidRPr="004D44F0">
        <w:rPr>
          <w:spacing w:val="49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potpis</w:t>
      </w:r>
      <w:r w:rsidR="006D389E"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dana</w:t>
      </w:r>
      <w:r w:rsidR="006D389E" w:rsidRPr="004D44F0">
        <w:rPr>
          <w:spacing w:val="53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21.01.2013.g</w:t>
      </w:r>
      <w:r w:rsidRPr="004D44F0">
        <w:rPr>
          <w:w w:val="110"/>
          <w:sz w:val="24"/>
          <w:szCs w:val="24"/>
          <w:lang w:val="hr-HR"/>
        </w:rPr>
        <w:t>.</w:t>
      </w:r>
      <w:r w:rsidR="006D389E" w:rsidRPr="004D44F0">
        <w:rPr>
          <w:spacing w:val="49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pod</w:t>
      </w:r>
      <w:r w:rsidR="006D389E"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spacing w:val="-4"/>
          <w:w w:val="110"/>
          <w:sz w:val="24"/>
          <w:szCs w:val="24"/>
          <w:lang w:val="hr-HR"/>
        </w:rPr>
        <w:t>OV-64</w:t>
      </w:r>
      <w:r w:rsidR="006D389E" w:rsidRPr="004D44F0">
        <w:rPr>
          <w:spacing w:val="-3"/>
          <w:w w:val="110"/>
          <w:sz w:val="24"/>
          <w:szCs w:val="24"/>
          <w:lang w:val="hr-HR"/>
        </w:rPr>
        <w:t>1/201</w:t>
      </w:r>
      <w:r w:rsidR="006D389E" w:rsidRPr="004D44F0">
        <w:rPr>
          <w:spacing w:val="-4"/>
          <w:w w:val="110"/>
          <w:sz w:val="24"/>
          <w:szCs w:val="24"/>
          <w:lang w:val="hr-HR"/>
        </w:rPr>
        <w:t>3</w:t>
      </w:r>
      <w:r w:rsidR="006D389E" w:rsidRPr="004D44F0">
        <w:rPr>
          <w:spacing w:val="43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kod</w:t>
      </w:r>
      <w:r w:rsidR="006D389E"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javnog</w:t>
      </w:r>
      <w:r w:rsidR="006D389E"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bilj</w:t>
      </w:r>
      <w:r w:rsidRPr="004D44F0">
        <w:rPr>
          <w:w w:val="110"/>
          <w:sz w:val="24"/>
          <w:szCs w:val="24"/>
          <w:lang w:val="hr-HR"/>
        </w:rPr>
        <w:t>e</w:t>
      </w:r>
      <w:r w:rsidR="006D389E" w:rsidRPr="004D44F0">
        <w:rPr>
          <w:w w:val="110"/>
          <w:sz w:val="24"/>
          <w:szCs w:val="24"/>
          <w:lang w:val="hr-HR"/>
        </w:rPr>
        <w:t>žnika</w:t>
      </w:r>
      <w:r w:rsidR="006D389E" w:rsidRPr="004D44F0">
        <w:rPr>
          <w:spacing w:val="38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Ilinke</w:t>
      </w:r>
      <w:r w:rsidR="006D389E" w:rsidRPr="004D44F0">
        <w:rPr>
          <w:spacing w:val="28"/>
          <w:w w:val="114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Lisonek</w:t>
      </w:r>
      <w:r w:rsidR="006D389E"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iz</w:t>
      </w:r>
      <w:r w:rsidR="006D389E"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Zagreba,</w:t>
      </w:r>
      <w:r w:rsidR="006D389E"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Trg</w:t>
      </w:r>
      <w:r w:rsidR="006D389E"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hrvatskih</w:t>
      </w:r>
      <w:r w:rsidR="006D389E"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velikana</w:t>
      </w:r>
      <w:r w:rsidR="006D389E"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4,</w:t>
      </w:r>
      <w:r w:rsidR="006D389E"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a</w:t>
      </w:r>
      <w:r w:rsidR="006D389E" w:rsidRPr="004D44F0">
        <w:rPr>
          <w:spacing w:val="31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kojim</w:t>
      </w:r>
      <w:r w:rsidR="006D389E" w:rsidRPr="004D44F0">
        <w:rPr>
          <w:spacing w:val="21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ugovorom</w:t>
      </w:r>
      <w:r w:rsidR="006D389E"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je</w:t>
      </w:r>
      <w:r w:rsidR="006D389E" w:rsidRPr="004D44F0">
        <w:rPr>
          <w:spacing w:val="43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prodavatelj</w:t>
      </w:r>
      <w:r w:rsidR="006D389E"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prodao</w:t>
      </w:r>
      <w:r w:rsidR="006D389E" w:rsidRPr="004D44F0">
        <w:rPr>
          <w:w w:val="107"/>
          <w:sz w:val="24"/>
          <w:szCs w:val="24"/>
          <w:lang w:val="hr-HR"/>
        </w:rPr>
        <w:t xml:space="preserve"> </w:t>
      </w:r>
      <w:r w:rsidR="006D389E" w:rsidRPr="004D44F0">
        <w:rPr>
          <w:w w:val="110"/>
          <w:sz w:val="24"/>
          <w:szCs w:val="24"/>
          <w:lang w:val="hr-HR"/>
        </w:rPr>
        <w:t>kupcu:</w:t>
      </w:r>
    </w:p>
    <w:p w:rsidRDefault="005B556B" w:rsidP="005B556B" w:rsidR="005B556B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ETAŽA: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pacing w:val="-2"/>
          <w:sz w:val="24"/>
          <w:szCs w:val="24"/>
          <w:lang w:val="hr-HR"/>
        </w:rPr>
        <w:t>24696/1</w:t>
      </w:r>
      <w:r w:rsidRPr="004D44F0">
        <w:rPr>
          <w:spacing w:val="-3"/>
          <w:sz w:val="24"/>
          <w:szCs w:val="24"/>
          <w:lang w:val="hr-HR"/>
        </w:rPr>
        <w:t>00000</w:t>
      </w:r>
      <w:r w:rsidRPr="004D44F0">
        <w:rPr>
          <w:spacing w:val="-2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dijela</w:t>
      </w:r>
      <w:r w:rsidRPr="004D44F0">
        <w:rPr>
          <w:spacing w:val="-1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nekretnine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označene</w:t>
      </w:r>
      <w:r w:rsidRPr="004D44F0">
        <w:rPr>
          <w:spacing w:val="-1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kao</w:t>
      </w:r>
      <w:r w:rsidRPr="004D44F0">
        <w:rPr>
          <w:spacing w:val="-1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</w:t>
      </w:r>
      <w:r w:rsidRPr="004D44F0">
        <w:rPr>
          <w:spacing w:val="1"/>
          <w:sz w:val="24"/>
          <w:szCs w:val="24"/>
          <w:lang w:val="hr-HR"/>
        </w:rPr>
        <w:t>.</w:t>
      </w:r>
      <w:r w:rsidR="004667A0" w:rsidRPr="004D44F0">
        <w:rPr>
          <w:spacing w:val="1"/>
          <w:sz w:val="24"/>
          <w:szCs w:val="24"/>
          <w:lang w:val="hr-HR"/>
        </w:rPr>
        <w:t>č</w:t>
      </w:r>
      <w:r w:rsidRPr="004D44F0">
        <w:rPr>
          <w:sz w:val="24"/>
          <w:szCs w:val="24"/>
          <w:lang w:val="hr-HR"/>
        </w:rPr>
        <w:t>.br.</w:t>
      </w:r>
      <w:r w:rsidRPr="004D44F0">
        <w:rPr>
          <w:spacing w:val="-2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872/6</w:t>
      </w:r>
      <w:r w:rsidRPr="004D44F0">
        <w:rPr>
          <w:spacing w:val="-1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kuća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</w:t>
      </w:r>
      <w:r w:rsidRPr="004D44F0">
        <w:rPr>
          <w:spacing w:val="-3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dvorište,</w:t>
      </w:r>
      <w:r w:rsidRPr="004D44F0">
        <w:rPr>
          <w:spacing w:val="-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površine</w:t>
      </w:r>
      <w:r w:rsidRPr="004D44F0">
        <w:rPr>
          <w:spacing w:val="-2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678</w:t>
      </w:r>
      <w:r w:rsidRPr="004D44F0">
        <w:rPr>
          <w:spacing w:val="-2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-2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upisano</w:t>
      </w:r>
      <w:r w:rsidRPr="004D44F0">
        <w:rPr>
          <w:spacing w:val="22"/>
          <w:w w:val="96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24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z.</w:t>
      </w:r>
      <w:r w:rsidRPr="004D44F0">
        <w:rPr>
          <w:spacing w:val="-1"/>
          <w:w w:val="105"/>
          <w:sz w:val="24"/>
          <w:szCs w:val="24"/>
          <w:lang w:val="hr-HR"/>
        </w:rPr>
        <w:t>k.</w:t>
      </w:r>
      <w:r w:rsidRPr="004D44F0">
        <w:rPr>
          <w:spacing w:val="-2"/>
          <w:w w:val="105"/>
          <w:sz w:val="24"/>
          <w:szCs w:val="24"/>
          <w:lang w:val="hr-HR"/>
        </w:rPr>
        <w:t>ul.br.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4071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spacing w:val="-6"/>
          <w:w w:val="105"/>
          <w:sz w:val="24"/>
          <w:szCs w:val="24"/>
          <w:lang w:val="hr-HR"/>
        </w:rPr>
        <w:t>k</w:t>
      </w:r>
      <w:r w:rsidRPr="004D44F0">
        <w:rPr>
          <w:spacing w:val="-5"/>
          <w:w w:val="105"/>
          <w:sz w:val="24"/>
          <w:szCs w:val="24"/>
          <w:lang w:val="hr-HR"/>
        </w:rPr>
        <w:t>.</w:t>
      </w:r>
      <w:r w:rsidRPr="004D44F0">
        <w:rPr>
          <w:spacing w:val="-6"/>
          <w:w w:val="105"/>
          <w:sz w:val="24"/>
          <w:szCs w:val="24"/>
          <w:lang w:val="hr-HR"/>
        </w:rPr>
        <w:t>o</w:t>
      </w:r>
      <w:r w:rsidRPr="004D44F0">
        <w:rPr>
          <w:spacing w:val="-4"/>
          <w:w w:val="105"/>
          <w:sz w:val="24"/>
          <w:szCs w:val="24"/>
          <w:lang w:val="hr-HR"/>
        </w:rPr>
        <w:t>.</w:t>
      </w:r>
      <w:r w:rsidRPr="004D44F0">
        <w:rPr>
          <w:spacing w:val="-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-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-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-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spacing w:val="-3"/>
          <w:w w:val="105"/>
          <w:sz w:val="24"/>
          <w:szCs w:val="24"/>
          <w:lang w:val="hr-HR"/>
        </w:rPr>
        <w:t>povezano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34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istome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-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34"/>
          <w:w w:val="93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-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-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nekretnine,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spacing w:val="3"/>
          <w:w w:val="120"/>
          <w:sz w:val="24"/>
          <w:szCs w:val="24"/>
          <w:lang w:val="hr-HR"/>
        </w:rPr>
        <w:t>1</w:t>
      </w:r>
      <w:r w:rsidR="0042474C" w:rsidRPr="004D44F0">
        <w:rPr>
          <w:spacing w:val="3"/>
          <w:w w:val="120"/>
          <w:sz w:val="24"/>
          <w:szCs w:val="24"/>
          <w:lang w:val="hr-HR"/>
        </w:rPr>
        <w:t xml:space="preserve"> </w:t>
      </w:r>
      <w:r w:rsidRPr="004D44F0">
        <w:rPr>
          <w:spacing w:val="3"/>
          <w:w w:val="120"/>
          <w:sz w:val="24"/>
          <w:szCs w:val="24"/>
          <w:lang w:val="hr-HR"/>
        </w:rPr>
        <w:t>i</w:t>
      </w:r>
      <w:r w:rsidRPr="004D44F0">
        <w:rPr>
          <w:spacing w:val="-49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to: Stan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spacing w:val="-3"/>
          <w:w w:val="105"/>
          <w:sz w:val="24"/>
          <w:szCs w:val="24"/>
          <w:lang w:val="hr-HR"/>
        </w:rPr>
        <w:t>,,Al"</w:t>
      </w:r>
      <w:r w:rsidRPr="004D44F0">
        <w:rPr>
          <w:spacing w:val="-1"/>
          <w:w w:val="105"/>
          <w:sz w:val="24"/>
          <w:szCs w:val="24"/>
          <w:lang w:val="hr-HR"/>
        </w:rPr>
        <w:t xml:space="preserve"> </w:t>
      </w:r>
      <w:r w:rsidRPr="004D44F0">
        <w:rPr>
          <w:w w:val="175"/>
          <w:sz w:val="24"/>
          <w:szCs w:val="24"/>
          <w:lang w:val="hr-HR"/>
        </w:rPr>
        <w:t>-</w:t>
      </w:r>
      <w:r w:rsidRPr="004D44F0">
        <w:rPr>
          <w:spacing w:val="-43"/>
          <w:w w:val="17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troetažni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stan</w:t>
      </w:r>
      <w:r w:rsidRPr="004D44F0">
        <w:rPr>
          <w:spacing w:val="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spacing w:val="-5"/>
          <w:w w:val="105"/>
          <w:sz w:val="24"/>
          <w:szCs w:val="24"/>
          <w:lang w:val="hr-HR"/>
        </w:rPr>
        <w:t>100,</w:t>
      </w:r>
      <w:r w:rsidRPr="004D44F0">
        <w:rPr>
          <w:spacing w:val="-4"/>
          <w:w w:val="105"/>
          <w:sz w:val="24"/>
          <w:szCs w:val="24"/>
          <w:lang w:val="hr-HR"/>
        </w:rPr>
        <w:t>41</w:t>
      </w:r>
      <w:r w:rsidRPr="004D44F0">
        <w:rPr>
          <w:spacing w:val="-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</w:t>
      </w:r>
      <w:r w:rsidRPr="004D44F0">
        <w:rPr>
          <w:spacing w:val="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se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sastoji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od:</w:t>
      </w:r>
      <w:r w:rsidRPr="004D44F0">
        <w:rPr>
          <w:spacing w:val="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29"/>
          <w:w w:val="97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kupaonice,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</w:t>
      </w:r>
      <w:r w:rsidRPr="004D44F0">
        <w:rPr>
          <w:spacing w:val="-11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30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kuhinje,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spacing w:val="1"/>
          <w:w w:val="105"/>
          <w:sz w:val="24"/>
          <w:szCs w:val="24"/>
          <w:lang w:val="hr-HR"/>
        </w:rPr>
        <w:t>ostave</w:t>
      </w:r>
      <w:r w:rsidRPr="004D44F0">
        <w:rPr>
          <w:w w:val="105"/>
          <w:sz w:val="24"/>
          <w:szCs w:val="24"/>
          <w:lang w:val="hr-HR"/>
        </w:rPr>
        <w:t>,</w:t>
      </w:r>
      <w:r w:rsidRPr="004D44F0">
        <w:rPr>
          <w:spacing w:val="-4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terase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-37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hodnika,</w:t>
      </w:r>
      <w:r w:rsidRPr="004D44F0">
        <w:rPr>
          <w:spacing w:val="-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-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sobe,</w:t>
      </w:r>
      <w:r w:rsidRPr="004D44F0">
        <w:rPr>
          <w:spacing w:val="-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</w:t>
      </w:r>
      <w:r w:rsidRPr="004D44F0">
        <w:rPr>
          <w:spacing w:val="-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prvom</w:t>
      </w:r>
      <w:r w:rsidRPr="004D44F0">
        <w:rPr>
          <w:spacing w:val="30"/>
          <w:w w:val="99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-27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hodnika,</w:t>
      </w:r>
      <w:r w:rsidR="00D668A1">
        <w:rPr>
          <w:noProof/>
          <w:sz w:val="24"/>
          <w:szCs w:val="24"/>
          <w:lang w:eastAsia="hr-HR" w:val="hr-HR"/>
        </w:rPr>
        <w:pict>
          <v:group o:spid="_x0000_s1026" id="Group 28" style="position:absolute;left:0;text-align:left;margin-left:592.8pt;margin-top:29.7pt;width:1.8pt;height:693.25pt;z-index:251656704;mso-position-horizontal-relative:page;mso-position-vertical-relative:text" coordorigin="11856,594" coordsize="36,13865">
            <v:group o:spid="_x0000_s1027" id="Group 31" style="position:absolute;left:11887;top:599;width:2;height:5652" coordorigin="11887,599" coordsize="2,5652">
              <v:shape filled="f" strokeweight=".16883mm" strokecolor="#bfc8cf" path="m,5652l,e" o:spid="_x0000_s1028" id="Freeform 32" style="position:absolute;left:11887;top:599;width:2;height:5652;visibility:visible;mso-wrap-style:square;v-text-anchor:top" coordsize="2,565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">
                <v:path o:connectangles="0,0" o:connectlocs="0,6251;0,599" o:connecttype="custom" arrowok="t"/>
              </v:shape>
            </v:group>
            <v:group o:spid="_x0000_s1029" id="Group 29" style="position:absolute;left:11863;top:2835;width:2;height:11617" coordorigin="11863,2835" coordsize="2,11617">
              <v:shape filled="f" strokeweight=".25325mm" strokecolor="#bfc8cf" path="m,11617l,e" o:spid="_x0000_s1030" id="Freeform 30" style="position:absolute;left:11863;top:2835;width:2;height:11617;visibility:visible;mso-wrap-style:square;v-text-anchor:top" coordsize="2,11617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">
                <v:path o:connectangles="0,0" o:connectlocs="0,14452;0,2835" o:connecttype="custom" arrowok="t"/>
              </v:shape>
            </v:group>
            <w10:wrap anchorx="page"/>
          </v:group>
        </w:pict>
      </w:r>
      <w:r w:rsidR="0042474C" w:rsidRPr="004D44F0">
        <w:rPr>
          <w:spacing w:val="-2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kupaonice,</w:t>
      </w:r>
      <w:r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44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boravka,</w:t>
      </w:r>
      <w:r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balkona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kome</w:t>
      </w:r>
      <w:r w:rsidRPr="004D44F0">
        <w:rPr>
          <w:spacing w:val="-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pripada</w:t>
      </w:r>
      <w:r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</w:t>
      </w:r>
      <w:r w:rsidRPr="004D44F0">
        <w:rPr>
          <w:spacing w:val="-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mjesto</w:t>
      </w:r>
      <w:r w:rsidRPr="004D44F0">
        <w:rPr>
          <w:spacing w:val="32"/>
          <w:w w:val="98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Pl</w:t>
      </w:r>
      <w:r w:rsidRPr="004D44F0">
        <w:rPr>
          <w:spacing w:val="-41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površini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spacing w:val="-42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2</w:t>
      </w:r>
      <w:r w:rsidRPr="004D44F0">
        <w:rPr>
          <w:spacing w:val="-6"/>
          <w:w w:val="105"/>
          <w:sz w:val="24"/>
          <w:szCs w:val="24"/>
          <w:lang w:val="hr-HR"/>
        </w:rPr>
        <w:t>,</w:t>
      </w:r>
      <w:r w:rsidRPr="004D44F0">
        <w:rPr>
          <w:w w:val="105"/>
          <w:sz w:val="24"/>
          <w:szCs w:val="24"/>
          <w:lang w:val="hr-HR"/>
        </w:rPr>
        <w:t>00</w:t>
      </w:r>
      <w:r w:rsidRPr="004D44F0">
        <w:rPr>
          <w:spacing w:val="-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-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elaboratu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označeno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ljub</w:t>
      </w:r>
      <w:r w:rsidRPr="004D44F0">
        <w:rPr>
          <w:spacing w:val="-11"/>
          <w:w w:val="105"/>
          <w:sz w:val="24"/>
          <w:szCs w:val="24"/>
          <w:lang w:val="hr-HR"/>
        </w:rPr>
        <w:t>i</w:t>
      </w:r>
      <w:r w:rsidRPr="004D44F0">
        <w:rPr>
          <w:w w:val="105"/>
          <w:sz w:val="24"/>
          <w:szCs w:val="24"/>
          <w:lang w:val="hr-HR"/>
        </w:rPr>
        <w:t>častom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bojom,</w:t>
      </w:r>
    </w:p>
    <w:p w:rsidRDefault="005B556B" w:rsidP="005B556B" w:rsidR="005B556B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ETAŽA: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spacing w:val="-1"/>
          <w:w w:val="110"/>
          <w:sz w:val="24"/>
          <w:szCs w:val="24"/>
          <w:lang w:val="hr-HR"/>
        </w:rPr>
        <w:t>25085/1</w:t>
      </w:r>
      <w:r w:rsidRPr="004D44F0">
        <w:rPr>
          <w:spacing w:val="-2"/>
          <w:w w:val="110"/>
          <w:sz w:val="24"/>
          <w:szCs w:val="24"/>
          <w:lang w:val="hr-HR"/>
        </w:rPr>
        <w:t>00000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označene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-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</w:t>
      </w:r>
      <w:r w:rsidR="004667A0" w:rsidRPr="004D44F0">
        <w:rPr>
          <w:w w:val="110"/>
          <w:sz w:val="24"/>
          <w:szCs w:val="24"/>
          <w:lang w:val="hr-HR"/>
        </w:rPr>
        <w:t>č</w:t>
      </w:r>
      <w:r w:rsidRPr="004D44F0">
        <w:rPr>
          <w:w w:val="110"/>
          <w:sz w:val="24"/>
          <w:szCs w:val="24"/>
          <w:lang w:val="hr-HR"/>
        </w:rPr>
        <w:t>.br.</w:t>
      </w:r>
      <w:r w:rsidRPr="004D44F0">
        <w:rPr>
          <w:spacing w:val="-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872/6,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kuća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-2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dvorište,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površine</w:t>
      </w:r>
      <w:r w:rsidRPr="004D44F0">
        <w:rPr>
          <w:spacing w:val="-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678</w:t>
      </w:r>
      <w:r w:rsidRPr="004D44F0">
        <w:rPr>
          <w:spacing w:val="23"/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</w:t>
      </w:r>
      <w:r w:rsidRPr="004D44F0">
        <w:rPr>
          <w:spacing w:val="5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z.k.ul.br</w:t>
      </w:r>
      <w:r w:rsidRPr="004D44F0">
        <w:rPr>
          <w:w w:val="125"/>
          <w:sz w:val="24"/>
          <w:szCs w:val="24"/>
          <w:lang w:val="hr-HR"/>
        </w:rPr>
        <w:t>.</w:t>
      </w:r>
      <w:r w:rsidRPr="004D44F0">
        <w:rPr>
          <w:spacing w:val="11"/>
          <w:w w:val="12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4071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k.o.</w:t>
      </w:r>
      <w:r w:rsidRPr="004D44F0">
        <w:rPr>
          <w:spacing w:val="5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Sveti</w:t>
      </w:r>
      <w:r w:rsidRPr="004D44F0">
        <w:rPr>
          <w:spacing w:val="4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Anton,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</w:t>
      </w:r>
      <w:r w:rsidRPr="004D44F0">
        <w:rPr>
          <w:spacing w:val="5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kojim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neodvojivo</w:t>
      </w:r>
      <w:r w:rsidRPr="004D44F0">
        <w:rPr>
          <w:spacing w:val="5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povezano</w:t>
      </w:r>
      <w:r w:rsidRPr="004D44F0">
        <w:rPr>
          <w:spacing w:val="51"/>
          <w:w w:val="110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29"/>
          <w:w w:val="12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4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istome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uspostavljeno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pravo 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vlasništva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posebnog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nekretnine,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upisanog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poduložak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-31"/>
          <w:w w:val="12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to: </w:t>
      </w:r>
      <w:r w:rsidRPr="004D44F0">
        <w:rPr>
          <w:w w:val="115"/>
          <w:sz w:val="24"/>
          <w:szCs w:val="24"/>
          <w:lang w:val="hr-HR"/>
        </w:rPr>
        <w:t>Stan</w:t>
      </w:r>
      <w:r w:rsidRPr="004D44F0">
        <w:rPr>
          <w:spacing w:val="2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.A2"</w:t>
      </w:r>
      <w:r w:rsidRPr="004D44F0">
        <w:rPr>
          <w:spacing w:val="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-</w:t>
      </w:r>
      <w:r w:rsidRPr="004D44F0">
        <w:rPr>
          <w:spacing w:val="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troetažni</w:t>
      </w:r>
      <w:r w:rsidRPr="004D44F0">
        <w:rPr>
          <w:spacing w:val="2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stan</w:t>
      </w:r>
      <w:r w:rsidRPr="004D44F0">
        <w:rPr>
          <w:spacing w:val="2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4"/>
          <w:w w:val="115"/>
          <w:sz w:val="24"/>
          <w:szCs w:val="24"/>
          <w:lang w:val="hr-HR"/>
        </w:rPr>
        <w:t xml:space="preserve"> </w:t>
      </w:r>
      <w:r w:rsidRPr="004D44F0">
        <w:rPr>
          <w:spacing w:val="-2"/>
          <w:w w:val="115"/>
          <w:sz w:val="24"/>
          <w:szCs w:val="24"/>
          <w:lang w:val="hr-HR"/>
        </w:rPr>
        <w:t>pri</w:t>
      </w:r>
      <w:r w:rsidRPr="004D44F0">
        <w:rPr>
          <w:spacing w:val="-3"/>
          <w:w w:val="115"/>
          <w:sz w:val="24"/>
          <w:szCs w:val="24"/>
          <w:lang w:val="hr-HR"/>
        </w:rPr>
        <w:t>zemlju,</w:t>
      </w:r>
      <w:r w:rsidRPr="004D44F0">
        <w:rPr>
          <w:spacing w:val="3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na</w:t>
      </w:r>
      <w:r w:rsidRPr="004D44F0">
        <w:rPr>
          <w:spacing w:val="2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</w:t>
      </w:r>
      <w:r w:rsidRPr="004D44F0">
        <w:rPr>
          <w:spacing w:val="11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37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drugom</w:t>
      </w:r>
      <w:r w:rsidRPr="004D44F0">
        <w:rPr>
          <w:spacing w:val="3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katu,</w:t>
      </w:r>
      <w:r w:rsidRPr="004D44F0">
        <w:rPr>
          <w:spacing w:val="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</w:t>
      </w:r>
      <w:r w:rsidRPr="004D44F0">
        <w:rPr>
          <w:spacing w:val="27"/>
          <w:w w:val="115"/>
          <w:sz w:val="24"/>
          <w:szCs w:val="24"/>
          <w:lang w:val="hr-HR"/>
        </w:rPr>
        <w:t xml:space="preserve"> </w:t>
      </w:r>
      <w:r w:rsidRPr="004D44F0">
        <w:rPr>
          <w:spacing w:val="-3"/>
          <w:w w:val="115"/>
          <w:sz w:val="24"/>
          <w:szCs w:val="24"/>
          <w:lang w:val="hr-HR"/>
        </w:rPr>
        <w:t>100,99</w:t>
      </w:r>
      <w:r w:rsidRPr="004D44F0">
        <w:rPr>
          <w:spacing w:val="1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m2,</w:t>
      </w:r>
      <w:r w:rsidRPr="004D44F0">
        <w:rPr>
          <w:spacing w:val="1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koji</w:t>
      </w:r>
      <w:r w:rsidRPr="004D44F0">
        <w:rPr>
          <w:spacing w:val="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se</w:t>
      </w:r>
      <w:r w:rsidRPr="004D44F0">
        <w:rPr>
          <w:spacing w:val="1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sastoji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od:</w:t>
      </w:r>
      <w:r w:rsidRPr="004D44F0">
        <w:rPr>
          <w:spacing w:val="23"/>
          <w:w w:val="116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hodnika,</w:t>
      </w:r>
      <w:r w:rsidRPr="004D44F0">
        <w:rPr>
          <w:spacing w:val="3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kupaone,</w:t>
      </w:r>
      <w:r w:rsidRPr="004D44F0">
        <w:rPr>
          <w:spacing w:val="3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dnevnog</w:t>
      </w:r>
      <w:r w:rsidRPr="004D44F0">
        <w:rPr>
          <w:spacing w:val="4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boravka</w:t>
      </w:r>
      <w:r w:rsidRPr="004D44F0">
        <w:rPr>
          <w:spacing w:val="41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11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kuhinje,</w:t>
      </w:r>
      <w:r w:rsidRPr="004D44F0">
        <w:rPr>
          <w:spacing w:val="2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ostave,</w:t>
      </w:r>
      <w:r w:rsidRPr="004D44F0">
        <w:rPr>
          <w:spacing w:val="-2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terase</w:t>
      </w:r>
      <w:r w:rsidRPr="004D44F0">
        <w:rPr>
          <w:spacing w:val="4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20"/>
          <w:w w:val="115"/>
          <w:sz w:val="24"/>
          <w:szCs w:val="24"/>
          <w:lang w:val="hr-HR"/>
        </w:rPr>
        <w:t xml:space="preserve"> </w:t>
      </w:r>
      <w:r w:rsidRPr="004D44F0">
        <w:rPr>
          <w:spacing w:val="-4"/>
          <w:w w:val="115"/>
          <w:sz w:val="24"/>
          <w:szCs w:val="24"/>
          <w:lang w:val="hr-HR"/>
        </w:rPr>
        <w:t>pri</w:t>
      </w:r>
      <w:r w:rsidRPr="004D44F0">
        <w:rPr>
          <w:spacing w:val="-5"/>
          <w:w w:val="115"/>
          <w:sz w:val="24"/>
          <w:szCs w:val="24"/>
          <w:lang w:val="hr-HR"/>
        </w:rPr>
        <w:t>zeml</w:t>
      </w:r>
      <w:r w:rsidRPr="004D44F0">
        <w:rPr>
          <w:spacing w:val="-4"/>
          <w:w w:val="115"/>
          <w:sz w:val="24"/>
          <w:szCs w:val="24"/>
          <w:lang w:val="hr-HR"/>
        </w:rPr>
        <w:t>ju,</w:t>
      </w:r>
      <w:r w:rsidRPr="004D44F0">
        <w:rPr>
          <w:spacing w:val="4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hodnika,</w:t>
      </w:r>
      <w:r w:rsidRPr="004D44F0">
        <w:rPr>
          <w:spacing w:val="4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lastRenderedPageBreak/>
        <w:t>kupaone,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sobe,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sobe</w:t>
      </w:r>
      <w:r w:rsidRPr="004D44F0">
        <w:rPr>
          <w:spacing w:val="1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na</w:t>
      </w:r>
      <w:r w:rsidRPr="004D44F0">
        <w:rPr>
          <w:spacing w:val="1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prvom</w:t>
      </w:r>
      <w:r w:rsidRPr="004D44F0">
        <w:rPr>
          <w:spacing w:val="1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katu, hodnika,</w:t>
      </w:r>
      <w:r w:rsidRPr="004D44F0">
        <w:rPr>
          <w:spacing w:val="5"/>
          <w:w w:val="115"/>
          <w:sz w:val="24"/>
          <w:szCs w:val="24"/>
          <w:lang w:val="hr-HR"/>
        </w:rPr>
        <w:t xml:space="preserve"> </w:t>
      </w:r>
      <w:r w:rsidRPr="004D44F0">
        <w:rPr>
          <w:spacing w:val="-2"/>
          <w:w w:val="115"/>
          <w:sz w:val="24"/>
          <w:szCs w:val="24"/>
          <w:lang w:val="hr-HR"/>
        </w:rPr>
        <w:t>kupaonice</w:t>
      </w:r>
      <w:r w:rsidRPr="004D44F0">
        <w:rPr>
          <w:spacing w:val="-1"/>
          <w:w w:val="115"/>
          <w:sz w:val="24"/>
          <w:szCs w:val="24"/>
          <w:lang w:val="hr-HR"/>
        </w:rPr>
        <w:t>,</w:t>
      </w:r>
      <w:r w:rsidRPr="004D44F0">
        <w:rPr>
          <w:spacing w:val="-3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kuhinje</w:t>
      </w:r>
      <w:r w:rsidRPr="004D44F0">
        <w:rPr>
          <w:spacing w:val="11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43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dnevnog</w:t>
      </w:r>
      <w:r w:rsidRPr="004D44F0">
        <w:rPr>
          <w:spacing w:val="1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boravka,</w:t>
      </w:r>
      <w:r w:rsidRPr="004D44F0">
        <w:rPr>
          <w:spacing w:val="1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balkona</w:t>
      </w:r>
      <w:r w:rsidRPr="004D44F0">
        <w:rPr>
          <w:spacing w:val="1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na</w:t>
      </w:r>
      <w:r w:rsidRPr="004D44F0">
        <w:rPr>
          <w:spacing w:val="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drugom</w:t>
      </w:r>
      <w:r w:rsidRPr="004D44F0">
        <w:rPr>
          <w:spacing w:val="24"/>
          <w:w w:val="113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katu,</w:t>
      </w:r>
      <w:r w:rsidRPr="004D44F0">
        <w:rPr>
          <w:spacing w:val="-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kome</w:t>
      </w:r>
      <w:r w:rsidRPr="004D44F0">
        <w:rPr>
          <w:spacing w:val="-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pripada</w:t>
      </w:r>
      <w:r w:rsidRPr="004D44F0">
        <w:rPr>
          <w:spacing w:val="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park</w:t>
      </w:r>
      <w:r w:rsidRPr="004D44F0">
        <w:rPr>
          <w:spacing w:val="-3"/>
          <w:w w:val="115"/>
          <w:sz w:val="24"/>
          <w:szCs w:val="24"/>
          <w:lang w:val="hr-HR"/>
        </w:rPr>
        <w:t>i</w:t>
      </w:r>
      <w:r w:rsidRPr="004D44F0">
        <w:rPr>
          <w:w w:val="115"/>
          <w:sz w:val="24"/>
          <w:szCs w:val="24"/>
          <w:lang w:val="hr-HR"/>
        </w:rPr>
        <w:t>rno</w:t>
      </w:r>
      <w:r w:rsidRPr="004D44F0">
        <w:rPr>
          <w:spacing w:val="-1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mjesto</w:t>
      </w:r>
      <w:r w:rsidRPr="004D44F0">
        <w:rPr>
          <w:spacing w:val="-1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oznake</w:t>
      </w:r>
      <w:r w:rsidRPr="004D44F0">
        <w:rPr>
          <w:spacing w:val="-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P2</w:t>
      </w:r>
      <w:r w:rsidRPr="004D44F0">
        <w:rPr>
          <w:spacing w:val="-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-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površini</w:t>
      </w:r>
      <w:r w:rsidRPr="004D44F0">
        <w:rPr>
          <w:spacing w:val="-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</w:t>
      </w:r>
      <w:r w:rsidRPr="004D44F0">
        <w:rPr>
          <w:spacing w:val="8"/>
          <w:w w:val="115"/>
          <w:sz w:val="24"/>
          <w:szCs w:val="24"/>
          <w:lang w:val="hr-HR"/>
        </w:rPr>
        <w:t xml:space="preserve"> </w:t>
      </w:r>
      <w:r w:rsidRPr="004D44F0">
        <w:rPr>
          <w:spacing w:val="-43"/>
          <w:w w:val="115"/>
          <w:sz w:val="24"/>
          <w:szCs w:val="24"/>
          <w:lang w:val="hr-HR"/>
        </w:rPr>
        <w:t>1</w:t>
      </w:r>
      <w:r w:rsidRPr="004D44F0">
        <w:rPr>
          <w:w w:val="115"/>
          <w:sz w:val="24"/>
          <w:szCs w:val="24"/>
          <w:lang w:val="hr-HR"/>
        </w:rPr>
        <w:t>2</w:t>
      </w:r>
      <w:r w:rsidRPr="004D44F0">
        <w:rPr>
          <w:spacing w:val="2"/>
          <w:w w:val="115"/>
          <w:sz w:val="24"/>
          <w:szCs w:val="24"/>
          <w:lang w:val="hr-HR"/>
        </w:rPr>
        <w:t>,</w:t>
      </w:r>
      <w:r w:rsidRPr="004D44F0">
        <w:rPr>
          <w:w w:val="115"/>
          <w:sz w:val="24"/>
          <w:szCs w:val="24"/>
          <w:lang w:val="hr-HR"/>
        </w:rPr>
        <w:t>00</w:t>
      </w:r>
      <w:r w:rsidR="0042474C" w:rsidRPr="004D44F0">
        <w:rPr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m2,</w:t>
      </w:r>
      <w:r w:rsidRPr="004D44F0">
        <w:rPr>
          <w:spacing w:val="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-1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elaboratu</w:t>
      </w:r>
      <w:r w:rsidRPr="004D44F0">
        <w:rPr>
          <w:spacing w:val="-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sve</w:t>
      </w:r>
      <w:r w:rsidRPr="004D44F0">
        <w:rPr>
          <w:spacing w:val="-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označeno</w:t>
      </w:r>
      <w:r w:rsidRPr="004D44F0">
        <w:rPr>
          <w:w w:val="108"/>
          <w:sz w:val="24"/>
          <w:szCs w:val="24"/>
          <w:lang w:val="hr-HR"/>
        </w:rPr>
        <w:t xml:space="preserve"> </w:t>
      </w:r>
      <w:r w:rsidRPr="004D44F0">
        <w:rPr>
          <w:spacing w:val="-2"/>
          <w:w w:val="115"/>
          <w:sz w:val="24"/>
          <w:szCs w:val="24"/>
          <w:lang w:val="hr-HR"/>
        </w:rPr>
        <w:t>zel</w:t>
      </w:r>
      <w:r w:rsidRPr="004D44F0">
        <w:rPr>
          <w:spacing w:val="-1"/>
          <w:w w:val="115"/>
          <w:sz w:val="24"/>
          <w:szCs w:val="24"/>
          <w:lang w:val="hr-HR"/>
        </w:rPr>
        <w:t>enom</w:t>
      </w:r>
      <w:r w:rsidRPr="004D44F0">
        <w:rPr>
          <w:spacing w:val="-1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bojom,</w:t>
      </w:r>
    </w:p>
    <w:p w:rsidRDefault="005B556B" w:rsidP="005B556B" w:rsidR="005B556B" w:rsidRPr="004D44F0">
      <w:pPr>
        <w:numPr>
          <w:ilvl w:val="1"/>
          <w:numId w:val="25"/>
        </w:numPr>
        <w:jc w:val="both"/>
        <w:rPr>
          <w:w w:val="110"/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 xml:space="preserve">ETAŽA: </w:t>
      </w:r>
      <w:r w:rsidRPr="004D44F0">
        <w:rPr>
          <w:spacing w:val="-2"/>
          <w:w w:val="110"/>
          <w:sz w:val="24"/>
          <w:szCs w:val="24"/>
          <w:lang w:val="hr-HR"/>
        </w:rPr>
        <w:t>25085/1</w:t>
      </w:r>
      <w:r w:rsidRPr="004D44F0">
        <w:rPr>
          <w:spacing w:val="-3"/>
          <w:w w:val="110"/>
          <w:sz w:val="24"/>
          <w:szCs w:val="24"/>
          <w:lang w:val="hr-HR"/>
        </w:rPr>
        <w:t>00000</w:t>
      </w:r>
      <w:r w:rsidRPr="004D44F0">
        <w:rPr>
          <w:w w:val="110"/>
          <w:sz w:val="24"/>
          <w:szCs w:val="24"/>
          <w:lang w:val="hr-HR"/>
        </w:rPr>
        <w:t xml:space="preserve"> dijela </w:t>
      </w:r>
      <w:r w:rsidRPr="004D44F0">
        <w:rPr>
          <w:spacing w:val="-1"/>
          <w:w w:val="110"/>
          <w:sz w:val="24"/>
          <w:szCs w:val="24"/>
          <w:lang w:val="hr-HR"/>
        </w:rPr>
        <w:t>nekretnine</w:t>
      </w:r>
      <w:r w:rsidRPr="004D44F0">
        <w:rPr>
          <w:w w:val="110"/>
          <w:sz w:val="24"/>
          <w:szCs w:val="24"/>
          <w:lang w:val="hr-HR"/>
        </w:rPr>
        <w:t xml:space="preserve"> označene kao k.</w:t>
      </w:r>
      <w:r w:rsidR="004667A0" w:rsidRPr="004D44F0">
        <w:rPr>
          <w:w w:val="110"/>
          <w:sz w:val="24"/>
          <w:szCs w:val="24"/>
          <w:lang w:val="hr-HR"/>
        </w:rPr>
        <w:t>č</w:t>
      </w:r>
      <w:r w:rsidRPr="004D44F0">
        <w:rPr>
          <w:w w:val="110"/>
          <w:sz w:val="24"/>
          <w:szCs w:val="24"/>
          <w:lang w:val="hr-HR"/>
        </w:rPr>
        <w:t>.br. 872/6,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kuća </w:t>
      </w:r>
      <w:r w:rsidRPr="004D44F0">
        <w:rPr>
          <w:w w:val="120"/>
          <w:sz w:val="24"/>
          <w:szCs w:val="24"/>
          <w:lang w:val="hr-HR"/>
        </w:rPr>
        <w:t xml:space="preserve">i </w:t>
      </w:r>
      <w:r w:rsidRPr="004D44F0">
        <w:rPr>
          <w:spacing w:val="1"/>
          <w:w w:val="110"/>
          <w:sz w:val="24"/>
          <w:szCs w:val="24"/>
          <w:lang w:val="hr-HR"/>
        </w:rPr>
        <w:t>dvorište</w:t>
      </w:r>
      <w:r w:rsidRPr="004D44F0">
        <w:rPr>
          <w:w w:val="110"/>
          <w:sz w:val="24"/>
          <w:szCs w:val="24"/>
          <w:lang w:val="hr-HR"/>
        </w:rPr>
        <w:t>,</w:t>
      </w:r>
      <w:r w:rsidRPr="004D44F0">
        <w:rPr>
          <w:spacing w:val="43"/>
          <w:w w:val="198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površine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678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2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z.k.ul.br.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4071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spacing w:val="-5"/>
          <w:w w:val="110"/>
          <w:sz w:val="24"/>
          <w:szCs w:val="24"/>
          <w:lang w:val="hr-HR"/>
        </w:rPr>
        <w:t>k</w:t>
      </w:r>
      <w:r w:rsidRPr="004D44F0">
        <w:rPr>
          <w:spacing w:val="-4"/>
          <w:w w:val="110"/>
          <w:sz w:val="24"/>
          <w:szCs w:val="24"/>
          <w:lang w:val="hr-HR"/>
        </w:rPr>
        <w:t>.</w:t>
      </w:r>
      <w:r w:rsidRPr="004D44F0">
        <w:rPr>
          <w:spacing w:val="-5"/>
          <w:w w:val="110"/>
          <w:sz w:val="24"/>
          <w:szCs w:val="24"/>
          <w:lang w:val="hr-HR"/>
        </w:rPr>
        <w:t xml:space="preserve">o. </w:t>
      </w:r>
      <w:r w:rsidRPr="004D44F0">
        <w:rPr>
          <w:w w:val="110"/>
          <w:sz w:val="24"/>
          <w:szCs w:val="24"/>
          <w:lang w:val="hr-HR"/>
        </w:rPr>
        <w:t>Sveti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Anton,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kojim</w:t>
      </w:r>
      <w:r w:rsidRPr="004D44F0">
        <w:rPr>
          <w:spacing w:val="-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neodvojivo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povezano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istome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uspostavljeno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pravo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vlasništva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posebnog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nekretnine, upisanog 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poduložak 3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8"/>
          <w:w w:val="120"/>
          <w:sz w:val="24"/>
          <w:szCs w:val="24"/>
          <w:lang w:val="hr-HR"/>
        </w:rPr>
        <w:t xml:space="preserve"> </w:t>
      </w:r>
      <w:r w:rsidRPr="004D44F0">
        <w:rPr>
          <w:spacing w:val="5"/>
          <w:w w:val="110"/>
          <w:sz w:val="24"/>
          <w:szCs w:val="24"/>
          <w:lang w:val="hr-HR"/>
        </w:rPr>
        <w:t>to</w:t>
      </w:r>
      <w:r w:rsidRPr="004D44F0">
        <w:rPr>
          <w:spacing w:val="4"/>
          <w:w w:val="110"/>
          <w:sz w:val="24"/>
          <w:szCs w:val="24"/>
          <w:lang w:val="hr-HR"/>
        </w:rPr>
        <w:t xml:space="preserve">: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,,A3"</w:t>
      </w:r>
      <w:r w:rsidRPr="004D44F0">
        <w:rPr>
          <w:spacing w:val="3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2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4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4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4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4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10</w:t>
      </w:r>
      <w:r w:rsidRPr="004D44F0">
        <w:rPr>
          <w:spacing w:val="-37"/>
          <w:w w:val="110"/>
          <w:sz w:val="24"/>
          <w:szCs w:val="24"/>
          <w:lang w:val="hr-HR"/>
        </w:rPr>
        <w:t>1</w:t>
      </w:r>
      <w:r w:rsidRPr="004D44F0">
        <w:rPr>
          <w:spacing w:val="-21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99</w:t>
      </w:r>
      <w:r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3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</w:t>
      </w:r>
      <w:r w:rsidRPr="004D44F0">
        <w:rPr>
          <w:spacing w:val="16"/>
          <w:w w:val="110"/>
          <w:sz w:val="24"/>
          <w:szCs w:val="24"/>
          <w:lang w:val="hr-HR"/>
        </w:rPr>
        <w:t>d</w:t>
      </w:r>
      <w:r w:rsidRPr="004D44F0">
        <w:rPr>
          <w:w w:val="110"/>
          <w:sz w:val="24"/>
          <w:szCs w:val="24"/>
          <w:lang w:val="hr-HR"/>
        </w:rPr>
        <w:t>:</w:t>
      </w:r>
      <w:r w:rsidRPr="004D44F0">
        <w:rPr>
          <w:w w:val="15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8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terase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w w:val="104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</w:t>
      </w:r>
      <w:r w:rsidRPr="004D44F0">
        <w:rPr>
          <w:spacing w:val="-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balkona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kome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pripada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 mjesto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P3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spacing w:val="-45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1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označeno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roza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bojom,</w:t>
      </w:r>
    </w:p>
    <w:p w:rsidRDefault="005B556B" w:rsidP="005B556B" w:rsidR="005B556B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ETAŽA: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spacing w:val="-2"/>
          <w:w w:val="110"/>
          <w:sz w:val="24"/>
          <w:szCs w:val="24"/>
          <w:lang w:val="hr-HR"/>
        </w:rPr>
        <w:t>251</w:t>
      </w:r>
      <w:r w:rsidRPr="004D44F0">
        <w:rPr>
          <w:spacing w:val="-3"/>
          <w:w w:val="110"/>
          <w:sz w:val="24"/>
          <w:szCs w:val="24"/>
          <w:lang w:val="hr-HR"/>
        </w:rPr>
        <w:t>34/100000</w:t>
      </w:r>
      <w:r w:rsidRPr="004D44F0">
        <w:rPr>
          <w:w w:val="110"/>
          <w:sz w:val="24"/>
          <w:szCs w:val="24"/>
          <w:lang w:val="hr-HR"/>
        </w:rPr>
        <w:t xml:space="preserve"> dijela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označene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</w:t>
      </w:r>
      <w:r w:rsidR="004667A0" w:rsidRPr="004D44F0">
        <w:rPr>
          <w:w w:val="110"/>
          <w:sz w:val="24"/>
          <w:szCs w:val="24"/>
          <w:lang w:val="hr-HR"/>
        </w:rPr>
        <w:t>č</w:t>
      </w:r>
      <w:r w:rsidRPr="004D44F0">
        <w:rPr>
          <w:w w:val="110"/>
          <w:sz w:val="24"/>
          <w:szCs w:val="24"/>
          <w:lang w:val="hr-HR"/>
        </w:rPr>
        <w:t>.br.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872/6,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kuća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30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dvorište,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površine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678</w:t>
      </w:r>
      <w:r w:rsidRPr="004D44F0">
        <w:rPr>
          <w:spacing w:val="26"/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 upisana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4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z.k.ul.br.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4071</w:t>
      </w:r>
      <w:r w:rsidRPr="004D44F0">
        <w:rPr>
          <w:spacing w:val="5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k.o.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Sveti  Anton,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kojim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neodvojivo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povezano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5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istome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 xml:space="preserve">vlasništva </w:t>
      </w:r>
      <w:r w:rsidRPr="004D44F0">
        <w:rPr>
          <w:w w:val="110"/>
          <w:sz w:val="24"/>
          <w:szCs w:val="24"/>
          <w:lang w:val="hr-HR"/>
        </w:rPr>
        <w:t>posebnog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spacing w:val="-1"/>
          <w:w w:val="110"/>
          <w:sz w:val="24"/>
          <w:szCs w:val="24"/>
          <w:lang w:val="hr-HR"/>
        </w:rPr>
        <w:t>nekretnine,</w:t>
      </w:r>
      <w:r w:rsidRPr="004D44F0">
        <w:rPr>
          <w:spacing w:val="-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upisanog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poduložak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0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to: Stan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,,A4"</w:t>
      </w:r>
      <w:r w:rsidRPr="004D44F0">
        <w:rPr>
          <w:spacing w:val="3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4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3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8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5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4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102</w:t>
      </w:r>
      <w:r w:rsidRPr="004D44F0">
        <w:rPr>
          <w:spacing w:val="1"/>
          <w:w w:val="110"/>
          <w:sz w:val="24"/>
          <w:szCs w:val="24"/>
          <w:lang w:val="hr-HR"/>
        </w:rPr>
        <w:t>,</w:t>
      </w:r>
      <w:r w:rsidRPr="004D44F0">
        <w:rPr>
          <w:spacing w:val="-45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9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2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3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od:</w:t>
      </w:r>
      <w:r w:rsidRPr="004D44F0">
        <w:rPr>
          <w:w w:val="112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12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terase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 prizemlju,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w w:val="104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8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balkona na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kome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pripada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2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P4a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spacing w:val="-40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-2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označeno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smeđom</w:t>
      </w:r>
      <w:r w:rsidRPr="004D44F0">
        <w:rPr>
          <w:w w:val="10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bojom.</w:t>
      </w:r>
    </w:p>
    <w:p w:rsidRDefault="005B556B" w:rsidP="005B556B" w:rsidR="005B556B" w:rsidRPr="004D44F0">
      <w:pPr>
        <w:numPr>
          <w:ilvl w:val="0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05"/>
          <w:sz w:val="24"/>
          <w:szCs w:val="24"/>
          <w:lang w:val="hr-HR"/>
        </w:rPr>
        <w:t>Kupoprodajni</w:t>
      </w:r>
      <w:r w:rsidRPr="004D44F0">
        <w:rPr>
          <w:spacing w:val="5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ugovor</w:t>
      </w:r>
      <w:r w:rsidRPr="004D44F0">
        <w:rPr>
          <w:spacing w:val="20"/>
          <w:w w:val="102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sklopljen 08.02.20</w:t>
      </w:r>
      <w:r w:rsidRPr="004D44F0">
        <w:rPr>
          <w:spacing w:val="-6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3.g.,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kojem je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prodavatelj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ovjerio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potpis</w:t>
      </w:r>
      <w:r w:rsidRPr="004D44F0">
        <w:rPr>
          <w:spacing w:val="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dana</w:t>
      </w:r>
      <w:r w:rsidRPr="004D44F0">
        <w:rPr>
          <w:spacing w:val="38"/>
          <w:w w:val="105"/>
          <w:sz w:val="24"/>
          <w:szCs w:val="24"/>
          <w:lang w:val="hr-HR"/>
        </w:rPr>
        <w:t xml:space="preserve"> </w:t>
      </w:r>
      <w:r w:rsidRPr="004D44F0">
        <w:rPr>
          <w:spacing w:val="-47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8</w:t>
      </w:r>
      <w:r w:rsidRPr="004D44F0">
        <w:rPr>
          <w:spacing w:val="-3"/>
          <w:w w:val="105"/>
          <w:sz w:val="24"/>
          <w:szCs w:val="24"/>
          <w:lang w:val="hr-HR"/>
        </w:rPr>
        <w:t>.</w:t>
      </w:r>
      <w:r w:rsidRPr="004D44F0">
        <w:rPr>
          <w:w w:val="105"/>
          <w:sz w:val="24"/>
          <w:szCs w:val="24"/>
          <w:lang w:val="hr-HR"/>
        </w:rPr>
        <w:t>03.2013.g.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</w:t>
      </w:r>
      <w:r w:rsidRPr="004D44F0">
        <w:rPr>
          <w:w w:val="102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OV-31</w:t>
      </w:r>
      <w:r w:rsidRPr="004D44F0">
        <w:rPr>
          <w:spacing w:val="-21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4/2013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kod</w:t>
      </w:r>
      <w:r w:rsidRPr="004D44F0">
        <w:rPr>
          <w:spacing w:val="-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javnog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bilježnika Ilinke</w:t>
      </w:r>
      <w:r w:rsidRPr="004D44F0">
        <w:rPr>
          <w:spacing w:val="5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Lisonek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iz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Zagreba,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Trg</w:t>
      </w:r>
      <w:r w:rsidRPr="004D44F0">
        <w:rPr>
          <w:spacing w:val="4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hrvatskih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velikana</w:t>
      </w:r>
      <w:r w:rsidRPr="004D44F0">
        <w:rPr>
          <w:spacing w:val="5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4,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</w:t>
      </w:r>
      <w:r w:rsidRPr="004D44F0">
        <w:rPr>
          <w:w w:val="93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-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ugovorom</w:t>
      </w:r>
      <w:r w:rsidRPr="004D44F0">
        <w:rPr>
          <w:spacing w:val="5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prodavatelj</w:t>
      </w:r>
      <w:r w:rsidRPr="004D44F0">
        <w:rPr>
          <w:spacing w:val="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prodao</w:t>
      </w:r>
      <w:r w:rsidRPr="004D44F0">
        <w:rPr>
          <w:spacing w:val="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kupcu: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ETAŽA:</w:t>
      </w:r>
      <w:r w:rsidRPr="004D44F0">
        <w:rPr>
          <w:spacing w:val="-1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24696/100000</w:t>
      </w:r>
      <w:r w:rsidRPr="004D44F0">
        <w:rPr>
          <w:spacing w:val="-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dijela</w:t>
      </w:r>
      <w:r w:rsidRPr="004D44F0">
        <w:rPr>
          <w:spacing w:val="-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nekretnine</w:t>
      </w:r>
      <w:r w:rsidRPr="004D44F0">
        <w:rPr>
          <w:spacing w:val="-16"/>
          <w:sz w:val="24"/>
          <w:szCs w:val="24"/>
          <w:lang w:val="hr-HR"/>
        </w:rPr>
        <w:t xml:space="preserve"> </w:t>
      </w:r>
      <w:r w:rsidRPr="004D44F0">
        <w:rPr>
          <w:spacing w:val="-1"/>
          <w:sz w:val="24"/>
          <w:szCs w:val="24"/>
          <w:lang w:val="hr-HR"/>
        </w:rPr>
        <w:t>o</w:t>
      </w:r>
      <w:r w:rsidRPr="004D44F0">
        <w:rPr>
          <w:spacing w:val="-2"/>
          <w:sz w:val="24"/>
          <w:szCs w:val="24"/>
          <w:lang w:val="hr-HR"/>
        </w:rPr>
        <w:t>značene</w:t>
      </w:r>
      <w:r w:rsidRPr="004D44F0">
        <w:rPr>
          <w:spacing w:val="-1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kao</w:t>
      </w:r>
      <w:r w:rsidRPr="004D44F0">
        <w:rPr>
          <w:spacing w:val="-1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k.</w:t>
      </w:r>
      <w:r w:rsidR="0042474C" w:rsidRPr="004D44F0">
        <w:rPr>
          <w:sz w:val="24"/>
          <w:szCs w:val="24"/>
          <w:lang w:val="hr-HR"/>
        </w:rPr>
        <w:t>č</w:t>
      </w:r>
      <w:r w:rsidRPr="004D44F0">
        <w:rPr>
          <w:sz w:val="24"/>
          <w:szCs w:val="24"/>
          <w:lang w:val="hr-HR"/>
        </w:rPr>
        <w:t>.br.</w:t>
      </w:r>
      <w:r w:rsidRPr="004D44F0">
        <w:rPr>
          <w:spacing w:val="-2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872/2</w:t>
      </w:r>
      <w:r w:rsidRPr="004D44F0">
        <w:rPr>
          <w:spacing w:val="-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kuća</w:t>
      </w:r>
      <w:r w:rsidRPr="004D44F0">
        <w:rPr>
          <w:spacing w:val="-1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 xml:space="preserve">i </w:t>
      </w:r>
      <w:r w:rsidRPr="004D44F0">
        <w:rPr>
          <w:spacing w:val="1"/>
          <w:sz w:val="24"/>
          <w:szCs w:val="24"/>
          <w:lang w:val="hr-HR"/>
        </w:rPr>
        <w:t>dvorište</w:t>
      </w:r>
      <w:r w:rsidRPr="004D44F0">
        <w:rPr>
          <w:sz w:val="24"/>
          <w:szCs w:val="24"/>
          <w:lang w:val="hr-HR"/>
        </w:rPr>
        <w:t xml:space="preserve">, </w:t>
      </w:r>
      <w:r w:rsidRPr="004D44F0">
        <w:rPr>
          <w:spacing w:val="1"/>
          <w:sz w:val="24"/>
          <w:szCs w:val="24"/>
          <w:lang w:val="hr-HR"/>
        </w:rPr>
        <w:t>površine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670</w:t>
      </w:r>
      <w:r w:rsidRPr="004D44F0">
        <w:rPr>
          <w:spacing w:val="-1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-1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upisano</w:t>
      </w:r>
      <w:r w:rsidRPr="004D44F0">
        <w:rPr>
          <w:spacing w:val="40"/>
          <w:w w:val="9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-14"/>
          <w:sz w:val="24"/>
          <w:szCs w:val="24"/>
          <w:lang w:val="hr-HR"/>
        </w:rPr>
        <w:t xml:space="preserve"> </w:t>
      </w:r>
      <w:r w:rsidRPr="004D44F0">
        <w:rPr>
          <w:spacing w:val="-2"/>
          <w:sz w:val="24"/>
          <w:szCs w:val="24"/>
          <w:lang w:val="hr-HR"/>
        </w:rPr>
        <w:t>z.</w:t>
      </w:r>
      <w:r w:rsidRPr="004D44F0">
        <w:rPr>
          <w:spacing w:val="-1"/>
          <w:sz w:val="24"/>
          <w:szCs w:val="24"/>
          <w:lang w:val="hr-HR"/>
        </w:rPr>
        <w:t>k.ul.br.</w:t>
      </w:r>
      <w:r w:rsidRPr="004D44F0">
        <w:rPr>
          <w:spacing w:val="41"/>
          <w:sz w:val="24"/>
          <w:szCs w:val="24"/>
          <w:lang w:val="hr-HR"/>
        </w:rPr>
        <w:t xml:space="preserve"> </w:t>
      </w:r>
      <w:r w:rsidRPr="004D44F0">
        <w:rPr>
          <w:spacing w:val="-6"/>
          <w:sz w:val="24"/>
          <w:szCs w:val="24"/>
          <w:lang w:val="hr-HR"/>
        </w:rPr>
        <w:t>21</w:t>
      </w:r>
      <w:r w:rsidRPr="004D44F0">
        <w:rPr>
          <w:spacing w:val="-7"/>
          <w:sz w:val="24"/>
          <w:szCs w:val="24"/>
          <w:lang w:val="hr-HR"/>
        </w:rPr>
        <w:t>20</w:t>
      </w:r>
      <w:r w:rsidRPr="004D44F0">
        <w:rPr>
          <w:spacing w:val="-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k.o.</w:t>
      </w:r>
      <w:r w:rsidRPr="004D44F0">
        <w:rPr>
          <w:spacing w:val="-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Sveti</w:t>
      </w:r>
      <w:r w:rsidRPr="004D44F0">
        <w:rPr>
          <w:spacing w:val="-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Anton,</w:t>
      </w:r>
      <w:r w:rsidRPr="004D44F0">
        <w:rPr>
          <w:spacing w:val="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</w:t>
      </w:r>
      <w:r w:rsidRPr="004D44F0">
        <w:rPr>
          <w:spacing w:val="-1"/>
          <w:sz w:val="24"/>
          <w:szCs w:val="24"/>
          <w:lang w:val="hr-HR"/>
        </w:rPr>
        <w:t xml:space="preserve"> </w:t>
      </w:r>
      <w:r w:rsidRPr="004D44F0">
        <w:rPr>
          <w:spacing w:val="-2"/>
          <w:sz w:val="24"/>
          <w:szCs w:val="24"/>
          <w:lang w:val="hr-HR"/>
        </w:rPr>
        <w:t>kojim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je</w:t>
      </w:r>
      <w:r w:rsidRPr="004D44F0">
        <w:rPr>
          <w:spacing w:val="1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neodvojivo</w:t>
      </w:r>
      <w:r w:rsidRPr="004D44F0">
        <w:rPr>
          <w:spacing w:val="11"/>
          <w:sz w:val="24"/>
          <w:szCs w:val="24"/>
          <w:lang w:val="hr-HR"/>
        </w:rPr>
        <w:t xml:space="preserve"> </w:t>
      </w:r>
      <w:r w:rsidRPr="004D44F0">
        <w:rPr>
          <w:spacing w:val="-2"/>
          <w:sz w:val="24"/>
          <w:szCs w:val="24"/>
          <w:lang w:val="hr-HR"/>
        </w:rPr>
        <w:t>povezano</w:t>
      </w:r>
      <w:r w:rsidRPr="004D44F0">
        <w:rPr>
          <w:spacing w:val="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</w:t>
      </w:r>
      <w:r w:rsidRPr="004D44F0">
        <w:rPr>
          <w:spacing w:val="-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na</w:t>
      </w:r>
      <w:r w:rsidRPr="004D44F0">
        <w:rPr>
          <w:spacing w:val="-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istome</w:t>
      </w:r>
      <w:r w:rsidRPr="004D44F0">
        <w:rPr>
          <w:spacing w:val="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uspostavljeno</w:t>
      </w:r>
      <w:r w:rsidRPr="004D44F0">
        <w:rPr>
          <w:spacing w:val="1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pravo</w:t>
      </w:r>
      <w:r w:rsidRPr="004D44F0">
        <w:rPr>
          <w:spacing w:val="-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vlasništva</w:t>
      </w:r>
      <w:r w:rsidRPr="004D44F0">
        <w:rPr>
          <w:spacing w:val="32"/>
          <w:w w:val="9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posebnog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dijela</w:t>
      </w:r>
      <w:r w:rsidRPr="004D44F0">
        <w:rPr>
          <w:spacing w:val="1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nekretnine, upisanog</w:t>
      </w:r>
      <w:r w:rsidRPr="004D44F0">
        <w:rPr>
          <w:spacing w:val="1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poduložak</w:t>
      </w:r>
      <w:r w:rsidRPr="004D44F0">
        <w:rPr>
          <w:spacing w:val="21"/>
          <w:sz w:val="24"/>
          <w:szCs w:val="24"/>
          <w:lang w:val="hr-HR"/>
        </w:rPr>
        <w:t xml:space="preserve"> </w:t>
      </w:r>
      <w:r w:rsidRPr="004D44F0">
        <w:rPr>
          <w:spacing w:val="-1"/>
          <w:w w:val="110"/>
          <w:sz w:val="24"/>
          <w:szCs w:val="24"/>
          <w:lang w:val="hr-HR"/>
        </w:rPr>
        <w:t>1 i</w:t>
      </w:r>
      <w:r w:rsidRPr="004D44F0">
        <w:rPr>
          <w:spacing w:val="-22"/>
          <w:w w:val="1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 xml:space="preserve">to: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-10"/>
          <w:w w:val="110"/>
          <w:sz w:val="24"/>
          <w:szCs w:val="24"/>
          <w:lang w:val="hr-HR"/>
        </w:rPr>
        <w:t xml:space="preserve"> </w:t>
      </w:r>
      <w:r w:rsidRPr="004D44F0">
        <w:rPr>
          <w:spacing w:val="-4"/>
          <w:w w:val="110"/>
          <w:sz w:val="24"/>
          <w:szCs w:val="24"/>
          <w:lang w:val="hr-HR"/>
        </w:rPr>
        <w:t>,,Bl</w:t>
      </w:r>
      <w:r w:rsidRPr="004D44F0">
        <w:rPr>
          <w:spacing w:val="-3"/>
          <w:w w:val="110"/>
          <w:sz w:val="24"/>
          <w:szCs w:val="24"/>
          <w:lang w:val="hr-HR"/>
        </w:rPr>
        <w:t>"</w:t>
      </w:r>
      <w:r w:rsidRPr="004D44F0">
        <w:rPr>
          <w:spacing w:val="-15"/>
          <w:w w:val="110"/>
          <w:sz w:val="24"/>
          <w:szCs w:val="24"/>
          <w:lang w:val="hr-HR"/>
        </w:rPr>
        <w:t xml:space="preserve"> </w:t>
      </w:r>
      <w:r w:rsidRPr="004D44F0">
        <w:rPr>
          <w:w w:val="175"/>
          <w:sz w:val="24"/>
          <w:szCs w:val="24"/>
          <w:lang w:val="hr-HR"/>
        </w:rPr>
        <w:t>-</w:t>
      </w:r>
      <w:r w:rsidRPr="004D44F0">
        <w:rPr>
          <w:spacing w:val="-59"/>
          <w:w w:val="17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-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od </w:t>
      </w:r>
      <w:r w:rsidRPr="004D44F0">
        <w:rPr>
          <w:spacing w:val="-4"/>
          <w:w w:val="110"/>
          <w:sz w:val="24"/>
          <w:szCs w:val="24"/>
          <w:lang w:val="hr-HR"/>
        </w:rPr>
        <w:t>100,</w:t>
      </w:r>
      <w:r w:rsidRPr="004D44F0">
        <w:rPr>
          <w:spacing w:val="-3"/>
          <w:w w:val="110"/>
          <w:sz w:val="24"/>
          <w:szCs w:val="24"/>
          <w:lang w:val="hr-HR"/>
        </w:rPr>
        <w:t>41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-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-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od: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22"/>
          <w:w w:val="97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-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</w:t>
      </w:r>
      <w:r w:rsidRPr="004D44F0">
        <w:rPr>
          <w:spacing w:val="-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kuhinje,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ostave,</w:t>
      </w:r>
      <w:r w:rsidRPr="004D44F0">
        <w:rPr>
          <w:spacing w:val="-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terase</w:t>
      </w:r>
      <w:r w:rsidRPr="004D44F0">
        <w:rPr>
          <w:spacing w:val="-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hodnika,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-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sobe,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prvom</w:t>
      </w:r>
      <w:r w:rsidRPr="004D44F0">
        <w:rPr>
          <w:spacing w:val="28"/>
          <w:w w:val="98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hodnika,</w:t>
      </w:r>
      <w:r w:rsidRPr="004D44F0">
        <w:rPr>
          <w:spacing w:val="-30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kupaonice,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3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-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boravka,</w:t>
      </w:r>
      <w:r w:rsidRPr="004D44F0">
        <w:rPr>
          <w:spacing w:val="-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balkona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-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</w:t>
      </w:r>
      <w:r w:rsidRPr="004D44F0">
        <w:rPr>
          <w:spacing w:val="-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mjesto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Pl</w:t>
      </w:r>
      <w:r w:rsidRPr="004D44F0">
        <w:rPr>
          <w:spacing w:val="-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32"/>
          <w:w w:val="106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</w:t>
      </w:r>
      <w:r w:rsidR="004667A0" w:rsidRPr="004D44F0">
        <w:rPr>
          <w:w w:val="105"/>
          <w:sz w:val="24"/>
          <w:szCs w:val="24"/>
          <w:lang w:val="hr-HR"/>
        </w:rPr>
        <w:t>š</w:t>
      </w:r>
      <w:r w:rsidRPr="004D44F0">
        <w:rPr>
          <w:w w:val="105"/>
          <w:sz w:val="24"/>
          <w:szCs w:val="24"/>
          <w:lang w:val="hr-HR"/>
        </w:rPr>
        <w:t>ini</w:t>
      </w:r>
      <w:r w:rsidRPr="004D44F0">
        <w:rPr>
          <w:spacing w:val="-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-24"/>
          <w:w w:val="105"/>
          <w:sz w:val="24"/>
          <w:szCs w:val="24"/>
          <w:lang w:val="hr-HR"/>
        </w:rPr>
        <w:t xml:space="preserve"> </w:t>
      </w:r>
      <w:r w:rsidRPr="004D44F0">
        <w:rPr>
          <w:spacing w:val="-44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4</w:t>
      </w:r>
      <w:r w:rsidRPr="004D44F0">
        <w:rPr>
          <w:spacing w:val="-8"/>
          <w:w w:val="105"/>
          <w:sz w:val="24"/>
          <w:szCs w:val="24"/>
          <w:lang w:val="hr-HR"/>
        </w:rPr>
        <w:t>,</w:t>
      </w:r>
      <w:r w:rsidRPr="004D44F0">
        <w:rPr>
          <w:w w:val="105"/>
          <w:sz w:val="24"/>
          <w:szCs w:val="24"/>
          <w:lang w:val="hr-HR"/>
        </w:rPr>
        <w:t>48</w:t>
      </w:r>
      <w:r w:rsidRPr="004D44F0">
        <w:rPr>
          <w:spacing w:val="-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-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elaboratu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</w:t>
      </w:r>
      <w:r w:rsidRPr="004D44F0">
        <w:rPr>
          <w:spacing w:val="-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označeno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ljub</w:t>
      </w:r>
      <w:r w:rsidRPr="004D44F0">
        <w:rPr>
          <w:spacing w:val="-9"/>
          <w:w w:val="105"/>
          <w:sz w:val="24"/>
          <w:szCs w:val="24"/>
          <w:lang w:val="hr-HR"/>
        </w:rPr>
        <w:t>i</w:t>
      </w:r>
      <w:r w:rsidRPr="004D44F0">
        <w:rPr>
          <w:w w:val="105"/>
          <w:sz w:val="24"/>
          <w:szCs w:val="24"/>
          <w:lang w:val="hr-HR"/>
        </w:rPr>
        <w:t>častom</w:t>
      </w:r>
      <w:r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bojom,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ETAŽA</w:t>
      </w:r>
      <w:r w:rsidRPr="004D44F0">
        <w:rPr>
          <w:spacing w:val="2"/>
          <w:w w:val="110"/>
          <w:sz w:val="24"/>
          <w:szCs w:val="24"/>
          <w:lang w:val="hr-HR"/>
        </w:rPr>
        <w:t>:</w:t>
      </w:r>
      <w:r w:rsidRPr="004D44F0">
        <w:rPr>
          <w:spacing w:val="-2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25085/100000 dijela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</w:t>
      </w:r>
      <w:r w:rsidRPr="004D44F0">
        <w:rPr>
          <w:spacing w:val="-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označene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-12"/>
          <w:w w:val="110"/>
          <w:sz w:val="24"/>
          <w:szCs w:val="24"/>
          <w:lang w:val="hr-HR"/>
        </w:rPr>
        <w:t xml:space="preserve"> </w:t>
      </w:r>
      <w:r w:rsidRPr="004D44F0">
        <w:rPr>
          <w:spacing w:val="1"/>
          <w:w w:val="110"/>
          <w:sz w:val="24"/>
          <w:szCs w:val="24"/>
          <w:lang w:val="hr-HR"/>
        </w:rPr>
        <w:t>k.</w:t>
      </w:r>
      <w:r w:rsidR="004667A0" w:rsidRPr="004D44F0">
        <w:rPr>
          <w:spacing w:val="1"/>
          <w:w w:val="110"/>
          <w:sz w:val="24"/>
          <w:szCs w:val="24"/>
          <w:lang w:val="hr-HR"/>
        </w:rPr>
        <w:t>č</w:t>
      </w:r>
      <w:r w:rsidRPr="004D44F0">
        <w:rPr>
          <w:spacing w:val="1"/>
          <w:w w:val="110"/>
          <w:sz w:val="24"/>
          <w:szCs w:val="24"/>
          <w:lang w:val="hr-HR"/>
        </w:rPr>
        <w:t>.br</w:t>
      </w:r>
      <w:r w:rsidRPr="004D44F0">
        <w:rPr>
          <w:w w:val="110"/>
          <w:sz w:val="24"/>
          <w:szCs w:val="24"/>
          <w:lang w:val="hr-HR"/>
        </w:rPr>
        <w:t>.</w:t>
      </w:r>
      <w:r w:rsidRPr="004D44F0">
        <w:rPr>
          <w:spacing w:val="-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872/2,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kuća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9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dvorište, površine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670</w:t>
      </w:r>
      <w:r w:rsidR="00D668A1">
        <w:rPr>
          <w:noProof/>
          <w:sz w:val="24"/>
          <w:szCs w:val="24"/>
          <w:lang w:eastAsia="hr-HR" w:val="hr-HR"/>
        </w:rPr>
        <w:pict>
          <v:group o:spid="_x0000_s1032" id="Group 26" style="position:absolute;left:0;text-align:left;margin-left:592.7pt;margin-top:-43.45pt;width:.1pt;height:366.25pt;z-index:251657728;mso-position-horizontal-relative:page;mso-position-vertical-relative:text" coordorigin="11854,-869" coordsize="2,7325">
            <v:shape filled="f" strokeweight=".54422mm" strokecolor="#bcc8cf" path="m,7324l,e" o:spid="_x0000_s1033" id="Freeform 27" style="position:absolute;left:11854;top:-869;width:2;height:7325;visibility:visible;mso-wrap-style:square;v-text-anchor:top" coordsize="2,7325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">
              <v:path o:connectangles="0,0" o:connectlocs="0,6455;0,-869" o:connecttype="custom" arrowok="t"/>
            </v:shape>
            <w10:wrap anchorx="page"/>
          </v:group>
        </w:pict>
      </w:r>
      <w:r w:rsidRPr="004D44F0">
        <w:rPr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5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z.k.ul.br.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spacing w:val="-4"/>
          <w:w w:val="105"/>
          <w:sz w:val="24"/>
          <w:szCs w:val="24"/>
          <w:lang w:val="hr-HR"/>
        </w:rPr>
        <w:t>21</w:t>
      </w:r>
      <w:r w:rsidRPr="004D44F0">
        <w:rPr>
          <w:spacing w:val="-5"/>
          <w:w w:val="105"/>
          <w:sz w:val="24"/>
          <w:szCs w:val="24"/>
          <w:lang w:val="hr-HR"/>
        </w:rPr>
        <w:t>20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k.o.</w:t>
      </w:r>
      <w:r w:rsidRPr="004D44F0">
        <w:rPr>
          <w:spacing w:val="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povezano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istome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4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nekretnine,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 u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2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 xml:space="preserve">to: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,,B2"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3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4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10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3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spacing w:val="-37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0</w:t>
      </w:r>
      <w:r w:rsidRPr="004D44F0">
        <w:rPr>
          <w:spacing w:val="-17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,99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od:</w:t>
      </w:r>
      <w:r w:rsidRPr="004D44F0">
        <w:rPr>
          <w:w w:val="113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5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terase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3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  hodnika,</w:t>
      </w:r>
      <w:r w:rsidRPr="004D44F0">
        <w:rPr>
          <w:spacing w:val="5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w w:val="109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spacing w:val="2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2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12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4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</w:t>
      </w:r>
      <w:r w:rsidRPr="004D44F0">
        <w:rPr>
          <w:spacing w:val="3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balkona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w w:val="112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</w:t>
      </w:r>
      <w:r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spacing w:val="3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P2</w:t>
      </w:r>
      <w:r w:rsidRPr="004D44F0">
        <w:rPr>
          <w:spacing w:val="3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41"/>
          <w:w w:val="110"/>
          <w:sz w:val="24"/>
          <w:szCs w:val="24"/>
          <w:lang w:val="hr-HR"/>
        </w:rPr>
        <w:t xml:space="preserve"> </w:t>
      </w:r>
      <w:r w:rsidRPr="004D44F0">
        <w:rPr>
          <w:spacing w:val="-37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2,00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</w:t>
      </w:r>
      <w:r w:rsidRPr="004D44F0">
        <w:rPr>
          <w:spacing w:val="2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označeno</w:t>
      </w:r>
      <w:r w:rsidRPr="004D44F0">
        <w:rPr>
          <w:spacing w:val="4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zelenom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bojom,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w w:val="105"/>
          <w:sz w:val="24"/>
          <w:szCs w:val="24"/>
          <w:lang w:val="hr-HR"/>
        </w:rPr>
      </w:pPr>
      <w:r w:rsidRPr="004D44F0">
        <w:rPr>
          <w:w w:val="105"/>
          <w:sz w:val="24"/>
          <w:szCs w:val="24"/>
          <w:lang w:val="hr-HR"/>
        </w:rPr>
        <w:lastRenderedPageBreak/>
        <w:t>ETAŽA: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25085/100000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označene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kao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k.</w:t>
      </w:r>
      <w:r w:rsidR="004667A0" w:rsidRPr="004D44F0">
        <w:rPr>
          <w:spacing w:val="-1"/>
          <w:w w:val="105"/>
          <w:sz w:val="24"/>
          <w:szCs w:val="24"/>
          <w:lang w:val="hr-HR"/>
        </w:rPr>
        <w:t>č</w:t>
      </w:r>
      <w:r w:rsidRPr="004D44F0">
        <w:rPr>
          <w:spacing w:val="-1"/>
          <w:w w:val="105"/>
          <w:sz w:val="24"/>
          <w:szCs w:val="24"/>
          <w:lang w:val="hr-HR"/>
        </w:rPr>
        <w:t>.br.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872/2,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kuća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dvorište,</w:t>
      </w:r>
      <w:r w:rsidRPr="004D44F0">
        <w:rPr>
          <w:spacing w:val="-3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površine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670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z.k.ul.br.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spacing w:val="-3"/>
          <w:w w:val="105"/>
          <w:sz w:val="24"/>
          <w:szCs w:val="24"/>
          <w:lang w:val="hr-HR"/>
        </w:rPr>
        <w:t>21</w:t>
      </w:r>
      <w:r w:rsidRPr="004D44F0">
        <w:rPr>
          <w:spacing w:val="-4"/>
          <w:w w:val="105"/>
          <w:sz w:val="24"/>
          <w:szCs w:val="24"/>
          <w:lang w:val="hr-HR"/>
        </w:rPr>
        <w:t>20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k.o.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3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povezano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istome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nekretnine,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 u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3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to: Stan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,,B3"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-</w:t>
      </w:r>
      <w:r w:rsidRPr="004D44F0">
        <w:rPr>
          <w:spacing w:val="3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troetažni</w:t>
      </w:r>
      <w:r w:rsidRPr="004D44F0">
        <w:rPr>
          <w:spacing w:val="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stan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3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  na  katu</w:t>
      </w:r>
      <w:r w:rsidRPr="004D44F0">
        <w:rPr>
          <w:spacing w:val="3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4"/>
          <w:w w:val="105"/>
          <w:sz w:val="24"/>
          <w:szCs w:val="24"/>
          <w:lang w:val="hr-HR"/>
        </w:rPr>
        <w:t xml:space="preserve"> </w:t>
      </w:r>
      <w:r w:rsidRPr="004D44F0">
        <w:rPr>
          <w:spacing w:val="-39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0</w:t>
      </w:r>
      <w:r w:rsidRPr="004D44F0">
        <w:rPr>
          <w:spacing w:val="-20"/>
          <w:w w:val="105"/>
          <w:sz w:val="24"/>
          <w:szCs w:val="24"/>
          <w:lang w:val="hr-HR"/>
        </w:rPr>
        <w:t>1</w:t>
      </w:r>
      <w:r w:rsidRPr="004D44F0">
        <w:rPr>
          <w:spacing w:val="-18"/>
          <w:w w:val="105"/>
          <w:sz w:val="24"/>
          <w:szCs w:val="24"/>
          <w:lang w:val="hr-HR"/>
        </w:rPr>
        <w:t>,</w:t>
      </w:r>
      <w:r w:rsidRPr="004D44F0">
        <w:rPr>
          <w:w w:val="105"/>
          <w:sz w:val="24"/>
          <w:szCs w:val="24"/>
          <w:lang w:val="hr-HR"/>
        </w:rPr>
        <w:t>99</w:t>
      </w:r>
      <w:r w:rsidRPr="004D44F0">
        <w:rPr>
          <w:spacing w:val="4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</w:t>
      </w:r>
      <w:r w:rsidRPr="004D44F0">
        <w:rPr>
          <w:spacing w:val="4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se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sastoji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od:</w:t>
      </w:r>
      <w:r w:rsidRPr="004D44F0">
        <w:rPr>
          <w:w w:val="109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kupaone,</w:t>
      </w:r>
      <w:r w:rsidRPr="004D44F0">
        <w:rPr>
          <w:spacing w:val="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kuhinje,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ostave,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terase</w:t>
      </w:r>
      <w:r w:rsidRPr="004D44F0">
        <w:rPr>
          <w:spacing w:val="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kupaone,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sobe,</w:t>
      </w:r>
      <w:r w:rsidRPr="004D44F0">
        <w:rPr>
          <w:w w:val="101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</w:t>
      </w:r>
      <w:r w:rsidRPr="004D44F0">
        <w:rPr>
          <w:spacing w:val="4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prvom</w:t>
      </w:r>
      <w:r w:rsidRPr="004D44F0">
        <w:rPr>
          <w:spacing w:val="4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boravka,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balkona</w:t>
      </w:r>
      <w:r w:rsidRPr="004D44F0">
        <w:rPr>
          <w:spacing w:val="4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5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</w:t>
      </w:r>
      <w:r w:rsidRPr="004D44F0">
        <w:rPr>
          <w:w w:val="109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mjesto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P3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površini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spacing w:val="-34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2,00</w:t>
      </w:r>
      <w:r w:rsidR="0042474C" w:rsidRPr="004D44F0">
        <w:rPr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elaboratu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označeno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roza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bojom,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05"/>
          <w:sz w:val="24"/>
          <w:szCs w:val="24"/>
          <w:lang w:val="hr-HR"/>
        </w:rPr>
        <w:t>ETAŽA: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25134/100000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označene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kao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</w:t>
      </w:r>
      <w:r w:rsidR="004667A0" w:rsidRPr="004D44F0">
        <w:rPr>
          <w:spacing w:val="1"/>
          <w:w w:val="105"/>
          <w:sz w:val="24"/>
          <w:szCs w:val="24"/>
          <w:lang w:val="hr-HR"/>
        </w:rPr>
        <w:t>č</w:t>
      </w:r>
      <w:r w:rsidRPr="004D44F0">
        <w:rPr>
          <w:spacing w:val="1"/>
          <w:w w:val="105"/>
          <w:sz w:val="24"/>
          <w:szCs w:val="24"/>
          <w:lang w:val="hr-HR"/>
        </w:rPr>
        <w:t>.br</w:t>
      </w:r>
      <w:r w:rsidRPr="004D44F0">
        <w:rPr>
          <w:w w:val="105"/>
          <w:sz w:val="24"/>
          <w:szCs w:val="24"/>
          <w:lang w:val="hr-HR"/>
        </w:rPr>
        <w:t>.</w:t>
      </w:r>
      <w:r w:rsidRPr="004D44F0">
        <w:rPr>
          <w:spacing w:val="-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872/2,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kuća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dvorište,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površine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670</w:t>
      </w:r>
      <w:r w:rsidRPr="004D44F0">
        <w:rPr>
          <w:spacing w:val="29"/>
          <w:w w:val="103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upisana</w:t>
      </w:r>
      <w:r w:rsidRPr="004D44F0">
        <w:rPr>
          <w:spacing w:val="4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z.k.ul.br.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spacing w:val="-3"/>
          <w:w w:val="105"/>
          <w:sz w:val="24"/>
          <w:szCs w:val="24"/>
          <w:lang w:val="hr-HR"/>
        </w:rPr>
        <w:t>21</w:t>
      </w:r>
      <w:r w:rsidRPr="004D44F0">
        <w:rPr>
          <w:spacing w:val="-4"/>
          <w:w w:val="105"/>
          <w:sz w:val="24"/>
          <w:szCs w:val="24"/>
          <w:lang w:val="hr-HR"/>
        </w:rPr>
        <w:t>20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k.o.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povezano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 istome</w:t>
      </w:r>
      <w:r w:rsidRPr="004D44F0">
        <w:rPr>
          <w:spacing w:val="20"/>
          <w:w w:val="104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nekretnine,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4</w:t>
      </w:r>
      <w:r w:rsidRPr="004D44F0">
        <w:rPr>
          <w:spacing w:val="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 xml:space="preserve">i </w:t>
      </w:r>
      <w:r w:rsidRPr="004D44F0">
        <w:rPr>
          <w:spacing w:val="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to: Stan</w:t>
      </w:r>
      <w:r w:rsidRPr="004D44F0">
        <w:rPr>
          <w:spacing w:val="4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,,B4"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-</w:t>
      </w:r>
      <w:r w:rsidRPr="004D44F0">
        <w:rPr>
          <w:spacing w:val="4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troetažni</w:t>
      </w:r>
      <w:r w:rsidRPr="004D44F0">
        <w:rPr>
          <w:spacing w:val="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stan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 na</w:t>
      </w:r>
      <w:r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</w:t>
      </w:r>
      <w:r w:rsidRPr="004D44F0">
        <w:rPr>
          <w:spacing w:val="4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</w:t>
      </w:r>
      <w:r w:rsidRPr="004D44F0">
        <w:rPr>
          <w:spacing w:val="9"/>
          <w:w w:val="105"/>
          <w:sz w:val="24"/>
          <w:szCs w:val="24"/>
          <w:lang w:val="hr-HR"/>
        </w:rPr>
        <w:t>g</w:t>
      </w:r>
      <w:r w:rsidRPr="004D44F0">
        <w:rPr>
          <w:w w:val="105"/>
          <w:sz w:val="24"/>
          <w:szCs w:val="24"/>
          <w:lang w:val="hr-HR"/>
        </w:rPr>
        <w:t>om</w:t>
      </w:r>
      <w:r w:rsidRPr="004D44F0">
        <w:rPr>
          <w:spacing w:val="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102</w:t>
      </w:r>
      <w:r w:rsidRPr="004D44F0">
        <w:rPr>
          <w:spacing w:val="8"/>
          <w:w w:val="105"/>
          <w:sz w:val="24"/>
          <w:szCs w:val="24"/>
          <w:lang w:val="hr-HR"/>
        </w:rPr>
        <w:t>,</w:t>
      </w:r>
      <w:r w:rsidRPr="004D44F0">
        <w:rPr>
          <w:spacing w:val="-37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9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4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</w:t>
      </w:r>
      <w:r w:rsidRPr="004D44F0">
        <w:rPr>
          <w:spacing w:val="4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se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sastoji od: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kupaone,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4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</w:t>
      </w:r>
      <w:r w:rsidRPr="004D44F0">
        <w:rPr>
          <w:spacing w:val="4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kuhinje,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ostave,</w:t>
      </w:r>
      <w:r w:rsidRPr="004D44F0">
        <w:rPr>
          <w:spacing w:val="3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terase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kupaone,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sobe,</w:t>
      </w:r>
      <w:r w:rsidRPr="004D44F0">
        <w:rPr>
          <w:w w:val="101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prvom</w:t>
      </w:r>
      <w:r w:rsidRPr="004D44F0">
        <w:rPr>
          <w:spacing w:val="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boravka,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balkona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kome</w:t>
      </w:r>
      <w:r w:rsidRPr="004D44F0">
        <w:rPr>
          <w:w w:val="104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pripada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</w:t>
      </w:r>
      <w:r w:rsidRPr="004D44F0">
        <w:rPr>
          <w:spacing w:val="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mjesto</w:t>
      </w:r>
      <w:r w:rsidRPr="004D44F0">
        <w:rPr>
          <w:spacing w:val="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P4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površini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13,74</w:t>
      </w:r>
      <w:r w:rsidRPr="004D44F0">
        <w:rPr>
          <w:spacing w:val="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elaboratu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označeno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smeđom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bojom.</w:t>
      </w:r>
    </w:p>
    <w:p w:rsidRDefault="000443C1" w:rsidP="005B556B" w:rsidR="005B556B" w:rsidRPr="004D44F0">
      <w:pPr>
        <w:numPr>
          <w:ilvl w:val="0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Kupoprodajni</w:t>
      </w:r>
      <w:r w:rsidRPr="004D44F0">
        <w:rPr>
          <w:spacing w:val="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ugovor</w:t>
      </w:r>
      <w:r w:rsidRPr="004D44F0">
        <w:rPr>
          <w:spacing w:val="2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sklopljen</w:t>
      </w:r>
      <w:r w:rsidRPr="004D44F0">
        <w:rPr>
          <w:spacing w:val="3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08.03.20</w:t>
      </w:r>
      <w:r w:rsidRPr="004D44F0">
        <w:rPr>
          <w:spacing w:val="-3"/>
          <w:sz w:val="24"/>
          <w:szCs w:val="24"/>
          <w:lang w:val="hr-HR"/>
        </w:rPr>
        <w:t>1</w:t>
      </w:r>
      <w:r w:rsidRPr="004D44F0">
        <w:rPr>
          <w:sz w:val="24"/>
          <w:szCs w:val="24"/>
          <w:lang w:val="hr-HR"/>
        </w:rPr>
        <w:t>3.g.,</w:t>
      </w:r>
      <w:r w:rsidRPr="004D44F0">
        <w:rPr>
          <w:spacing w:val="4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na</w:t>
      </w:r>
      <w:r w:rsidRPr="004D44F0">
        <w:rPr>
          <w:spacing w:val="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kojem</w:t>
      </w:r>
      <w:r w:rsidRPr="004D44F0">
        <w:rPr>
          <w:spacing w:val="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je</w:t>
      </w:r>
      <w:r w:rsidRPr="004D44F0">
        <w:rPr>
          <w:spacing w:val="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prodavatelj</w:t>
      </w:r>
      <w:r w:rsidRPr="004D44F0">
        <w:rPr>
          <w:spacing w:val="4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ovjerio</w:t>
      </w:r>
      <w:r w:rsidRPr="004D44F0">
        <w:rPr>
          <w:spacing w:val="5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potpis</w:t>
      </w:r>
      <w:r w:rsidRPr="004D44F0">
        <w:rPr>
          <w:spacing w:val="3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dana</w:t>
      </w:r>
      <w:r w:rsidRPr="004D44F0">
        <w:rPr>
          <w:spacing w:val="7"/>
          <w:sz w:val="24"/>
          <w:szCs w:val="24"/>
          <w:lang w:val="hr-HR"/>
        </w:rPr>
        <w:t xml:space="preserve"> </w:t>
      </w:r>
      <w:r w:rsidR="00D62B9B" w:rsidRPr="004D44F0">
        <w:rPr>
          <w:spacing w:val="-40"/>
          <w:sz w:val="24"/>
          <w:szCs w:val="24"/>
          <w:lang w:val="hr-HR"/>
        </w:rPr>
        <w:t>1</w:t>
      </w:r>
      <w:r w:rsidRPr="004D44F0">
        <w:rPr>
          <w:sz w:val="24"/>
          <w:szCs w:val="24"/>
          <w:lang w:val="hr-HR"/>
        </w:rPr>
        <w:t>8.03.2013.g.</w:t>
      </w:r>
      <w:r w:rsidRPr="004D44F0">
        <w:rPr>
          <w:spacing w:val="4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pod</w:t>
      </w:r>
      <w:r w:rsidRPr="004D44F0">
        <w:rPr>
          <w:w w:val="99"/>
          <w:sz w:val="24"/>
          <w:szCs w:val="24"/>
          <w:lang w:val="hr-HR"/>
        </w:rPr>
        <w:t xml:space="preserve"> </w:t>
      </w:r>
      <w:r w:rsidRPr="004D44F0">
        <w:rPr>
          <w:spacing w:val="-1"/>
          <w:sz w:val="24"/>
          <w:szCs w:val="24"/>
          <w:lang w:val="hr-HR"/>
        </w:rPr>
        <w:t>OV-3116/2013</w:t>
      </w:r>
      <w:r w:rsidRPr="004D44F0">
        <w:rPr>
          <w:spacing w:val="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kod</w:t>
      </w:r>
      <w:r w:rsidRPr="004D44F0">
        <w:rPr>
          <w:spacing w:val="1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javnog</w:t>
      </w:r>
      <w:r w:rsidRPr="004D44F0">
        <w:rPr>
          <w:spacing w:val="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bilježnika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Ilinke</w:t>
      </w:r>
      <w:r w:rsidRPr="004D44F0">
        <w:rPr>
          <w:spacing w:val="4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Lisonek</w:t>
      </w:r>
      <w:r w:rsidRPr="004D44F0">
        <w:rPr>
          <w:spacing w:val="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iz</w:t>
      </w:r>
      <w:r w:rsidRPr="004D44F0">
        <w:rPr>
          <w:spacing w:val="3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Zagreba,</w:t>
      </w:r>
      <w:r w:rsidRPr="004D44F0">
        <w:rPr>
          <w:spacing w:val="5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Trg</w:t>
      </w:r>
      <w:r w:rsidRPr="004D44F0">
        <w:rPr>
          <w:spacing w:val="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hrvatskih</w:t>
      </w:r>
      <w:r w:rsidRPr="004D44F0">
        <w:rPr>
          <w:spacing w:val="5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velikana</w:t>
      </w:r>
      <w:r w:rsidRPr="004D44F0">
        <w:rPr>
          <w:spacing w:val="1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4,</w:t>
      </w:r>
      <w:r w:rsidRPr="004D44F0">
        <w:rPr>
          <w:spacing w:val="4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a</w:t>
      </w:r>
      <w:r w:rsidRPr="004D44F0">
        <w:rPr>
          <w:spacing w:val="28"/>
          <w:w w:val="8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kojim</w:t>
      </w:r>
      <w:r w:rsidRPr="004D44F0">
        <w:rPr>
          <w:spacing w:val="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je</w:t>
      </w:r>
      <w:r w:rsidRPr="004D44F0">
        <w:rPr>
          <w:spacing w:val="5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 xml:space="preserve">ugovorom </w:t>
      </w:r>
      <w:r w:rsidRPr="004D44F0">
        <w:rPr>
          <w:spacing w:val="5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prodavatelj</w:t>
      </w:r>
      <w:r w:rsidRPr="004D44F0">
        <w:rPr>
          <w:spacing w:val="4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prodao</w:t>
      </w:r>
      <w:r w:rsidRPr="004D44F0">
        <w:rPr>
          <w:spacing w:val="3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kupcu: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ETAŽA</w:t>
      </w:r>
      <w:r w:rsidRPr="004D44F0">
        <w:rPr>
          <w:spacing w:val="-3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:</w:t>
      </w:r>
      <w:r w:rsidRPr="004D44F0">
        <w:rPr>
          <w:spacing w:val="-36"/>
          <w:w w:val="105"/>
          <w:sz w:val="24"/>
          <w:szCs w:val="24"/>
          <w:lang w:val="hr-HR"/>
        </w:rPr>
        <w:t xml:space="preserve"> </w:t>
      </w:r>
      <w:r w:rsidRPr="004D44F0">
        <w:rPr>
          <w:spacing w:val="-3"/>
          <w:sz w:val="24"/>
          <w:szCs w:val="24"/>
          <w:lang w:val="hr-HR"/>
        </w:rPr>
        <w:t>24921/100000</w:t>
      </w:r>
      <w:r w:rsidRPr="004D44F0">
        <w:rPr>
          <w:spacing w:val="-2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dijela</w:t>
      </w:r>
      <w:r w:rsidRPr="004D44F0">
        <w:rPr>
          <w:spacing w:val="-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nekretnine</w:t>
      </w:r>
      <w:r w:rsidRPr="004D44F0">
        <w:rPr>
          <w:spacing w:val="-2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označene</w:t>
      </w:r>
      <w:r w:rsidRPr="004D44F0">
        <w:rPr>
          <w:spacing w:val="-1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kao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k.</w:t>
      </w:r>
      <w:r w:rsidR="004667A0" w:rsidRPr="004D44F0">
        <w:rPr>
          <w:sz w:val="24"/>
          <w:szCs w:val="24"/>
          <w:lang w:val="hr-HR"/>
        </w:rPr>
        <w:t>č</w:t>
      </w:r>
      <w:r w:rsidRPr="004D44F0">
        <w:rPr>
          <w:sz w:val="24"/>
          <w:szCs w:val="24"/>
          <w:lang w:val="hr-HR"/>
        </w:rPr>
        <w:t>.br.</w:t>
      </w:r>
      <w:r w:rsidRPr="004D44F0">
        <w:rPr>
          <w:spacing w:val="-2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872/5</w:t>
      </w:r>
      <w:r w:rsidRPr="004D44F0">
        <w:rPr>
          <w:spacing w:val="-17"/>
          <w:sz w:val="24"/>
          <w:szCs w:val="24"/>
          <w:lang w:val="hr-HR"/>
        </w:rPr>
        <w:t xml:space="preserve"> </w:t>
      </w:r>
      <w:r w:rsidR="0042474C" w:rsidRPr="004D44F0">
        <w:rPr>
          <w:sz w:val="24"/>
          <w:szCs w:val="24"/>
          <w:lang w:val="hr-HR"/>
        </w:rPr>
        <w:t>kuć</w:t>
      </w:r>
      <w:r w:rsidRPr="004D44F0">
        <w:rPr>
          <w:sz w:val="24"/>
          <w:szCs w:val="24"/>
          <w:lang w:val="hr-HR"/>
        </w:rPr>
        <w:t>a</w:t>
      </w:r>
      <w:r w:rsidRPr="004D44F0">
        <w:rPr>
          <w:spacing w:val="-21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34"/>
          <w:w w:val="10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dvorište,</w:t>
      </w:r>
      <w:r w:rsidRPr="004D44F0">
        <w:rPr>
          <w:spacing w:val="-1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površine</w:t>
      </w:r>
      <w:r w:rsidRPr="004D44F0">
        <w:rPr>
          <w:spacing w:val="-2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641</w:t>
      </w:r>
      <w:r w:rsidRPr="004D44F0">
        <w:rPr>
          <w:spacing w:val="-3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-2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upisano</w:t>
      </w:r>
      <w:r w:rsidRPr="004D44F0">
        <w:rPr>
          <w:spacing w:val="28"/>
          <w:w w:val="9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-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z.k.ul.br.</w:t>
      </w:r>
      <w:r w:rsidRPr="004D44F0">
        <w:rPr>
          <w:spacing w:val="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4072</w:t>
      </w:r>
      <w:r w:rsidRPr="004D44F0">
        <w:rPr>
          <w:spacing w:val="10"/>
          <w:sz w:val="24"/>
          <w:szCs w:val="24"/>
          <w:lang w:val="hr-HR"/>
        </w:rPr>
        <w:t xml:space="preserve"> </w:t>
      </w:r>
      <w:r w:rsidRPr="004D44F0">
        <w:rPr>
          <w:spacing w:val="-5"/>
          <w:sz w:val="24"/>
          <w:szCs w:val="24"/>
          <w:lang w:val="hr-HR"/>
        </w:rPr>
        <w:t>k</w:t>
      </w:r>
      <w:r w:rsidRPr="004D44F0">
        <w:rPr>
          <w:spacing w:val="-4"/>
          <w:sz w:val="24"/>
          <w:szCs w:val="24"/>
          <w:lang w:val="hr-HR"/>
        </w:rPr>
        <w:t>.</w:t>
      </w:r>
      <w:r w:rsidRPr="004D44F0">
        <w:rPr>
          <w:spacing w:val="-6"/>
          <w:sz w:val="24"/>
          <w:szCs w:val="24"/>
          <w:lang w:val="hr-HR"/>
        </w:rPr>
        <w:t>o.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Sveti</w:t>
      </w:r>
      <w:r w:rsidRPr="004D44F0">
        <w:rPr>
          <w:spacing w:val="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Anton,</w:t>
      </w:r>
      <w:r w:rsidRPr="004D44F0">
        <w:rPr>
          <w:spacing w:val="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</w:t>
      </w:r>
      <w:r w:rsidRPr="004D44F0">
        <w:rPr>
          <w:spacing w:val="-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kojim</w:t>
      </w:r>
      <w:r w:rsidRPr="004D44F0">
        <w:rPr>
          <w:spacing w:val="-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je</w:t>
      </w:r>
      <w:r w:rsidRPr="004D44F0">
        <w:rPr>
          <w:spacing w:val="1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neodvojivo</w:t>
      </w:r>
      <w:r w:rsidRPr="004D44F0">
        <w:rPr>
          <w:spacing w:val="1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povezano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10"/>
          <w:w w:val="10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na</w:t>
      </w:r>
      <w:r w:rsidRPr="004D44F0">
        <w:rPr>
          <w:spacing w:val="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istome</w:t>
      </w:r>
      <w:r w:rsidRPr="004D44F0">
        <w:rPr>
          <w:spacing w:val="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uspostavljeno</w:t>
      </w:r>
      <w:r w:rsidRPr="004D44F0">
        <w:rPr>
          <w:spacing w:val="1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pravo vlasništva</w:t>
      </w:r>
      <w:r w:rsidRPr="004D44F0">
        <w:rPr>
          <w:w w:val="9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posebnog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dijela</w:t>
      </w:r>
      <w:r w:rsidRPr="004D44F0">
        <w:rPr>
          <w:spacing w:val="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 xml:space="preserve">nekretnine, </w:t>
      </w:r>
      <w:r w:rsidRPr="004D44F0">
        <w:rPr>
          <w:spacing w:val="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upisanog</w:t>
      </w:r>
      <w:r w:rsidRPr="004D44F0">
        <w:rPr>
          <w:spacing w:val="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-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poduložak</w:t>
      </w:r>
      <w:r w:rsidRPr="004D44F0">
        <w:rPr>
          <w:spacing w:val="19"/>
          <w:sz w:val="24"/>
          <w:szCs w:val="24"/>
          <w:lang w:val="hr-HR"/>
        </w:rPr>
        <w:t xml:space="preserve"> </w:t>
      </w:r>
      <w:r w:rsidRPr="004D44F0">
        <w:rPr>
          <w:spacing w:val="3"/>
          <w:w w:val="105"/>
          <w:sz w:val="24"/>
          <w:szCs w:val="24"/>
          <w:lang w:val="hr-HR"/>
        </w:rPr>
        <w:t>1</w:t>
      </w:r>
      <w:r w:rsidR="0042474C"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spacing w:val="3"/>
          <w:w w:val="105"/>
          <w:sz w:val="24"/>
          <w:szCs w:val="24"/>
          <w:lang w:val="hr-HR"/>
        </w:rPr>
        <w:t>i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to: Stan</w:t>
      </w:r>
      <w:r w:rsidRPr="004D44F0">
        <w:rPr>
          <w:spacing w:val="26"/>
          <w:sz w:val="24"/>
          <w:szCs w:val="24"/>
          <w:lang w:val="hr-HR"/>
        </w:rPr>
        <w:t xml:space="preserve"> </w:t>
      </w:r>
      <w:r w:rsidRPr="004D44F0">
        <w:rPr>
          <w:spacing w:val="-2"/>
          <w:sz w:val="24"/>
          <w:szCs w:val="24"/>
          <w:lang w:val="hr-HR"/>
        </w:rPr>
        <w:t>,,Cl"</w:t>
      </w:r>
      <w:r w:rsidRPr="004D44F0">
        <w:rPr>
          <w:spacing w:val="15"/>
          <w:sz w:val="24"/>
          <w:szCs w:val="24"/>
          <w:lang w:val="hr-HR"/>
        </w:rPr>
        <w:t xml:space="preserve"> </w:t>
      </w:r>
      <w:r w:rsidRPr="004D44F0">
        <w:rPr>
          <w:w w:val="165"/>
          <w:sz w:val="24"/>
          <w:szCs w:val="24"/>
          <w:lang w:val="hr-HR"/>
        </w:rPr>
        <w:t>-</w:t>
      </w:r>
      <w:r w:rsidRPr="004D44F0">
        <w:rPr>
          <w:spacing w:val="-27"/>
          <w:w w:val="16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troetažni</w:t>
      </w:r>
      <w:r w:rsidRPr="004D44F0">
        <w:rPr>
          <w:spacing w:val="4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stan</w:t>
      </w:r>
      <w:r w:rsidRPr="004D44F0">
        <w:rPr>
          <w:spacing w:val="3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2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prizemlju,</w:t>
      </w:r>
      <w:r w:rsidRPr="004D44F0">
        <w:rPr>
          <w:spacing w:val="3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na</w:t>
      </w:r>
      <w:r w:rsidRPr="004D44F0">
        <w:rPr>
          <w:spacing w:val="3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katu</w:t>
      </w:r>
      <w:r w:rsidRPr="004D44F0">
        <w:rPr>
          <w:spacing w:val="2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</w:t>
      </w:r>
      <w:r w:rsidRPr="004D44F0">
        <w:rPr>
          <w:spacing w:val="1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drugom</w:t>
      </w:r>
      <w:r w:rsidRPr="004D44F0">
        <w:rPr>
          <w:spacing w:val="4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katu,</w:t>
      </w:r>
      <w:r w:rsidRPr="004D44F0">
        <w:rPr>
          <w:spacing w:val="2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od</w:t>
      </w:r>
      <w:r w:rsidRPr="004D44F0">
        <w:rPr>
          <w:spacing w:val="42"/>
          <w:sz w:val="24"/>
          <w:szCs w:val="24"/>
          <w:lang w:val="hr-HR"/>
        </w:rPr>
        <w:t xml:space="preserve"> </w:t>
      </w:r>
      <w:r w:rsidRPr="004D44F0">
        <w:rPr>
          <w:spacing w:val="-9"/>
          <w:sz w:val="24"/>
          <w:szCs w:val="24"/>
          <w:lang w:val="hr-HR"/>
        </w:rPr>
        <w:t>101</w:t>
      </w:r>
      <w:r w:rsidRPr="004D44F0">
        <w:rPr>
          <w:spacing w:val="-6"/>
          <w:sz w:val="24"/>
          <w:szCs w:val="24"/>
          <w:lang w:val="hr-HR"/>
        </w:rPr>
        <w:t>,</w:t>
      </w:r>
      <w:r w:rsidRPr="004D44F0">
        <w:rPr>
          <w:spacing w:val="-10"/>
          <w:sz w:val="24"/>
          <w:szCs w:val="24"/>
          <w:lang w:val="hr-HR"/>
        </w:rPr>
        <w:t>57</w:t>
      </w:r>
      <w:r w:rsidRPr="004D44F0">
        <w:rPr>
          <w:spacing w:val="3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3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koji</w:t>
      </w:r>
      <w:r w:rsidRPr="004D44F0">
        <w:rPr>
          <w:spacing w:val="2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se</w:t>
      </w:r>
      <w:r w:rsidRPr="004D44F0">
        <w:rPr>
          <w:spacing w:val="3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sastoji</w:t>
      </w:r>
      <w:r w:rsidRPr="004D44F0">
        <w:rPr>
          <w:spacing w:val="3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od:</w:t>
      </w:r>
      <w:r w:rsidRPr="004D44F0">
        <w:rPr>
          <w:spacing w:val="3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hodnika,</w:t>
      </w:r>
      <w:r w:rsidRPr="004D44F0">
        <w:rPr>
          <w:spacing w:val="22"/>
          <w:w w:val="9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kupaonice,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dnevnog</w:t>
      </w:r>
      <w:r w:rsidRPr="004D44F0">
        <w:rPr>
          <w:spacing w:val="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boravka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</w:t>
      </w:r>
      <w:r w:rsidRPr="004D44F0">
        <w:rPr>
          <w:spacing w:val="-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kuhinje,</w:t>
      </w:r>
      <w:r w:rsidRPr="004D44F0">
        <w:rPr>
          <w:spacing w:val="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ostave,</w:t>
      </w:r>
      <w:r w:rsidRPr="004D44F0">
        <w:rPr>
          <w:spacing w:val="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terase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prizemlju,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hodnika,</w:t>
      </w:r>
      <w:r w:rsidRPr="004D44F0">
        <w:rPr>
          <w:spacing w:val="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kupaonice,</w:t>
      </w:r>
      <w:r w:rsidRPr="004D44F0">
        <w:rPr>
          <w:spacing w:val="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sobe,</w:t>
      </w:r>
      <w:r w:rsidRPr="004D44F0">
        <w:rPr>
          <w:spacing w:val="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sobe</w:t>
      </w:r>
      <w:r w:rsidRPr="004D44F0">
        <w:rPr>
          <w:spacing w:val="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na</w:t>
      </w:r>
      <w:r w:rsidRPr="004D44F0">
        <w:rPr>
          <w:spacing w:val="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prvom</w:t>
      </w:r>
      <w:r w:rsidRPr="004D44F0">
        <w:rPr>
          <w:w w:val="9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katu,</w:t>
      </w:r>
      <w:r w:rsidRPr="004D44F0">
        <w:rPr>
          <w:spacing w:val="-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hodnika,</w:t>
      </w:r>
      <w:r w:rsidRPr="004D44F0">
        <w:rPr>
          <w:spacing w:val="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kupaonice,</w:t>
      </w:r>
      <w:r w:rsidRPr="004D44F0">
        <w:rPr>
          <w:spacing w:val="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kuhinje i</w:t>
      </w:r>
      <w:r w:rsidRPr="004D44F0">
        <w:rPr>
          <w:spacing w:val="-1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dnevnog</w:t>
      </w:r>
      <w:r w:rsidRPr="004D44F0">
        <w:rPr>
          <w:spacing w:val="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boravka,</w:t>
      </w:r>
      <w:r w:rsidRPr="004D44F0">
        <w:rPr>
          <w:spacing w:val="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balkona</w:t>
      </w:r>
      <w:r w:rsidRPr="004D44F0">
        <w:rPr>
          <w:spacing w:val="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na</w:t>
      </w:r>
      <w:r w:rsidRPr="004D44F0">
        <w:rPr>
          <w:spacing w:val="-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drugom</w:t>
      </w:r>
      <w:r w:rsidRPr="004D44F0">
        <w:rPr>
          <w:spacing w:val="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katu,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parkirno</w:t>
      </w:r>
      <w:r w:rsidRPr="004D44F0">
        <w:rPr>
          <w:spacing w:val="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mjesto</w:t>
      </w:r>
      <w:r w:rsidRPr="004D44F0">
        <w:rPr>
          <w:spacing w:val="-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oznake</w:t>
      </w:r>
      <w:r w:rsidRPr="004D44F0">
        <w:rPr>
          <w:spacing w:val="9"/>
          <w:sz w:val="24"/>
          <w:szCs w:val="24"/>
          <w:lang w:val="hr-HR"/>
        </w:rPr>
        <w:t xml:space="preserve"> </w:t>
      </w:r>
      <w:r w:rsidRPr="004D44F0">
        <w:rPr>
          <w:spacing w:val="-4"/>
          <w:sz w:val="24"/>
          <w:szCs w:val="24"/>
          <w:lang w:val="hr-HR"/>
        </w:rPr>
        <w:t>Pl</w:t>
      </w:r>
      <w:r w:rsidRPr="004D44F0">
        <w:rPr>
          <w:spacing w:val="-5"/>
          <w:sz w:val="24"/>
          <w:szCs w:val="24"/>
          <w:lang w:val="hr-HR"/>
        </w:rPr>
        <w:t>a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20"/>
          <w:w w:val="9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površini</w:t>
      </w:r>
      <w:r w:rsidRPr="004D44F0">
        <w:rPr>
          <w:spacing w:val="-1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od</w:t>
      </w:r>
      <w:r w:rsidRPr="004D44F0">
        <w:rPr>
          <w:spacing w:val="-5"/>
          <w:sz w:val="24"/>
          <w:szCs w:val="24"/>
          <w:lang w:val="hr-HR"/>
        </w:rPr>
        <w:t xml:space="preserve"> </w:t>
      </w:r>
      <w:r w:rsidRPr="004D44F0">
        <w:rPr>
          <w:spacing w:val="-34"/>
          <w:sz w:val="24"/>
          <w:szCs w:val="24"/>
          <w:lang w:val="hr-HR"/>
        </w:rPr>
        <w:t>1</w:t>
      </w:r>
      <w:r w:rsidRPr="004D44F0">
        <w:rPr>
          <w:sz w:val="24"/>
          <w:szCs w:val="24"/>
          <w:lang w:val="hr-HR"/>
        </w:rPr>
        <w:t>2,00</w:t>
      </w:r>
      <w:r w:rsidRPr="004D44F0">
        <w:rPr>
          <w:spacing w:val="-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-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parkirno</w:t>
      </w:r>
      <w:r w:rsidRPr="004D44F0">
        <w:rPr>
          <w:spacing w:val="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mjesto</w:t>
      </w:r>
      <w:r w:rsidRPr="004D44F0">
        <w:rPr>
          <w:spacing w:val="-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</w:t>
      </w:r>
      <w:r w:rsidRPr="004D44F0">
        <w:rPr>
          <w:spacing w:val="-6"/>
          <w:sz w:val="24"/>
          <w:szCs w:val="24"/>
          <w:lang w:val="hr-HR"/>
        </w:rPr>
        <w:t>l</w:t>
      </w:r>
      <w:r w:rsidRPr="004D44F0">
        <w:rPr>
          <w:sz w:val="24"/>
          <w:szCs w:val="24"/>
          <w:lang w:val="hr-HR"/>
        </w:rPr>
        <w:t>b</w:t>
      </w:r>
      <w:r w:rsidRPr="004D44F0">
        <w:rPr>
          <w:spacing w:val="-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-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površini</w:t>
      </w:r>
      <w:r w:rsidRPr="004D44F0">
        <w:rPr>
          <w:spacing w:val="-14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od</w:t>
      </w:r>
      <w:r w:rsidRPr="004D44F0">
        <w:rPr>
          <w:spacing w:val="-4"/>
          <w:sz w:val="24"/>
          <w:szCs w:val="24"/>
          <w:lang w:val="hr-HR"/>
        </w:rPr>
        <w:t xml:space="preserve"> </w:t>
      </w:r>
      <w:r w:rsidRPr="004D44F0">
        <w:rPr>
          <w:spacing w:val="-35"/>
          <w:sz w:val="24"/>
          <w:szCs w:val="24"/>
          <w:lang w:val="hr-HR"/>
        </w:rPr>
        <w:t>1</w:t>
      </w:r>
      <w:r w:rsidRPr="004D44F0">
        <w:rPr>
          <w:sz w:val="24"/>
          <w:szCs w:val="24"/>
          <w:lang w:val="hr-HR"/>
        </w:rPr>
        <w:t>2,00</w:t>
      </w:r>
      <w:r w:rsidR="0042474C" w:rsidRPr="004D44F0">
        <w:rPr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-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-1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elaboratu</w:t>
      </w:r>
      <w:r w:rsidRPr="004D44F0">
        <w:rPr>
          <w:spacing w:val="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sve</w:t>
      </w:r>
      <w:r w:rsidRPr="004D44F0">
        <w:rPr>
          <w:spacing w:val="-1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označeno</w:t>
      </w:r>
      <w:r w:rsidRPr="004D44F0">
        <w:rPr>
          <w:spacing w:val="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ljubičastom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bojom,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w w:val="110"/>
          <w:sz w:val="24"/>
          <w:szCs w:val="24"/>
          <w:lang w:val="hr-HR"/>
        </w:rPr>
      </w:pPr>
      <w:r w:rsidRPr="004D44F0">
        <w:rPr>
          <w:w w:val="105"/>
          <w:sz w:val="24"/>
          <w:szCs w:val="24"/>
          <w:lang w:val="hr-HR"/>
        </w:rPr>
        <w:t>ETAŽA: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25010/100000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4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označene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kao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k.</w:t>
      </w:r>
      <w:r w:rsidR="004667A0" w:rsidRPr="004D44F0">
        <w:rPr>
          <w:spacing w:val="-1"/>
          <w:w w:val="105"/>
          <w:sz w:val="24"/>
          <w:szCs w:val="24"/>
          <w:lang w:val="hr-HR"/>
        </w:rPr>
        <w:t>č</w:t>
      </w:r>
      <w:r w:rsidRPr="004D44F0">
        <w:rPr>
          <w:spacing w:val="-1"/>
          <w:w w:val="105"/>
          <w:sz w:val="24"/>
          <w:szCs w:val="24"/>
          <w:lang w:val="hr-HR"/>
        </w:rPr>
        <w:t>.br.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872/5,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kuća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dvorište,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površine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641</w:t>
      </w:r>
      <w:r w:rsidRPr="004D44F0">
        <w:rPr>
          <w:spacing w:val="24"/>
          <w:w w:val="113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4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z.k.ul.br.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4072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k.o.</w:t>
      </w:r>
      <w:r w:rsidRPr="004D44F0">
        <w:rPr>
          <w:spacing w:val="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4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povezano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 na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istome uspostavljeno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4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nekretnine,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2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 xml:space="preserve">to: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,,C2"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3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11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4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10</w:t>
      </w:r>
      <w:r w:rsidRPr="004D44F0">
        <w:rPr>
          <w:spacing w:val="-28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,93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od:</w:t>
      </w:r>
      <w:r w:rsidRPr="004D44F0">
        <w:rPr>
          <w:w w:val="113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5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dnevnog 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boravka 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4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terase 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3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prizemlju, 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5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w w:val="108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3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11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3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balkona</w:t>
      </w:r>
      <w:r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w w:val="112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4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te 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parkirno mjesto 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P2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površini 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od </w:t>
      </w:r>
      <w:r w:rsidRPr="004D44F0">
        <w:rPr>
          <w:spacing w:val="-32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2,39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 u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 sve označeno</w:t>
      </w:r>
      <w:r w:rsidRPr="004D44F0">
        <w:rPr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zelenom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bojom,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05"/>
          <w:sz w:val="24"/>
          <w:szCs w:val="24"/>
          <w:lang w:val="hr-HR"/>
        </w:rPr>
        <w:t>ETAŽA: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spacing w:val="-1"/>
          <w:w w:val="105"/>
          <w:sz w:val="24"/>
          <w:szCs w:val="24"/>
          <w:lang w:val="hr-HR"/>
        </w:rPr>
        <w:t>25010/100000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3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</w:t>
      </w:r>
      <w:r w:rsidRPr="004D44F0">
        <w:rPr>
          <w:spacing w:val="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označene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kao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</w:t>
      </w:r>
      <w:r w:rsidR="004667A0" w:rsidRPr="004D44F0">
        <w:rPr>
          <w:w w:val="105"/>
          <w:sz w:val="24"/>
          <w:szCs w:val="24"/>
          <w:lang w:val="hr-HR"/>
        </w:rPr>
        <w:t>č</w:t>
      </w:r>
      <w:r w:rsidRPr="004D44F0">
        <w:rPr>
          <w:w w:val="105"/>
          <w:sz w:val="24"/>
          <w:szCs w:val="24"/>
          <w:lang w:val="hr-HR"/>
        </w:rPr>
        <w:t>.br.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872/5,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kuća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dvorište, površine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641</w:t>
      </w:r>
      <w:r w:rsidRPr="004D44F0">
        <w:rPr>
          <w:spacing w:val="22"/>
          <w:w w:val="111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z.k.ul.br.</w:t>
      </w:r>
      <w:r w:rsidRPr="004D44F0">
        <w:rPr>
          <w:spacing w:val="3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4072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k.o.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-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povezano</w:t>
      </w:r>
      <w:r w:rsidRPr="004D44F0">
        <w:rPr>
          <w:spacing w:val="2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 istome</w:t>
      </w:r>
      <w:r w:rsidRPr="004D44F0">
        <w:rPr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3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nekretnine,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 u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3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to: Stan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,,C3" -</w:t>
      </w:r>
      <w:r w:rsidRPr="004D44F0">
        <w:rPr>
          <w:spacing w:val="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troetažni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stan</w:t>
      </w:r>
      <w:r w:rsidRPr="004D44F0">
        <w:rPr>
          <w:spacing w:val="5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 na</w:t>
      </w:r>
      <w:r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10</w:t>
      </w:r>
      <w:r w:rsidRPr="004D44F0">
        <w:rPr>
          <w:spacing w:val="-29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,93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</w:t>
      </w:r>
      <w:r w:rsidRPr="004D44F0">
        <w:rPr>
          <w:spacing w:val="4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se</w:t>
      </w:r>
      <w:r w:rsidRPr="004D44F0">
        <w:rPr>
          <w:spacing w:val="4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sastoji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od:</w:t>
      </w:r>
      <w:r w:rsidRPr="004D44F0">
        <w:rPr>
          <w:w w:val="109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kupaone,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4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kuhinje,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ostave,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terase</w:t>
      </w:r>
      <w:r w:rsidRPr="004D44F0">
        <w:rPr>
          <w:spacing w:val="3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kupaone,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sobe,</w:t>
      </w:r>
      <w:r w:rsidRPr="004D44F0">
        <w:rPr>
          <w:w w:val="101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</w:t>
      </w:r>
      <w:r w:rsidRPr="004D44F0">
        <w:rPr>
          <w:spacing w:val="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3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lastRenderedPageBreak/>
        <w:t>prvom</w:t>
      </w:r>
      <w:r w:rsidRPr="004D44F0">
        <w:rPr>
          <w:spacing w:val="4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4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</w:t>
      </w:r>
      <w:r w:rsidRPr="004D44F0">
        <w:rPr>
          <w:spacing w:val="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4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boravka,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balkona</w:t>
      </w:r>
      <w:r w:rsidRPr="004D44F0">
        <w:rPr>
          <w:spacing w:val="4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4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</w:t>
      </w:r>
      <w:r w:rsidRPr="004D44F0">
        <w:rPr>
          <w:w w:val="106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mjesto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P3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površini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spacing w:val="-39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2,00</w:t>
      </w:r>
      <w:r w:rsidR="0042474C" w:rsidRPr="004D44F0">
        <w:rPr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elaboratu</w:t>
      </w:r>
      <w:r w:rsidRPr="004D44F0">
        <w:rPr>
          <w:spacing w:val="2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označeno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roza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bojom,</w:t>
      </w:r>
    </w:p>
    <w:p w:rsidRDefault="000443C1" w:rsidP="000443C1" w:rsidR="000443C1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ETAŽA: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spacing w:val="-2"/>
          <w:w w:val="110"/>
          <w:sz w:val="24"/>
          <w:szCs w:val="24"/>
          <w:lang w:val="hr-HR"/>
        </w:rPr>
        <w:t>25059/1</w:t>
      </w:r>
      <w:r w:rsidRPr="004D44F0">
        <w:rPr>
          <w:spacing w:val="-3"/>
          <w:w w:val="110"/>
          <w:sz w:val="24"/>
          <w:szCs w:val="24"/>
          <w:lang w:val="hr-HR"/>
        </w:rPr>
        <w:t>00000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označene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spacing w:val="-3"/>
          <w:w w:val="110"/>
          <w:sz w:val="24"/>
          <w:szCs w:val="24"/>
          <w:lang w:val="hr-HR"/>
        </w:rPr>
        <w:t>k.</w:t>
      </w:r>
      <w:r w:rsidR="004667A0" w:rsidRPr="004D44F0">
        <w:rPr>
          <w:spacing w:val="-3"/>
          <w:w w:val="110"/>
          <w:sz w:val="24"/>
          <w:szCs w:val="24"/>
          <w:lang w:val="hr-HR"/>
        </w:rPr>
        <w:t>č</w:t>
      </w:r>
      <w:r w:rsidRPr="004D44F0">
        <w:rPr>
          <w:spacing w:val="-2"/>
          <w:w w:val="110"/>
          <w:sz w:val="24"/>
          <w:szCs w:val="24"/>
          <w:lang w:val="hr-HR"/>
        </w:rPr>
        <w:t>.br.</w:t>
      </w:r>
      <w:r w:rsidRPr="004D44F0">
        <w:rPr>
          <w:spacing w:val="-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872/5,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kuća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2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dvorište,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površine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641</w:t>
      </w:r>
      <w:r w:rsidRPr="004D44F0">
        <w:rPr>
          <w:spacing w:val="24"/>
          <w:w w:val="114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upisana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z.k.ul.br.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4072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spacing w:val="-6"/>
          <w:w w:val="110"/>
          <w:sz w:val="24"/>
          <w:szCs w:val="24"/>
          <w:lang w:val="hr-HR"/>
        </w:rPr>
        <w:t>k</w:t>
      </w:r>
      <w:r w:rsidRPr="004D44F0">
        <w:rPr>
          <w:spacing w:val="-5"/>
          <w:w w:val="110"/>
          <w:sz w:val="24"/>
          <w:szCs w:val="24"/>
          <w:lang w:val="hr-HR"/>
        </w:rPr>
        <w:t>.</w:t>
      </w:r>
      <w:r w:rsidRPr="004D44F0">
        <w:rPr>
          <w:spacing w:val="-6"/>
          <w:w w:val="110"/>
          <w:sz w:val="24"/>
          <w:szCs w:val="24"/>
          <w:lang w:val="hr-HR"/>
        </w:rPr>
        <w:t>o</w:t>
      </w:r>
      <w:r w:rsidRPr="004D44F0">
        <w:rPr>
          <w:spacing w:val="-5"/>
          <w:w w:val="110"/>
          <w:sz w:val="24"/>
          <w:szCs w:val="24"/>
          <w:lang w:val="hr-HR"/>
        </w:rPr>
        <w:t>.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Sveti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Anton,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kojim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neodvojivo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povezano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42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istome</w:t>
      </w:r>
      <w:r w:rsidRPr="004D44F0">
        <w:rPr>
          <w:spacing w:val="21"/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uspostavljeno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pravo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vlasništva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posebnog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nekretnine,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upisanog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poduložak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7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to: </w:t>
      </w:r>
      <w:r w:rsidR="00D668A1">
        <w:rPr>
          <w:noProof/>
          <w:sz w:val="24"/>
          <w:szCs w:val="24"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31" id="Text Box 17" style="position:absolute;left:0;text-align:left;margin-left:529.85pt;margin-top:42.4pt;width:10.15pt;height:4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">
            <v:textbox inset="0,0,0,0">
              <w:txbxContent>
                <w:p w:rsidRDefault="004667A0" w:rsidP="000443C1" w:rsidR="004667A0">
                  <w:pPr>
                    <w:spacing w:lineRule="exact" w:line="800"/>
                    <w:rPr>
                      <w:sz w:val="80"/>
                      <w:szCs w:val="80"/>
                    </w:rPr>
                  </w:pPr>
                  <w:r>
                    <w:rPr>
                      <w:color w:val="C1C8D4"/>
                      <w:w w:val="75"/>
                      <w:sz w:val="80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,,C4"</w:t>
      </w:r>
      <w:r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4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3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102,13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od:</w:t>
      </w:r>
      <w:r w:rsidRPr="004D44F0">
        <w:rPr>
          <w:w w:val="113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11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terase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w w:val="104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4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4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</w:t>
      </w:r>
      <w:r w:rsidRPr="004D44F0">
        <w:rPr>
          <w:spacing w:val="3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11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5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</w:t>
      </w:r>
      <w:r w:rsidRPr="004D44F0">
        <w:rPr>
          <w:spacing w:val="3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balkona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4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w w:val="111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P4</w:t>
      </w:r>
      <w:r w:rsidRPr="004D44F0">
        <w:rPr>
          <w:spacing w:val="-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-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spacing w:val="-45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-2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Pr="004D44F0">
        <w:rPr>
          <w:spacing w:val="-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-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-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 P4b</w:t>
      </w:r>
      <w:r w:rsidRPr="004D44F0">
        <w:rPr>
          <w:spacing w:val="-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-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spacing w:val="-45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3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označeno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smeđom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</w:t>
      </w:r>
      <w:r w:rsidRPr="004D44F0">
        <w:rPr>
          <w:spacing w:val="11"/>
          <w:w w:val="110"/>
          <w:sz w:val="24"/>
          <w:szCs w:val="24"/>
          <w:lang w:val="hr-HR"/>
        </w:rPr>
        <w:t>m</w:t>
      </w:r>
      <w:r w:rsidRPr="004D44F0">
        <w:rPr>
          <w:w w:val="110"/>
          <w:sz w:val="24"/>
          <w:szCs w:val="24"/>
          <w:lang w:val="hr-HR"/>
        </w:rPr>
        <w:t>.</w:t>
      </w:r>
    </w:p>
    <w:p w:rsidRDefault="004667A0" w:rsidP="005B556B" w:rsidR="000443C1" w:rsidRPr="004D44F0">
      <w:pPr>
        <w:numPr>
          <w:ilvl w:val="0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Kupoprodajni ugovor </w:t>
      </w:r>
      <w:r w:rsidRPr="004D44F0">
        <w:rPr>
          <w:w w:val="105"/>
          <w:sz w:val="24"/>
          <w:szCs w:val="24"/>
          <w:lang w:val="hr-HR"/>
        </w:rPr>
        <w:t>sklopljen 01.04.2013.g., na</w:t>
      </w:r>
      <w:r w:rsidRPr="004D44F0">
        <w:rPr>
          <w:spacing w:val="3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kojem je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prodavatelj ovjerio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potpis</w:t>
      </w:r>
      <w:r w:rsidRPr="004D44F0">
        <w:rPr>
          <w:spacing w:val="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dana</w:t>
      </w:r>
      <w:r w:rsidRPr="004D44F0">
        <w:rPr>
          <w:spacing w:val="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0</w:t>
      </w:r>
      <w:r w:rsidRPr="004D44F0">
        <w:rPr>
          <w:spacing w:val="13"/>
          <w:w w:val="105"/>
          <w:sz w:val="24"/>
          <w:szCs w:val="24"/>
          <w:lang w:val="hr-HR"/>
        </w:rPr>
        <w:t>3</w:t>
      </w:r>
      <w:r w:rsidRPr="004D44F0">
        <w:rPr>
          <w:spacing w:val="-24"/>
          <w:w w:val="105"/>
          <w:sz w:val="24"/>
          <w:szCs w:val="24"/>
          <w:lang w:val="hr-HR"/>
        </w:rPr>
        <w:t>.</w:t>
      </w:r>
      <w:r w:rsidRPr="004D44F0">
        <w:rPr>
          <w:w w:val="105"/>
          <w:sz w:val="24"/>
          <w:szCs w:val="24"/>
          <w:lang w:val="hr-HR"/>
        </w:rPr>
        <w:t>02.20</w:t>
      </w:r>
      <w:r w:rsidRPr="004D44F0">
        <w:rPr>
          <w:spacing w:val="-20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4.g.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</w:t>
      </w:r>
      <w:r w:rsidRPr="004D44F0">
        <w:rPr>
          <w:w w:val="103"/>
          <w:sz w:val="24"/>
          <w:szCs w:val="24"/>
          <w:lang w:val="hr-HR"/>
        </w:rPr>
        <w:t xml:space="preserve"> </w:t>
      </w:r>
      <w:r w:rsidRPr="004D44F0">
        <w:rPr>
          <w:spacing w:val="-3"/>
          <w:w w:val="105"/>
          <w:sz w:val="24"/>
          <w:szCs w:val="24"/>
          <w:lang w:val="hr-HR"/>
        </w:rPr>
        <w:t>OV-636/1</w:t>
      </w:r>
      <w:r w:rsidRPr="004D44F0">
        <w:rPr>
          <w:spacing w:val="-2"/>
          <w:w w:val="105"/>
          <w:sz w:val="24"/>
          <w:szCs w:val="24"/>
          <w:lang w:val="hr-HR"/>
        </w:rPr>
        <w:t>4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kod javnog</w:t>
      </w:r>
      <w:r w:rsidRPr="004D44F0">
        <w:rPr>
          <w:spacing w:val="4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bilježnika</w:t>
      </w:r>
      <w:r w:rsidRPr="004D44F0">
        <w:rPr>
          <w:spacing w:val="3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Milana Glibote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iz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Zagreba,</w:t>
      </w:r>
      <w:r w:rsidRPr="004D44F0">
        <w:rPr>
          <w:spacing w:val="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Trnjanska</w:t>
      </w:r>
      <w:r w:rsidRPr="004D44F0">
        <w:rPr>
          <w:spacing w:val="3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cesta</w:t>
      </w:r>
      <w:r w:rsidRPr="004D44F0">
        <w:rPr>
          <w:spacing w:val="3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23,</w:t>
      </w:r>
      <w:r w:rsidRPr="004D44F0">
        <w:rPr>
          <w:spacing w:val="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</w:t>
      </w:r>
      <w:r w:rsidRPr="004D44F0">
        <w:rPr>
          <w:spacing w:val="2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20"/>
          <w:w w:val="109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ugovorom</w:t>
      </w:r>
      <w:r w:rsidRPr="004D44F0">
        <w:rPr>
          <w:spacing w:val="-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prodavatelj</w:t>
      </w:r>
      <w:r w:rsidRPr="004D44F0">
        <w:rPr>
          <w:spacing w:val="-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prodao kupcu:</w:t>
      </w:r>
    </w:p>
    <w:p w:rsidRDefault="004667A0" w:rsidP="004667A0" w:rsidR="004667A0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spacing w:val="2"/>
          <w:sz w:val="24"/>
          <w:szCs w:val="24"/>
          <w:lang w:val="hr-HR"/>
        </w:rPr>
        <w:t>ETAŽA</w:t>
      </w:r>
      <w:r w:rsidRPr="004D44F0">
        <w:rPr>
          <w:sz w:val="24"/>
          <w:szCs w:val="24"/>
          <w:lang w:val="hr-HR"/>
        </w:rPr>
        <w:t>:</w:t>
      </w:r>
      <w:r w:rsidRPr="004D44F0">
        <w:rPr>
          <w:spacing w:val="-3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25407/100000</w:t>
      </w:r>
      <w:r w:rsidRPr="004D44F0">
        <w:rPr>
          <w:spacing w:val="-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dijela</w:t>
      </w:r>
      <w:r w:rsidRPr="004D44F0">
        <w:rPr>
          <w:spacing w:val="-8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nekretnine</w:t>
      </w:r>
      <w:r w:rsidRPr="004D44F0">
        <w:rPr>
          <w:spacing w:val="-21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označene</w:t>
      </w:r>
      <w:r w:rsidRPr="004D44F0">
        <w:rPr>
          <w:spacing w:val="-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kao</w:t>
      </w:r>
      <w:r w:rsidRPr="004D44F0">
        <w:rPr>
          <w:spacing w:val="-1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k.č.br.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872/4</w:t>
      </w:r>
      <w:r w:rsidRPr="004D44F0">
        <w:rPr>
          <w:spacing w:val="-1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kuća</w:t>
      </w:r>
      <w:r w:rsidRPr="004D44F0">
        <w:rPr>
          <w:spacing w:val="-1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i</w:t>
      </w:r>
      <w:r w:rsidRPr="004D44F0">
        <w:rPr>
          <w:spacing w:val="-2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dvorište, površine</w:t>
      </w:r>
      <w:r w:rsidRPr="004D44F0">
        <w:rPr>
          <w:spacing w:val="-20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665</w:t>
      </w:r>
      <w:r w:rsidRPr="004D44F0">
        <w:rPr>
          <w:spacing w:val="-1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m2,</w:t>
      </w:r>
      <w:r w:rsidRPr="004D44F0">
        <w:rPr>
          <w:spacing w:val="-19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upisano</w:t>
      </w:r>
      <w:r w:rsidRPr="004D44F0">
        <w:rPr>
          <w:spacing w:val="26"/>
          <w:w w:val="9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z.k.ul.br.</w:t>
      </w:r>
      <w:r w:rsidRPr="004D44F0">
        <w:rPr>
          <w:spacing w:val="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4070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spacing w:val="-5"/>
          <w:w w:val="105"/>
          <w:sz w:val="24"/>
          <w:szCs w:val="24"/>
          <w:lang w:val="hr-HR"/>
        </w:rPr>
        <w:t>k.</w:t>
      </w:r>
      <w:r w:rsidRPr="004D44F0">
        <w:rPr>
          <w:spacing w:val="-4"/>
          <w:w w:val="105"/>
          <w:sz w:val="24"/>
          <w:szCs w:val="24"/>
          <w:lang w:val="hr-HR"/>
        </w:rPr>
        <w:t>o.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Sveti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Anton,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</w:t>
      </w:r>
      <w:r w:rsidRPr="004D44F0">
        <w:rPr>
          <w:spacing w:val="-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kojim</w:t>
      </w:r>
      <w:r w:rsidRPr="004D44F0">
        <w:rPr>
          <w:spacing w:val="-3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je</w:t>
      </w:r>
      <w:r w:rsidRPr="004D44F0">
        <w:rPr>
          <w:spacing w:val="-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neodvojivo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povezano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45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istome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uspostavljeno</w:t>
      </w:r>
      <w:r w:rsidRPr="004D44F0">
        <w:rPr>
          <w:spacing w:val="-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pravo</w:t>
      </w:r>
      <w:r w:rsidRPr="004D44F0">
        <w:rPr>
          <w:spacing w:val="-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vlasništva</w:t>
      </w:r>
      <w:r w:rsidRPr="004D44F0">
        <w:rPr>
          <w:spacing w:val="24"/>
          <w:w w:val="9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posebnog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dijela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nekretnine</w:t>
      </w:r>
      <w:r w:rsidRPr="004D44F0">
        <w:rPr>
          <w:spacing w:val="-1"/>
          <w:w w:val="105"/>
          <w:sz w:val="24"/>
          <w:szCs w:val="24"/>
          <w:lang w:val="hr-HR"/>
        </w:rPr>
        <w:t>,</w:t>
      </w:r>
      <w:r w:rsidRPr="004D44F0">
        <w:rPr>
          <w:spacing w:val="-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upisanog</w:t>
      </w:r>
      <w:r w:rsidRPr="004D44F0">
        <w:rPr>
          <w:spacing w:val="-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poduložak</w:t>
      </w:r>
      <w:r w:rsidRPr="004D44F0">
        <w:rPr>
          <w:spacing w:val="-8"/>
          <w:w w:val="105"/>
          <w:sz w:val="24"/>
          <w:szCs w:val="24"/>
          <w:lang w:val="hr-HR"/>
        </w:rPr>
        <w:t xml:space="preserve"> </w:t>
      </w:r>
      <w:r w:rsidRPr="004D44F0">
        <w:rPr>
          <w:spacing w:val="5"/>
          <w:w w:val="105"/>
          <w:sz w:val="24"/>
          <w:szCs w:val="24"/>
          <w:lang w:val="hr-HR"/>
        </w:rPr>
        <w:t xml:space="preserve">1 </w:t>
      </w:r>
      <w:r w:rsidRPr="004D44F0">
        <w:rPr>
          <w:spacing w:val="6"/>
          <w:w w:val="105"/>
          <w:sz w:val="24"/>
          <w:szCs w:val="24"/>
          <w:lang w:val="hr-HR"/>
        </w:rPr>
        <w:t>i</w:t>
      </w:r>
      <w:r w:rsidRPr="004D44F0">
        <w:rPr>
          <w:spacing w:val="-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to: Stan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,,</w:t>
      </w:r>
      <w:r w:rsidR="00D62B9B" w:rsidRPr="004D44F0">
        <w:rPr>
          <w:w w:val="105"/>
          <w:sz w:val="24"/>
          <w:szCs w:val="24"/>
          <w:lang w:val="hr-HR"/>
        </w:rPr>
        <w:t>D</w:t>
      </w:r>
      <w:r w:rsidRPr="004D44F0">
        <w:rPr>
          <w:spacing w:val="-41"/>
          <w:w w:val="105"/>
          <w:sz w:val="24"/>
          <w:szCs w:val="24"/>
          <w:lang w:val="hr-HR"/>
        </w:rPr>
        <w:t>1</w:t>
      </w:r>
      <w:r w:rsidRPr="004D44F0">
        <w:rPr>
          <w:w w:val="105"/>
          <w:sz w:val="24"/>
          <w:szCs w:val="24"/>
          <w:lang w:val="hr-HR"/>
        </w:rPr>
        <w:t>"</w:t>
      </w:r>
      <w:r w:rsidRPr="004D44F0">
        <w:rPr>
          <w:spacing w:val="3"/>
          <w:w w:val="105"/>
          <w:sz w:val="24"/>
          <w:szCs w:val="24"/>
          <w:lang w:val="hr-HR"/>
        </w:rPr>
        <w:t xml:space="preserve"> </w:t>
      </w:r>
      <w:r w:rsidRPr="004D44F0">
        <w:rPr>
          <w:w w:val="175"/>
          <w:sz w:val="24"/>
          <w:szCs w:val="24"/>
          <w:lang w:val="hr-HR"/>
        </w:rPr>
        <w:t>-</w:t>
      </w:r>
      <w:r w:rsidRPr="004D44F0">
        <w:rPr>
          <w:spacing w:val="-39"/>
          <w:w w:val="17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troetažni</w:t>
      </w:r>
      <w:r w:rsidRPr="004D44F0">
        <w:rPr>
          <w:spacing w:val="3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stan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</w:t>
      </w:r>
      <w:r w:rsidRPr="004D44F0">
        <w:rPr>
          <w:spacing w:val="2"/>
          <w:w w:val="105"/>
          <w:sz w:val="24"/>
          <w:szCs w:val="24"/>
          <w:lang w:val="hr-HR"/>
        </w:rPr>
        <w:t>u</w:t>
      </w:r>
      <w:r w:rsidRPr="004D44F0">
        <w:rPr>
          <w:w w:val="105"/>
          <w:sz w:val="24"/>
          <w:szCs w:val="24"/>
          <w:lang w:val="hr-HR"/>
        </w:rPr>
        <w:t>,</w:t>
      </w:r>
      <w:r w:rsidRPr="004D44F0">
        <w:rPr>
          <w:spacing w:val="-2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</w:t>
      </w:r>
      <w:r w:rsidRPr="004D44F0">
        <w:rPr>
          <w:spacing w:val="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3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15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102</w:t>
      </w:r>
      <w:r w:rsidRPr="004D44F0">
        <w:rPr>
          <w:spacing w:val="-11"/>
          <w:w w:val="105"/>
          <w:sz w:val="24"/>
          <w:szCs w:val="24"/>
          <w:lang w:val="hr-HR"/>
        </w:rPr>
        <w:t>,</w:t>
      </w:r>
      <w:r w:rsidRPr="004D44F0">
        <w:rPr>
          <w:w w:val="105"/>
          <w:sz w:val="24"/>
          <w:szCs w:val="24"/>
          <w:lang w:val="hr-HR"/>
        </w:rPr>
        <w:t>37</w:t>
      </w:r>
      <w:r w:rsidRPr="004D44F0">
        <w:rPr>
          <w:spacing w:val="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m2,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</w:t>
      </w:r>
      <w:r w:rsidRPr="004D44F0">
        <w:rPr>
          <w:spacing w:val="-2"/>
          <w:w w:val="105"/>
          <w:sz w:val="24"/>
          <w:szCs w:val="24"/>
          <w:lang w:val="hr-HR"/>
        </w:rPr>
        <w:t>j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se</w:t>
      </w:r>
      <w:r w:rsidRPr="004D44F0">
        <w:rPr>
          <w:spacing w:val="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sastoji</w:t>
      </w:r>
      <w:r w:rsidRPr="004D44F0">
        <w:rPr>
          <w:spacing w:val="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od:</w:t>
      </w:r>
      <w:r w:rsidRPr="004D44F0">
        <w:rPr>
          <w:spacing w:val="2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</w:t>
      </w:r>
      <w:r w:rsidRPr="004D44F0">
        <w:rPr>
          <w:spacing w:val="4"/>
          <w:w w:val="105"/>
          <w:sz w:val="24"/>
          <w:szCs w:val="24"/>
          <w:lang w:val="hr-HR"/>
        </w:rPr>
        <w:t>a</w:t>
      </w:r>
      <w:r w:rsidRPr="004D44F0">
        <w:rPr>
          <w:w w:val="105"/>
          <w:sz w:val="24"/>
          <w:szCs w:val="24"/>
          <w:lang w:val="hr-HR"/>
        </w:rPr>
        <w:t>,</w:t>
      </w:r>
      <w:r w:rsidRPr="004D44F0">
        <w:rPr>
          <w:w w:val="173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kupaonice,</w:t>
      </w:r>
      <w:r w:rsidRPr="004D44F0">
        <w:rPr>
          <w:spacing w:val="-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8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kuhinje,</w:t>
      </w:r>
      <w:r w:rsidRPr="004D44F0">
        <w:rPr>
          <w:spacing w:val="-1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ostave,</w:t>
      </w:r>
      <w:r w:rsidRPr="004D44F0">
        <w:rPr>
          <w:spacing w:val="-4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terase</w:t>
      </w:r>
      <w:r w:rsidRPr="004D44F0">
        <w:rPr>
          <w:spacing w:val="-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1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prizemlju,</w:t>
      </w:r>
      <w:r w:rsidRPr="004D44F0">
        <w:rPr>
          <w:spacing w:val="-9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hodnika</w:t>
      </w:r>
      <w:r w:rsidRPr="004D44F0">
        <w:rPr>
          <w:spacing w:val="-1"/>
          <w:w w:val="105"/>
          <w:sz w:val="24"/>
          <w:szCs w:val="24"/>
          <w:lang w:val="hr-HR"/>
        </w:rPr>
        <w:t>,</w:t>
      </w:r>
      <w:r w:rsidRPr="004D44F0">
        <w:rPr>
          <w:spacing w:val="-35"/>
          <w:w w:val="105"/>
          <w:sz w:val="24"/>
          <w:szCs w:val="24"/>
          <w:lang w:val="hr-HR"/>
        </w:rPr>
        <w:t xml:space="preserve"> </w:t>
      </w:r>
      <w:r w:rsidRPr="004D44F0">
        <w:rPr>
          <w:spacing w:val="-2"/>
          <w:w w:val="105"/>
          <w:sz w:val="24"/>
          <w:szCs w:val="24"/>
          <w:lang w:val="hr-HR"/>
        </w:rPr>
        <w:t>kupaonice,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sobe,</w:t>
      </w:r>
      <w:r w:rsidRPr="004D44F0">
        <w:rPr>
          <w:spacing w:val="-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sobe</w:t>
      </w:r>
      <w:r w:rsidRPr="004D44F0">
        <w:rPr>
          <w:spacing w:val="-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prvom</w:t>
      </w:r>
      <w:r w:rsidRPr="004D44F0">
        <w:rPr>
          <w:spacing w:val="38"/>
          <w:w w:val="99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hodnika,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kupaonice,</w:t>
      </w:r>
      <w:r w:rsidRPr="004D44F0">
        <w:rPr>
          <w:spacing w:val="-1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kuhinje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41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dnevnog</w:t>
      </w:r>
      <w:r w:rsidRPr="004D44F0">
        <w:rPr>
          <w:spacing w:val="-1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boravka,</w:t>
      </w:r>
      <w:r w:rsidRPr="004D44F0">
        <w:rPr>
          <w:spacing w:val="-2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balkona</w:t>
      </w:r>
      <w:r w:rsidRPr="004D44F0">
        <w:rPr>
          <w:spacing w:val="-1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na</w:t>
      </w:r>
      <w:r w:rsidRPr="004D44F0">
        <w:rPr>
          <w:spacing w:val="-19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drugom</w:t>
      </w:r>
      <w:r w:rsidRPr="004D44F0">
        <w:rPr>
          <w:spacing w:val="-1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katu,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kome</w:t>
      </w:r>
      <w:r w:rsidRPr="004D44F0">
        <w:rPr>
          <w:spacing w:val="-18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pripada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vrt</w:t>
      </w:r>
      <w:r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-21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Vl</w:t>
      </w:r>
      <w:r w:rsidRPr="004D44F0">
        <w:rPr>
          <w:spacing w:val="-27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w w:val="106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površini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-3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77</w:t>
      </w:r>
      <w:r w:rsidRPr="004D44F0">
        <w:rPr>
          <w:spacing w:val="-7"/>
          <w:w w:val="105"/>
          <w:sz w:val="24"/>
          <w:szCs w:val="24"/>
          <w:lang w:val="hr-HR"/>
        </w:rPr>
        <w:t>,</w:t>
      </w:r>
      <w:r w:rsidRPr="004D44F0">
        <w:rPr>
          <w:w w:val="105"/>
          <w:sz w:val="24"/>
          <w:szCs w:val="24"/>
          <w:lang w:val="hr-HR"/>
        </w:rPr>
        <w:t>0</w:t>
      </w:r>
      <w:r w:rsidRPr="004D44F0">
        <w:rPr>
          <w:spacing w:val="-22"/>
          <w:w w:val="105"/>
          <w:sz w:val="24"/>
          <w:szCs w:val="24"/>
          <w:lang w:val="hr-HR"/>
        </w:rPr>
        <w:t>1</w:t>
      </w:r>
      <w:r w:rsidR="003B1D6F" w:rsidRPr="004D44F0">
        <w:rPr>
          <w:spacing w:val="-2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m2</w:t>
      </w:r>
      <w:r w:rsidRPr="004D44F0">
        <w:rPr>
          <w:spacing w:val="-8"/>
          <w:w w:val="105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26"/>
          <w:w w:val="120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</w:t>
      </w:r>
      <w:r w:rsidRPr="004D44F0">
        <w:rPr>
          <w:spacing w:val="-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mjesto</w:t>
      </w:r>
      <w:r w:rsidRPr="004D44F0">
        <w:rPr>
          <w:spacing w:val="-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oznake</w:t>
      </w:r>
      <w:r w:rsidRPr="004D44F0">
        <w:rPr>
          <w:spacing w:val="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</w:t>
      </w:r>
      <w:r w:rsidRPr="004D44F0">
        <w:rPr>
          <w:spacing w:val="-15"/>
          <w:w w:val="105"/>
          <w:sz w:val="24"/>
          <w:szCs w:val="24"/>
          <w:lang w:val="hr-HR"/>
        </w:rPr>
        <w:t>l</w:t>
      </w:r>
      <w:r w:rsidRPr="004D44F0">
        <w:rPr>
          <w:w w:val="105"/>
          <w:sz w:val="24"/>
          <w:szCs w:val="24"/>
          <w:lang w:val="hr-HR"/>
        </w:rPr>
        <w:t>a</w:t>
      </w:r>
      <w:r w:rsidRPr="004D44F0">
        <w:rPr>
          <w:spacing w:val="-2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površini</w:t>
      </w:r>
      <w:r w:rsidRPr="004D44F0">
        <w:rPr>
          <w:spacing w:val="-1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spacing w:val="6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1</w:t>
      </w:r>
      <w:r w:rsidRPr="004D44F0">
        <w:rPr>
          <w:spacing w:val="-10"/>
          <w:w w:val="105"/>
          <w:sz w:val="24"/>
          <w:szCs w:val="24"/>
          <w:lang w:val="hr-HR"/>
        </w:rPr>
        <w:t>3</w:t>
      </w:r>
      <w:r w:rsidRPr="004D44F0">
        <w:rPr>
          <w:spacing w:val="-23"/>
          <w:w w:val="105"/>
          <w:sz w:val="24"/>
          <w:szCs w:val="24"/>
          <w:lang w:val="hr-HR"/>
        </w:rPr>
        <w:t>,</w:t>
      </w:r>
      <w:r w:rsidRPr="004D44F0">
        <w:rPr>
          <w:w w:val="105"/>
          <w:sz w:val="24"/>
          <w:szCs w:val="24"/>
          <w:lang w:val="hr-HR"/>
        </w:rPr>
        <w:t>25</w:t>
      </w:r>
      <w:r w:rsidRPr="004D44F0">
        <w:rPr>
          <w:spacing w:val="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m</w:t>
      </w:r>
      <w:r w:rsidRPr="004D44F0">
        <w:rPr>
          <w:spacing w:val="-4"/>
          <w:w w:val="105"/>
          <w:sz w:val="24"/>
          <w:szCs w:val="24"/>
          <w:lang w:val="hr-HR"/>
        </w:rPr>
        <w:t>2</w:t>
      </w:r>
      <w:r w:rsidRPr="004D44F0">
        <w:rPr>
          <w:w w:val="105"/>
          <w:sz w:val="24"/>
          <w:szCs w:val="24"/>
          <w:lang w:val="hr-HR"/>
        </w:rPr>
        <w:t>,</w:t>
      </w:r>
      <w:r w:rsidRPr="004D44F0">
        <w:rPr>
          <w:spacing w:val="-4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parkirno mjesto P</w:t>
      </w:r>
      <w:r w:rsidRPr="004D44F0">
        <w:rPr>
          <w:spacing w:val="-11"/>
          <w:w w:val="105"/>
          <w:sz w:val="24"/>
          <w:szCs w:val="24"/>
          <w:lang w:val="hr-HR"/>
        </w:rPr>
        <w:t>l</w:t>
      </w:r>
      <w:r w:rsidRPr="004D44F0">
        <w:rPr>
          <w:w w:val="105"/>
          <w:sz w:val="24"/>
          <w:szCs w:val="24"/>
          <w:lang w:val="hr-HR"/>
        </w:rPr>
        <w:t>b</w:t>
      </w:r>
      <w:r w:rsidRPr="004D44F0">
        <w:rPr>
          <w:spacing w:val="-10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u</w:t>
      </w:r>
      <w:r w:rsidRPr="004D44F0">
        <w:rPr>
          <w:spacing w:val="-4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površ</w:t>
      </w:r>
      <w:r w:rsidRPr="004D44F0">
        <w:rPr>
          <w:spacing w:val="-13"/>
          <w:w w:val="105"/>
          <w:sz w:val="24"/>
          <w:szCs w:val="24"/>
          <w:lang w:val="hr-HR"/>
        </w:rPr>
        <w:t>i</w:t>
      </w:r>
      <w:r w:rsidRPr="004D44F0">
        <w:rPr>
          <w:spacing w:val="-6"/>
          <w:w w:val="105"/>
          <w:sz w:val="24"/>
          <w:szCs w:val="24"/>
          <w:lang w:val="hr-HR"/>
        </w:rPr>
        <w:t>n</w:t>
      </w:r>
      <w:r w:rsidRPr="004D44F0">
        <w:rPr>
          <w:w w:val="105"/>
          <w:sz w:val="24"/>
          <w:szCs w:val="24"/>
          <w:lang w:val="hr-HR"/>
        </w:rPr>
        <w:t>i</w:t>
      </w:r>
      <w:r w:rsidRPr="004D44F0">
        <w:rPr>
          <w:spacing w:val="-27"/>
          <w:w w:val="105"/>
          <w:sz w:val="24"/>
          <w:szCs w:val="24"/>
          <w:lang w:val="hr-HR"/>
        </w:rPr>
        <w:t xml:space="preserve"> </w:t>
      </w:r>
      <w:r w:rsidRPr="004D44F0">
        <w:rPr>
          <w:w w:val="105"/>
          <w:sz w:val="24"/>
          <w:szCs w:val="24"/>
          <w:lang w:val="hr-HR"/>
        </w:rPr>
        <w:t>od</w:t>
      </w:r>
      <w:r w:rsidRPr="004D44F0">
        <w:rPr>
          <w:w w:val="104"/>
          <w:sz w:val="24"/>
          <w:szCs w:val="24"/>
          <w:lang w:val="hr-HR"/>
        </w:rPr>
        <w:t xml:space="preserve"> </w:t>
      </w:r>
      <w:r w:rsidRPr="004D44F0">
        <w:rPr>
          <w:spacing w:val="-2"/>
          <w:sz w:val="24"/>
          <w:szCs w:val="24"/>
          <w:lang w:val="hr-HR"/>
        </w:rPr>
        <w:t>13,</w:t>
      </w:r>
      <w:r w:rsidRPr="004D44F0">
        <w:rPr>
          <w:spacing w:val="-3"/>
          <w:sz w:val="24"/>
          <w:szCs w:val="24"/>
          <w:lang w:val="hr-HR"/>
        </w:rPr>
        <w:t>25</w:t>
      </w:r>
      <w:r w:rsidR="0042474C" w:rsidRPr="004D44F0">
        <w:rPr>
          <w:spacing w:val="-3"/>
          <w:sz w:val="24"/>
          <w:szCs w:val="24"/>
          <w:lang w:val="hr-HR"/>
        </w:rPr>
        <w:t xml:space="preserve"> </w:t>
      </w:r>
      <w:r w:rsidRPr="004D44F0">
        <w:rPr>
          <w:spacing w:val="-3"/>
          <w:sz w:val="24"/>
          <w:szCs w:val="24"/>
          <w:lang w:val="hr-HR"/>
        </w:rPr>
        <w:t>m2,</w:t>
      </w:r>
      <w:r w:rsidRPr="004D44F0">
        <w:rPr>
          <w:spacing w:val="2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Pr="004D44F0">
        <w:rPr>
          <w:spacing w:val="-17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elaboratu</w:t>
      </w:r>
      <w:r w:rsidRPr="004D44F0">
        <w:rPr>
          <w:spacing w:val="3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sve</w:t>
      </w:r>
      <w:r w:rsidRPr="004D44F0">
        <w:rPr>
          <w:spacing w:val="-6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označeno</w:t>
      </w:r>
      <w:r w:rsidRPr="004D44F0">
        <w:rPr>
          <w:spacing w:val="5"/>
          <w:sz w:val="24"/>
          <w:szCs w:val="24"/>
          <w:lang w:val="hr-HR"/>
        </w:rPr>
        <w:t xml:space="preserve"> </w:t>
      </w:r>
      <w:r w:rsidRPr="004D44F0">
        <w:rPr>
          <w:spacing w:val="-1"/>
          <w:sz w:val="24"/>
          <w:szCs w:val="24"/>
          <w:lang w:val="hr-HR"/>
        </w:rPr>
        <w:t>ljubi</w:t>
      </w:r>
      <w:r w:rsidRPr="004D44F0">
        <w:rPr>
          <w:spacing w:val="-2"/>
          <w:sz w:val="24"/>
          <w:szCs w:val="24"/>
          <w:lang w:val="hr-HR"/>
        </w:rPr>
        <w:t>častom</w:t>
      </w:r>
      <w:r w:rsidRPr="004D44F0">
        <w:rPr>
          <w:spacing w:val="5"/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bojom,</w:t>
      </w:r>
    </w:p>
    <w:p w:rsidRDefault="004667A0" w:rsidP="004667A0" w:rsidR="004667A0" w:rsidRPr="004D44F0">
      <w:pPr>
        <w:numPr>
          <w:ilvl w:val="1"/>
          <w:numId w:val="25"/>
        </w:numPr>
        <w:jc w:val="both"/>
        <w:rPr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ETAŽA: 25226/100000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označene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-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</w:t>
      </w:r>
      <w:r w:rsidR="003B1D6F" w:rsidRPr="004D44F0">
        <w:rPr>
          <w:w w:val="110"/>
          <w:sz w:val="24"/>
          <w:szCs w:val="24"/>
          <w:lang w:val="hr-HR"/>
        </w:rPr>
        <w:t>č</w:t>
      </w:r>
      <w:r w:rsidRPr="004D44F0">
        <w:rPr>
          <w:w w:val="110"/>
          <w:sz w:val="24"/>
          <w:szCs w:val="24"/>
          <w:lang w:val="hr-HR"/>
        </w:rPr>
        <w:t>.br.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872/4,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kuća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5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dvorište,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površine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665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3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</w:t>
      </w:r>
      <w:r w:rsidRPr="004D44F0">
        <w:rPr>
          <w:spacing w:val="5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z.k.ul.br.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4070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k.o.</w:t>
      </w:r>
      <w:r w:rsidRPr="004D44F0">
        <w:rPr>
          <w:spacing w:val="4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Sveti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Anton,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</w:t>
      </w:r>
      <w:r w:rsidRPr="004D44F0">
        <w:rPr>
          <w:spacing w:val="5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kojim</w:t>
      </w:r>
      <w:r w:rsidRPr="004D44F0">
        <w:rPr>
          <w:spacing w:val="2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neodvojivo</w:t>
      </w:r>
      <w:r w:rsidRPr="004D44F0">
        <w:rPr>
          <w:spacing w:val="5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povezano</w:t>
      </w:r>
      <w:r w:rsidRPr="004D44F0">
        <w:rPr>
          <w:spacing w:val="53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26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istome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uspostavljeno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pravo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vlasništva</w:t>
      </w:r>
      <w:r w:rsidRPr="004D44F0">
        <w:rPr>
          <w:spacing w:val="2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posebnog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spacing w:val="-2"/>
          <w:w w:val="110"/>
          <w:sz w:val="24"/>
          <w:szCs w:val="24"/>
          <w:lang w:val="hr-HR"/>
        </w:rPr>
        <w:t>d</w:t>
      </w:r>
      <w:r w:rsidRPr="004D44F0">
        <w:rPr>
          <w:spacing w:val="-27"/>
          <w:w w:val="110"/>
          <w:sz w:val="24"/>
          <w:szCs w:val="24"/>
          <w:lang w:val="hr-HR"/>
        </w:rPr>
        <w:t>i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-13"/>
          <w:w w:val="110"/>
          <w:sz w:val="24"/>
          <w:szCs w:val="24"/>
          <w:lang w:val="hr-HR"/>
        </w:rPr>
        <w:t>l</w:t>
      </w:r>
      <w:r w:rsidRPr="004D44F0">
        <w:rPr>
          <w:w w:val="110"/>
          <w:sz w:val="24"/>
          <w:szCs w:val="24"/>
          <w:lang w:val="hr-HR"/>
        </w:rPr>
        <w:t>a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nekretnine,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upisanog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poduložak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9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to: </w:t>
      </w:r>
      <w:r w:rsidRPr="004D44F0">
        <w:rPr>
          <w:w w:val="115"/>
          <w:sz w:val="24"/>
          <w:szCs w:val="24"/>
          <w:lang w:val="hr-HR"/>
        </w:rPr>
        <w:t>Stan</w:t>
      </w:r>
      <w:r w:rsidRPr="004D44F0">
        <w:rPr>
          <w:spacing w:val="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,,D2"</w:t>
      </w:r>
      <w:r w:rsidRPr="004D44F0">
        <w:rPr>
          <w:spacing w:val="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-</w:t>
      </w:r>
      <w:r w:rsidRPr="004D44F0">
        <w:rPr>
          <w:spacing w:val="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troetažni</w:t>
      </w:r>
      <w:r w:rsidRPr="004D44F0">
        <w:rPr>
          <w:spacing w:val="1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stan</w:t>
      </w:r>
      <w:r w:rsidRPr="004D44F0">
        <w:rPr>
          <w:spacing w:val="2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pr</w:t>
      </w:r>
      <w:r w:rsidRPr="004D44F0">
        <w:rPr>
          <w:spacing w:val="-16"/>
          <w:w w:val="115"/>
          <w:sz w:val="24"/>
          <w:szCs w:val="24"/>
          <w:lang w:val="hr-HR"/>
        </w:rPr>
        <w:t>i</w:t>
      </w:r>
      <w:r w:rsidRPr="004D44F0">
        <w:rPr>
          <w:w w:val="115"/>
          <w:sz w:val="24"/>
          <w:szCs w:val="24"/>
          <w:lang w:val="hr-HR"/>
        </w:rPr>
        <w:t>zemlj</w:t>
      </w:r>
      <w:r w:rsidRPr="004D44F0">
        <w:rPr>
          <w:spacing w:val="12"/>
          <w:w w:val="115"/>
          <w:sz w:val="24"/>
          <w:szCs w:val="24"/>
          <w:lang w:val="hr-HR"/>
        </w:rPr>
        <w:t>u</w:t>
      </w:r>
      <w:r w:rsidRPr="004D44F0">
        <w:rPr>
          <w:w w:val="115"/>
          <w:sz w:val="24"/>
          <w:szCs w:val="24"/>
          <w:lang w:val="hr-HR"/>
        </w:rPr>
        <w:t>,</w:t>
      </w:r>
      <w:r w:rsidRPr="004D44F0">
        <w:rPr>
          <w:spacing w:val="-2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na</w:t>
      </w:r>
      <w:r w:rsidRPr="004D44F0">
        <w:rPr>
          <w:spacing w:val="2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</w:t>
      </w:r>
      <w:r w:rsidRPr="004D44F0">
        <w:rPr>
          <w:spacing w:val="8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27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drugom</w:t>
      </w:r>
      <w:r w:rsidRPr="004D44F0">
        <w:rPr>
          <w:spacing w:val="2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katu,</w:t>
      </w:r>
      <w:r w:rsidRPr="004D44F0">
        <w:rPr>
          <w:spacing w:val="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</w:t>
      </w:r>
      <w:r w:rsidRPr="004D44F0">
        <w:rPr>
          <w:spacing w:val="24"/>
          <w:w w:val="115"/>
          <w:sz w:val="24"/>
          <w:szCs w:val="24"/>
          <w:lang w:val="hr-HR"/>
        </w:rPr>
        <w:t xml:space="preserve"> </w:t>
      </w:r>
      <w:r w:rsidRPr="004D44F0">
        <w:rPr>
          <w:spacing w:val="-47"/>
          <w:w w:val="115"/>
          <w:sz w:val="24"/>
          <w:szCs w:val="24"/>
          <w:lang w:val="hr-HR"/>
        </w:rPr>
        <w:t>1</w:t>
      </w:r>
      <w:r w:rsidRPr="004D44F0">
        <w:rPr>
          <w:w w:val="115"/>
          <w:sz w:val="24"/>
          <w:szCs w:val="24"/>
          <w:lang w:val="hr-HR"/>
        </w:rPr>
        <w:t>0</w:t>
      </w:r>
      <w:r w:rsidRPr="004D44F0">
        <w:rPr>
          <w:spacing w:val="-22"/>
          <w:w w:val="115"/>
          <w:sz w:val="24"/>
          <w:szCs w:val="24"/>
          <w:lang w:val="hr-HR"/>
        </w:rPr>
        <w:t>1,</w:t>
      </w:r>
      <w:r w:rsidRPr="004D44F0">
        <w:rPr>
          <w:w w:val="115"/>
          <w:sz w:val="24"/>
          <w:szCs w:val="24"/>
          <w:lang w:val="hr-HR"/>
        </w:rPr>
        <w:t>64</w:t>
      </w:r>
      <w:r w:rsidRPr="004D44F0">
        <w:rPr>
          <w:spacing w:val="1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m2,</w:t>
      </w:r>
      <w:r w:rsidRPr="004D44F0">
        <w:rPr>
          <w:spacing w:val="1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koji</w:t>
      </w:r>
      <w:r w:rsidRPr="004D44F0">
        <w:rPr>
          <w:spacing w:val="-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se</w:t>
      </w:r>
      <w:r w:rsidRPr="004D44F0">
        <w:rPr>
          <w:spacing w:val="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sastoji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od:</w:t>
      </w:r>
      <w:r w:rsidRPr="004D44F0">
        <w:rPr>
          <w:w w:val="119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hodnika,</w:t>
      </w:r>
      <w:r w:rsidRPr="004D44F0">
        <w:rPr>
          <w:spacing w:val="2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kupaone,</w:t>
      </w:r>
      <w:r w:rsidRPr="004D44F0">
        <w:rPr>
          <w:spacing w:val="3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dnevnog</w:t>
      </w:r>
      <w:r w:rsidRPr="004D44F0">
        <w:rPr>
          <w:spacing w:val="3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boravka</w:t>
      </w:r>
      <w:r w:rsidRPr="004D44F0">
        <w:rPr>
          <w:spacing w:val="39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11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kuhinje,</w:t>
      </w:r>
      <w:r w:rsidRPr="004D44F0">
        <w:rPr>
          <w:spacing w:val="2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ostave,</w:t>
      </w:r>
      <w:r w:rsidRPr="004D44F0">
        <w:rPr>
          <w:spacing w:val="2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terase</w:t>
      </w:r>
      <w:r w:rsidRPr="004D44F0">
        <w:rPr>
          <w:spacing w:val="4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20"/>
          <w:w w:val="115"/>
          <w:sz w:val="24"/>
          <w:szCs w:val="24"/>
          <w:lang w:val="hr-HR"/>
        </w:rPr>
        <w:t xml:space="preserve"> </w:t>
      </w:r>
      <w:r w:rsidRPr="004D44F0">
        <w:rPr>
          <w:spacing w:val="-2"/>
          <w:w w:val="115"/>
          <w:sz w:val="24"/>
          <w:szCs w:val="24"/>
          <w:lang w:val="hr-HR"/>
        </w:rPr>
        <w:t>pri</w:t>
      </w:r>
      <w:r w:rsidRPr="004D44F0">
        <w:rPr>
          <w:spacing w:val="-3"/>
          <w:w w:val="115"/>
          <w:sz w:val="24"/>
          <w:szCs w:val="24"/>
          <w:lang w:val="hr-HR"/>
        </w:rPr>
        <w:t>zemlju,</w:t>
      </w:r>
      <w:r w:rsidRPr="004D44F0">
        <w:rPr>
          <w:spacing w:val="4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hodnika,</w:t>
      </w:r>
      <w:r w:rsidRPr="004D44F0">
        <w:rPr>
          <w:spacing w:val="2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kupaone,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sobe,</w:t>
      </w:r>
      <w:r w:rsidRPr="004D44F0">
        <w:rPr>
          <w:spacing w:val="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sobe</w:t>
      </w:r>
      <w:r w:rsidRPr="004D44F0">
        <w:rPr>
          <w:spacing w:val="1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na</w:t>
      </w:r>
      <w:r w:rsidRPr="004D44F0">
        <w:rPr>
          <w:spacing w:val="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prvom</w:t>
      </w:r>
      <w:r w:rsidRPr="004D44F0">
        <w:rPr>
          <w:spacing w:val="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katu,</w:t>
      </w:r>
      <w:r w:rsidRPr="004D44F0">
        <w:rPr>
          <w:spacing w:val="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hodnika,</w:t>
      </w:r>
      <w:r w:rsidRPr="004D44F0">
        <w:rPr>
          <w:spacing w:val="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kupaonice,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kuhinje</w:t>
      </w:r>
      <w:r w:rsidRPr="004D44F0">
        <w:rPr>
          <w:spacing w:val="6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43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dnevnog</w:t>
      </w:r>
      <w:r w:rsidRPr="004D44F0">
        <w:rPr>
          <w:spacing w:val="1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boravka,</w:t>
      </w:r>
      <w:r w:rsidRPr="004D44F0">
        <w:rPr>
          <w:spacing w:val="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balkona</w:t>
      </w:r>
      <w:r w:rsidRPr="004D44F0">
        <w:rPr>
          <w:spacing w:val="1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na</w:t>
      </w:r>
      <w:r w:rsidRPr="004D44F0">
        <w:rPr>
          <w:spacing w:val="-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drugom</w:t>
      </w:r>
      <w:r w:rsidRPr="004D44F0">
        <w:rPr>
          <w:spacing w:val="21"/>
          <w:w w:val="114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katu,</w:t>
      </w:r>
      <w:r w:rsidRPr="004D44F0">
        <w:rPr>
          <w:spacing w:val="-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kome</w:t>
      </w:r>
      <w:r w:rsidRPr="004D44F0">
        <w:rPr>
          <w:spacing w:val="-9"/>
          <w:w w:val="115"/>
          <w:sz w:val="24"/>
          <w:szCs w:val="24"/>
          <w:lang w:val="hr-HR"/>
        </w:rPr>
        <w:t xml:space="preserve"> </w:t>
      </w:r>
      <w:r w:rsidRPr="004D44F0">
        <w:rPr>
          <w:spacing w:val="-1"/>
          <w:w w:val="115"/>
          <w:sz w:val="24"/>
          <w:szCs w:val="24"/>
          <w:lang w:val="hr-HR"/>
        </w:rPr>
        <w:t>pri</w:t>
      </w:r>
      <w:r w:rsidRPr="004D44F0">
        <w:rPr>
          <w:spacing w:val="-2"/>
          <w:w w:val="115"/>
          <w:sz w:val="24"/>
          <w:szCs w:val="24"/>
          <w:lang w:val="hr-HR"/>
        </w:rPr>
        <w:t>pada</w:t>
      </w:r>
      <w:r w:rsidRPr="004D44F0">
        <w:rPr>
          <w:spacing w:val="-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vrt</w:t>
      </w:r>
      <w:r w:rsidRPr="004D44F0">
        <w:rPr>
          <w:spacing w:val="-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oznake</w:t>
      </w:r>
      <w:r w:rsidRPr="004D44F0">
        <w:rPr>
          <w:spacing w:val="-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V2 u</w:t>
      </w:r>
      <w:r w:rsidRPr="004D44F0">
        <w:rPr>
          <w:spacing w:val="-1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povr</w:t>
      </w:r>
      <w:r w:rsidR="003B1D6F" w:rsidRPr="004D44F0">
        <w:rPr>
          <w:w w:val="115"/>
          <w:sz w:val="24"/>
          <w:szCs w:val="24"/>
          <w:lang w:val="hr-HR"/>
        </w:rPr>
        <w:t>š</w:t>
      </w:r>
      <w:r w:rsidRPr="004D44F0">
        <w:rPr>
          <w:w w:val="115"/>
          <w:sz w:val="24"/>
          <w:szCs w:val="24"/>
          <w:lang w:val="hr-HR"/>
        </w:rPr>
        <w:t>ini</w:t>
      </w:r>
      <w:r w:rsidRPr="004D44F0">
        <w:rPr>
          <w:spacing w:val="-1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</w:t>
      </w:r>
      <w:r w:rsidRPr="004D44F0">
        <w:rPr>
          <w:spacing w:val="-1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27,96</w:t>
      </w:r>
      <w:r w:rsidRPr="004D44F0">
        <w:rPr>
          <w:spacing w:val="-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m2</w:t>
      </w:r>
      <w:r w:rsidRPr="004D44F0">
        <w:rPr>
          <w:spacing w:val="-7"/>
          <w:w w:val="115"/>
          <w:sz w:val="24"/>
          <w:szCs w:val="24"/>
          <w:lang w:val="hr-HR"/>
        </w:rPr>
        <w:t xml:space="preserve"> </w:t>
      </w:r>
      <w:r w:rsidRPr="004D44F0">
        <w:rPr>
          <w:w w:val="150"/>
          <w:sz w:val="24"/>
          <w:szCs w:val="24"/>
          <w:lang w:val="hr-HR"/>
        </w:rPr>
        <w:t>i</w:t>
      </w:r>
      <w:r w:rsidRPr="004D44F0">
        <w:rPr>
          <w:spacing w:val="-37"/>
          <w:w w:val="150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parkirno</w:t>
      </w:r>
      <w:r w:rsidRPr="004D44F0">
        <w:rPr>
          <w:spacing w:val="-1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mjesto</w:t>
      </w:r>
      <w:r w:rsidRPr="004D44F0">
        <w:rPr>
          <w:spacing w:val="-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oznake</w:t>
      </w:r>
      <w:r w:rsidRPr="004D44F0">
        <w:rPr>
          <w:spacing w:val="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P2a</w:t>
      </w:r>
      <w:r w:rsidRPr="004D44F0">
        <w:rPr>
          <w:spacing w:val="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-1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povr</w:t>
      </w:r>
      <w:r w:rsidR="003B1D6F" w:rsidRPr="004D44F0">
        <w:rPr>
          <w:w w:val="115"/>
          <w:sz w:val="24"/>
          <w:szCs w:val="24"/>
          <w:lang w:val="hr-HR"/>
        </w:rPr>
        <w:t>š</w:t>
      </w:r>
      <w:r w:rsidRPr="004D44F0">
        <w:rPr>
          <w:w w:val="115"/>
          <w:sz w:val="24"/>
          <w:szCs w:val="24"/>
          <w:lang w:val="hr-HR"/>
        </w:rPr>
        <w:t>ini</w:t>
      </w:r>
      <w:r w:rsidRPr="004D44F0">
        <w:rPr>
          <w:spacing w:val="21"/>
          <w:w w:val="112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</w:t>
      </w:r>
      <w:r w:rsidRPr="004D44F0">
        <w:rPr>
          <w:spacing w:val="12"/>
          <w:w w:val="115"/>
          <w:sz w:val="24"/>
          <w:szCs w:val="24"/>
          <w:lang w:val="hr-HR"/>
        </w:rPr>
        <w:t xml:space="preserve"> </w:t>
      </w:r>
      <w:r w:rsidRPr="004D44F0">
        <w:rPr>
          <w:spacing w:val="-44"/>
          <w:w w:val="115"/>
          <w:sz w:val="24"/>
          <w:szCs w:val="24"/>
          <w:lang w:val="hr-HR"/>
        </w:rPr>
        <w:t>1</w:t>
      </w:r>
      <w:r w:rsidRPr="004D44F0">
        <w:rPr>
          <w:w w:val="115"/>
          <w:sz w:val="24"/>
          <w:szCs w:val="24"/>
          <w:lang w:val="hr-HR"/>
        </w:rPr>
        <w:t>2</w:t>
      </w:r>
      <w:r w:rsidRPr="004D44F0">
        <w:rPr>
          <w:spacing w:val="-3"/>
          <w:w w:val="115"/>
          <w:sz w:val="24"/>
          <w:szCs w:val="24"/>
          <w:lang w:val="hr-HR"/>
        </w:rPr>
        <w:t>,</w:t>
      </w:r>
      <w:r w:rsidRPr="004D44F0">
        <w:rPr>
          <w:w w:val="115"/>
          <w:sz w:val="24"/>
          <w:szCs w:val="24"/>
          <w:lang w:val="hr-HR"/>
        </w:rPr>
        <w:t>00</w:t>
      </w:r>
      <w:r w:rsidR="0042474C" w:rsidRPr="004D44F0">
        <w:rPr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m2,</w:t>
      </w:r>
      <w:r w:rsidRPr="004D44F0">
        <w:rPr>
          <w:spacing w:val="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park</w:t>
      </w:r>
      <w:r w:rsidRPr="004D44F0">
        <w:rPr>
          <w:spacing w:val="-3"/>
          <w:w w:val="115"/>
          <w:sz w:val="24"/>
          <w:szCs w:val="24"/>
          <w:lang w:val="hr-HR"/>
        </w:rPr>
        <w:t>i</w:t>
      </w:r>
      <w:r w:rsidRPr="004D44F0">
        <w:rPr>
          <w:w w:val="115"/>
          <w:sz w:val="24"/>
          <w:szCs w:val="24"/>
          <w:lang w:val="hr-HR"/>
        </w:rPr>
        <w:t>rno</w:t>
      </w:r>
      <w:r w:rsidRPr="004D44F0">
        <w:rPr>
          <w:spacing w:val="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mjesto</w:t>
      </w:r>
      <w:r w:rsidRPr="004D44F0">
        <w:rPr>
          <w:spacing w:val="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P2b</w:t>
      </w:r>
      <w:r w:rsidRPr="004D44F0">
        <w:rPr>
          <w:spacing w:val="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-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površini</w:t>
      </w:r>
      <w:r w:rsidRPr="004D44F0">
        <w:rPr>
          <w:spacing w:val="-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od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spacing w:val="-38"/>
          <w:w w:val="115"/>
          <w:sz w:val="24"/>
          <w:szCs w:val="24"/>
          <w:lang w:val="hr-HR"/>
        </w:rPr>
        <w:t>1</w:t>
      </w:r>
      <w:r w:rsidRPr="004D44F0">
        <w:rPr>
          <w:w w:val="115"/>
          <w:sz w:val="24"/>
          <w:szCs w:val="24"/>
          <w:lang w:val="hr-HR"/>
        </w:rPr>
        <w:t>2</w:t>
      </w:r>
      <w:r w:rsidRPr="004D44F0">
        <w:rPr>
          <w:spacing w:val="-3"/>
          <w:w w:val="115"/>
          <w:sz w:val="24"/>
          <w:szCs w:val="24"/>
          <w:lang w:val="hr-HR"/>
        </w:rPr>
        <w:t>,</w:t>
      </w:r>
      <w:r w:rsidRPr="004D44F0">
        <w:rPr>
          <w:w w:val="115"/>
          <w:sz w:val="24"/>
          <w:szCs w:val="24"/>
          <w:lang w:val="hr-HR"/>
        </w:rPr>
        <w:t>00</w:t>
      </w:r>
      <w:r w:rsidR="0042474C" w:rsidRPr="004D44F0">
        <w:rPr>
          <w:w w:val="115"/>
          <w:sz w:val="24"/>
          <w:szCs w:val="24"/>
          <w:lang w:val="hr-HR"/>
        </w:rPr>
        <w:t xml:space="preserve"> m2,</w:t>
      </w:r>
      <w:r w:rsidRPr="004D44F0">
        <w:rPr>
          <w:spacing w:val="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-1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elaboratu</w:t>
      </w:r>
      <w:r w:rsidRPr="004D44F0">
        <w:rPr>
          <w:spacing w:val="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sve</w:t>
      </w:r>
      <w:r w:rsidRPr="004D44F0">
        <w:rPr>
          <w:spacing w:val="-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ozna</w:t>
      </w:r>
      <w:r w:rsidR="003B1D6F" w:rsidRPr="004D44F0">
        <w:rPr>
          <w:w w:val="115"/>
          <w:sz w:val="24"/>
          <w:szCs w:val="24"/>
          <w:lang w:val="hr-HR"/>
        </w:rPr>
        <w:t>č</w:t>
      </w:r>
      <w:r w:rsidRPr="004D44F0">
        <w:rPr>
          <w:w w:val="115"/>
          <w:sz w:val="24"/>
          <w:szCs w:val="24"/>
          <w:lang w:val="hr-HR"/>
        </w:rPr>
        <w:t>eno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zelenom</w:t>
      </w:r>
      <w:r w:rsidRPr="004D44F0">
        <w:rPr>
          <w:spacing w:val="1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bojom,</w:t>
      </w:r>
    </w:p>
    <w:p w:rsidRDefault="004667A0" w:rsidP="004667A0" w:rsidR="004667A0" w:rsidRPr="004D44F0">
      <w:pPr>
        <w:numPr>
          <w:ilvl w:val="1"/>
          <w:numId w:val="25"/>
        </w:numPr>
        <w:jc w:val="both"/>
        <w:rPr>
          <w:w w:val="110"/>
          <w:sz w:val="24"/>
          <w:szCs w:val="24"/>
          <w:lang w:val="hr-HR"/>
        </w:rPr>
      </w:pPr>
      <w:r w:rsidRPr="004D44F0">
        <w:rPr>
          <w:w w:val="115"/>
          <w:sz w:val="24"/>
          <w:szCs w:val="24"/>
          <w:lang w:val="hr-HR"/>
        </w:rPr>
        <w:t>ETAŽA:</w:t>
      </w:r>
      <w:r w:rsidRPr="004D44F0">
        <w:rPr>
          <w:spacing w:val="-3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25278/</w:t>
      </w:r>
      <w:r w:rsidRPr="004D44F0">
        <w:rPr>
          <w:spacing w:val="-10"/>
          <w:w w:val="115"/>
          <w:sz w:val="24"/>
          <w:szCs w:val="24"/>
          <w:lang w:val="hr-HR"/>
        </w:rPr>
        <w:t>1</w:t>
      </w:r>
      <w:r w:rsidRPr="004D44F0">
        <w:rPr>
          <w:w w:val="115"/>
          <w:sz w:val="24"/>
          <w:szCs w:val="24"/>
          <w:lang w:val="hr-HR"/>
        </w:rPr>
        <w:t>00000</w:t>
      </w:r>
      <w:r w:rsidRPr="004D44F0">
        <w:rPr>
          <w:spacing w:val="-3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dijela</w:t>
      </w:r>
      <w:r w:rsidRPr="004D44F0">
        <w:rPr>
          <w:spacing w:val="-2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nekretnine</w:t>
      </w:r>
      <w:r w:rsidRPr="004D44F0">
        <w:rPr>
          <w:spacing w:val="-31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označene</w:t>
      </w:r>
      <w:r w:rsidRPr="004D44F0">
        <w:rPr>
          <w:spacing w:val="-2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kao</w:t>
      </w:r>
      <w:r w:rsidRPr="004D44F0">
        <w:rPr>
          <w:spacing w:val="-33"/>
          <w:w w:val="115"/>
          <w:sz w:val="24"/>
          <w:szCs w:val="24"/>
          <w:lang w:val="hr-HR"/>
        </w:rPr>
        <w:t xml:space="preserve"> </w:t>
      </w:r>
      <w:r w:rsidRPr="004D44F0">
        <w:rPr>
          <w:spacing w:val="1"/>
          <w:w w:val="115"/>
          <w:sz w:val="24"/>
          <w:szCs w:val="24"/>
          <w:lang w:val="hr-HR"/>
        </w:rPr>
        <w:t>k</w:t>
      </w:r>
      <w:r w:rsidRPr="004D44F0">
        <w:rPr>
          <w:spacing w:val="-20"/>
          <w:w w:val="115"/>
          <w:sz w:val="24"/>
          <w:szCs w:val="24"/>
          <w:lang w:val="hr-HR"/>
        </w:rPr>
        <w:t>.</w:t>
      </w:r>
      <w:r w:rsidR="003B1D6F" w:rsidRPr="004D44F0">
        <w:rPr>
          <w:w w:val="115"/>
          <w:sz w:val="24"/>
          <w:szCs w:val="24"/>
          <w:lang w:val="hr-HR"/>
        </w:rPr>
        <w:t>č</w:t>
      </w:r>
      <w:r w:rsidRPr="004D44F0">
        <w:rPr>
          <w:w w:val="115"/>
          <w:sz w:val="24"/>
          <w:szCs w:val="24"/>
          <w:lang w:val="hr-HR"/>
        </w:rPr>
        <w:t>.</w:t>
      </w:r>
      <w:r w:rsidRPr="004D44F0">
        <w:rPr>
          <w:spacing w:val="2"/>
          <w:w w:val="115"/>
          <w:sz w:val="24"/>
          <w:szCs w:val="24"/>
          <w:lang w:val="hr-HR"/>
        </w:rPr>
        <w:t>b</w:t>
      </w:r>
      <w:r w:rsidRPr="004D44F0">
        <w:rPr>
          <w:w w:val="115"/>
          <w:sz w:val="24"/>
          <w:szCs w:val="24"/>
          <w:lang w:val="hr-HR"/>
        </w:rPr>
        <w:t>r.</w:t>
      </w:r>
      <w:r w:rsidRPr="004D44F0">
        <w:rPr>
          <w:spacing w:val="-4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872/4,</w:t>
      </w:r>
      <w:r w:rsidRPr="004D44F0">
        <w:rPr>
          <w:spacing w:val="-3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kuća</w:t>
      </w:r>
      <w:r w:rsidRPr="004D44F0">
        <w:rPr>
          <w:spacing w:val="-29"/>
          <w:w w:val="115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-46"/>
          <w:w w:val="12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dvorište,</w:t>
      </w:r>
      <w:r w:rsidRPr="004D44F0">
        <w:rPr>
          <w:spacing w:val="-3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površine</w:t>
      </w:r>
      <w:r w:rsidRPr="004D44F0">
        <w:rPr>
          <w:spacing w:val="-3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665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m2,</w:t>
      </w:r>
      <w:r w:rsidRPr="004D44F0">
        <w:rPr>
          <w:spacing w:val="4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upisano</w:t>
      </w:r>
      <w:r w:rsidRPr="004D44F0">
        <w:rPr>
          <w:spacing w:val="48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3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z.k.ul.br</w:t>
      </w:r>
      <w:r w:rsidRPr="004D44F0">
        <w:rPr>
          <w:spacing w:val="-40"/>
          <w:w w:val="115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.</w:t>
      </w:r>
      <w:r w:rsidRPr="004D44F0">
        <w:rPr>
          <w:spacing w:val="16"/>
          <w:w w:val="12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4070</w:t>
      </w:r>
      <w:r w:rsidRPr="004D44F0">
        <w:rPr>
          <w:spacing w:val="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k.o.</w:t>
      </w:r>
      <w:r w:rsidRPr="004D44F0">
        <w:rPr>
          <w:spacing w:val="45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Sveti</w:t>
      </w:r>
      <w:r w:rsidRPr="004D44F0">
        <w:rPr>
          <w:spacing w:val="47"/>
          <w:w w:val="115"/>
          <w:sz w:val="24"/>
          <w:szCs w:val="24"/>
          <w:lang w:val="hr-HR"/>
        </w:rPr>
        <w:t xml:space="preserve"> </w:t>
      </w:r>
      <w:r w:rsidRPr="004D44F0">
        <w:rPr>
          <w:spacing w:val="1"/>
          <w:w w:val="115"/>
          <w:sz w:val="24"/>
          <w:szCs w:val="24"/>
          <w:lang w:val="hr-HR"/>
        </w:rPr>
        <w:t>Anton</w:t>
      </w:r>
      <w:r w:rsidRPr="004D44F0">
        <w:rPr>
          <w:w w:val="115"/>
          <w:sz w:val="24"/>
          <w:szCs w:val="24"/>
          <w:lang w:val="hr-HR"/>
        </w:rPr>
        <w:t>,</w:t>
      </w:r>
      <w:r w:rsidRPr="004D44F0">
        <w:rPr>
          <w:spacing w:val="10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s</w:t>
      </w:r>
      <w:r w:rsidRPr="004D44F0">
        <w:rPr>
          <w:spacing w:val="5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kojim</w:t>
      </w:r>
      <w:r w:rsidRPr="004D44F0">
        <w:rPr>
          <w:spacing w:val="3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je</w:t>
      </w:r>
      <w:r w:rsidRPr="004D44F0">
        <w:rPr>
          <w:spacing w:val="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neodvojivo</w:t>
      </w:r>
      <w:r w:rsidRPr="004D44F0">
        <w:rPr>
          <w:spacing w:val="54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povezano</w:t>
      </w:r>
      <w:r w:rsidRPr="004D44F0">
        <w:rPr>
          <w:spacing w:val="54"/>
          <w:w w:val="115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30"/>
          <w:w w:val="125"/>
          <w:sz w:val="24"/>
          <w:szCs w:val="24"/>
          <w:lang w:val="hr-HR"/>
        </w:rPr>
        <w:t xml:space="preserve"> </w:t>
      </w:r>
      <w:r w:rsidRPr="004D44F0">
        <w:rPr>
          <w:spacing w:val="-3"/>
          <w:w w:val="115"/>
          <w:sz w:val="24"/>
          <w:szCs w:val="24"/>
          <w:lang w:val="hr-HR"/>
        </w:rPr>
        <w:t>na</w:t>
      </w:r>
      <w:r w:rsidR="003B1D6F" w:rsidRPr="004D44F0">
        <w:rPr>
          <w:spacing w:val="-3"/>
          <w:w w:val="115"/>
          <w:sz w:val="24"/>
          <w:szCs w:val="24"/>
          <w:lang w:val="hr-HR"/>
        </w:rPr>
        <w:t xml:space="preserve"> </w:t>
      </w:r>
      <w:r w:rsidRPr="004D44F0">
        <w:rPr>
          <w:spacing w:val="-2"/>
          <w:w w:val="115"/>
          <w:sz w:val="24"/>
          <w:szCs w:val="24"/>
          <w:lang w:val="hr-HR"/>
        </w:rPr>
        <w:t>i</w:t>
      </w:r>
      <w:r w:rsidRPr="004D44F0">
        <w:rPr>
          <w:spacing w:val="-3"/>
          <w:w w:val="115"/>
          <w:sz w:val="24"/>
          <w:szCs w:val="24"/>
          <w:lang w:val="hr-HR"/>
        </w:rPr>
        <w:t>stome</w:t>
      </w:r>
      <w:r w:rsidRPr="004D44F0">
        <w:rPr>
          <w:spacing w:val="26"/>
          <w:w w:val="10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uspostavljeno</w:t>
      </w:r>
      <w:r w:rsidRPr="004D44F0">
        <w:rPr>
          <w:spacing w:val="-2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pravo</w:t>
      </w:r>
      <w:r w:rsidRPr="004D44F0">
        <w:rPr>
          <w:spacing w:val="-2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vlasništva</w:t>
      </w:r>
      <w:r w:rsidRPr="004D44F0">
        <w:rPr>
          <w:spacing w:val="-19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posebnog</w:t>
      </w:r>
      <w:r w:rsidRPr="004D44F0">
        <w:rPr>
          <w:spacing w:val="-2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dijela</w:t>
      </w:r>
      <w:r w:rsidRPr="004D44F0">
        <w:rPr>
          <w:spacing w:val="-2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nekretnine,</w:t>
      </w:r>
      <w:r w:rsidRPr="004D44F0">
        <w:rPr>
          <w:spacing w:val="-46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upisanog</w:t>
      </w:r>
      <w:r w:rsidRPr="004D44F0">
        <w:rPr>
          <w:spacing w:val="3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u</w:t>
      </w:r>
      <w:r w:rsidRPr="004D44F0">
        <w:rPr>
          <w:spacing w:val="-32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poduložak</w:t>
      </w:r>
      <w:r w:rsidRPr="004D44F0">
        <w:rPr>
          <w:spacing w:val="-27"/>
          <w:w w:val="11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>3</w:t>
      </w:r>
      <w:r w:rsidRPr="004D44F0">
        <w:rPr>
          <w:spacing w:val="-26"/>
          <w:w w:val="115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-44"/>
          <w:w w:val="125"/>
          <w:sz w:val="24"/>
          <w:szCs w:val="24"/>
          <w:lang w:val="hr-HR"/>
        </w:rPr>
        <w:t xml:space="preserve"> </w:t>
      </w:r>
      <w:r w:rsidRPr="004D44F0">
        <w:rPr>
          <w:w w:val="115"/>
          <w:sz w:val="24"/>
          <w:szCs w:val="24"/>
          <w:lang w:val="hr-HR"/>
        </w:rPr>
        <w:t xml:space="preserve">to: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22"/>
          <w:w w:val="110"/>
          <w:sz w:val="24"/>
          <w:szCs w:val="24"/>
          <w:lang w:val="hr-HR"/>
        </w:rPr>
        <w:t xml:space="preserve"> </w:t>
      </w:r>
      <w:r w:rsidR="0042474C" w:rsidRPr="004D44F0">
        <w:rPr>
          <w:spacing w:val="22"/>
          <w:w w:val="110"/>
          <w:sz w:val="24"/>
          <w:szCs w:val="24"/>
          <w:lang w:val="hr-HR"/>
        </w:rPr>
        <w:t>„</w:t>
      </w:r>
      <w:r w:rsidR="00D62B9B" w:rsidRPr="004D44F0">
        <w:rPr>
          <w:w w:val="110"/>
          <w:sz w:val="24"/>
          <w:szCs w:val="24"/>
          <w:lang w:val="hr-HR"/>
        </w:rPr>
        <w:t>D</w:t>
      </w:r>
      <w:r w:rsidRPr="004D44F0">
        <w:rPr>
          <w:w w:val="110"/>
          <w:sz w:val="24"/>
          <w:szCs w:val="24"/>
          <w:lang w:val="hr-HR"/>
        </w:rPr>
        <w:t>3"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2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3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3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21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7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4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4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10</w:t>
      </w:r>
      <w:r w:rsidRPr="004D44F0">
        <w:rPr>
          <w:spacing w:val="-36"/>
          <w:w w:val="110"/>
          <w:sz w:val="24"/>
          <w:szCs w:val="24"/>
          <w:lang w:val="hr-HR"/>
        </w:rPr>
        <w:t>1</w:t>
      </w:r>
      <w:r w:rsidRPr="004D44F0">
        <w:rPr>
          <w:spacing w:val="-25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85</w:t>
      </w:r>
      <w:r w:rsidRPr="004D44F0">
        <w:rPr>
          <w:spacing w:val="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2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3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</w:t>
      </w:r>
      <w:r w:rsidRPr="004D44F0">
        <w:rPr>
          <w:spacing w:val="17"/>
          <w:w w:val="110"/>
          <w:sz w:val="24"/>
          <w:szCs w:val="24"/>
          <w:lang w:val="hr-HR"/>
        </w:rPr>
        <w:t>d</w:t>
      </w:r>
      <w:r w:rsidRPr="004D44F0">
        <w:rPr>
          <w:w w:val="110"/>
          <w:sz w:val="24"/>
          <w:szCs w:val="24"/>
          <w:lang w:val="hr-HR"/>
        </w:rPr>
        <w:t>:</w:t>
      </w:r>
      <w:r w:rsidRPr="004D44F0">
        <w:rPr>
          <w:w w:val="15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6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terase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w w:val="104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 kuhinje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5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 balkona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kome</w:t>
      </w:r>
      <w:r w:rsidRPr="004D44F0">
        <w:rPr>
          <w:w w:val="106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pripada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vrt</w:t>
      </w:r>
      <w:r w:rsidRPr="004D44F0">
        <w:rPr>
          <w:spacing w:val="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lastRenderedPageBreak/>
        <w:t>V3</w:t>
      </w:r>
      <w:r w:rsidRPr="004D44F0">
        <w:rPr>
          <w:spacing w:val="2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-18"/>
          <w:w w:val="110"/>
          <w:sz w:val="24"/>
          <w:szCs w:val="24"/>
          <w:lang w:val="hr-HR"/>
        </w:rPr>
        <w:t>1</w:t>
      </w:r>
      <w:r w:rsidRPr="004D44F0">
        <w:rPr>
          <w:spacing w:val="-24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02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8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P3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 površini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23"/>
          <w:w w:val="110"/>
          <w:sz w:val="24"/>
          <w:szCs w:val="24"/>
          <w:lang w:val="hr-HR"/>
        </w:rPr>
        <w:t xml:space="preserve"> </w:t>
      </w:r>
      <w:r w:rsidRPr="004D44F0">
        <w:rPr>
          <w:spacing w:val="-40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-2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w w:val="119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</w:t>
      </w:r>
      <w:r w:rsidRPr="004D44F0">
        <w:rPr>
          <w:spacing w:val="-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označeno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roza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bojom,</w:t>
      </w:r>
    </w:p>
    <w:p w:rsidRDefault="004667A0" w:rsidP="004667A0" w:rsidR="004667A0" w:rsidRPr="004D44F0">
      <w:pPr>
        <w:numPr>
          <w:ilvl w:val="1"/>
          <w:numId w:val="25"/>
        </w:numPr>
        <w:jc w:val="both"/>
        <w:rPr>
          <w:w w:val="110"/>
          <w:sz w:val="24"/>
          <w:szCs w:val="24"/>
          <w:lang w:val="hr-HR"/>
        </w:rPr>
      </w:pPr>
      <w:r w:rsidRPr="004D44F0">
        <w:rPr>
          <w:w w:val="110"/>
          <w:sz w:val="24"/>
          <w:szCs w:val="24"/>
          <w:lang w:val="hr-HR"/>
        </w:rPr>
        <w:t>ETAŽA</w:t>
      </w:r>
      <w:r w:rsidRPr="004D44F0">
        <w:rPr>
          <w:spacing w:val="-37"/>
          <w:w w:val="110"/>
          <w:sz w:val="24"/>
          <w:szCs w:val="24"/>
          <w:lang w:val="hr-HR"/>
        </w:rPr>
        <w:t xml:space="preserve"> </w:t>
      </w:r>
      <w:r w:rsidRPr="004D44F0">
        <w:rPr>
          <w:w w:val="125"/>
          <w:sz w:val="24"/>
          <w:szCs w:val="24"/>
          <w:lang w:val="hr-HR"/>
        </w:rPr>
        <w:t>:</w:t>
      </w:r>
      <w:r w:rsidRPr="004D44F0">
        <w:rPr>
          <w:spacing w:val="-30"/>
          <w:w w:val="12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24089/</w:t>
      </w:r>
      <w:r w:rsidRPr="004D44F0">
        <w:rPr>
          <w:spacing w:val="-14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00000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spacing w:val="-2"/>
          <w:w w:val="110"/>
          <w:sz w:val="24"/>
          <w:szCs w:val="24"/>
          <w:lang w:val="hr-HR"/>
        </w:rPr>
        <w:t>d</w:t>
      </w:r>
      <w:r w:rsidRPr="004D44F0">
        <w:rPr>
          <w:spacing w:val="-23"/>
          <w:w w:val="110"/>
          <w:sz w:val="24"/>
          <w:szCs w:val="24"/>
          <w:lang w:val="hr-HR"/>
        </w:rPr>
        <w:t>i</w:t>
      </w:r>
      <w:r w:rsidRPr="004D44F0">
        <w:rPr>
          <w:w w:val="110"/>
          <w:sz w:val="24"/>
          <w:szCs w:val="24"/>
          <w:lang w:val="hr-HR"/>
        </w:rPr>
        <w:t>jela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označene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kao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</w:t>
      </w:r>
      <w:r w:rsidR="003B1D6F" w:rsidRPr="004D44F0">
        <w:rPr>
          <w:w w:val="110"/>
          <w:sz w:val="24"/>
          <w:szCs w:val="24"/>
          <w:lang w:val="hr-HR"/>
        </w:rPr>
        <w:t>č</w:t>
      </w:r>
      <w:r w:rsidRPr="004D44F0">
        <w:rPr>
          <w:w w:val="110"/>
          <w:sz w:val="24"/>
          <w:szCs w:val="24"/>
          <w:lang w:val="hr-HR"/>
        </w:rPr>
        <w:t xml:space="preserve">.br. 872/4, kuća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-25"/>
          <w:w w:val="12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dvo</w:t>
      </w:r>
      <w:r w:rsidRPr="004D44F0">
        <w:rPr>
          <w:spacing w:val="7"/>
          <w:w w:val="110"/>
          <w:sz w:val="24"/>
          <w:szCs w:val="24"/>
          <w:lang w:val="hr-HR"/>
        </w:rPr>
        <w:t>r</w:t>
      </w:r>
      <w:r w:rsidRPr="004D44F0">
        <w:rPr>
          <w:spacing w:val="-13"/>
          <w:w w:val="110"/>
          <w:sz w:val="24"/>
          <w:szCs w:val="24"/>
          <w:lang w:val="hr-HR"/>
        </w:rPr>
        <w:t>iš</w:t>
      </w:r>
      <w:r w:rsidRPr="004D44F0">
        <w:rPr>
          <w:w w:val="110"/>
          <w:sz w:val="24"/>
          <w:szCs w:val="24"/>
          <w:lang w:val="hr-HR"/>
        </w:rPr>
        <w:t>te,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površine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665</w:t>
      </w:r>
      <w:r w:rsidRPr="004D44F0">
        <w:rPr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upisana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3"/>
          <w:w w:val="110"/>
          <w:sz w:val="24"/>
          <w:szCs w:val="24"/>
          <w:lang w:val="hr-HR"/>
        </w:rPr>
        <w:t xml:space="preserve"> </w:t>
      </w:r>
      <w:r w:rsidRPr="004D44F0">
        <w:rPr>
          <w:spacing w:val="-3"/>
          <w:w w:val="110"/>
          <w:sz w:val="24"/>
          <w:szCs w:val="24"/>
          <w:lang w:val="hr-HR"/>
        </w:rPr>
        <w:t>z.k</w:t>
      </w:r>
      <w:r w:rsidRPr="004D44F0">
        <w:rPr>
          <w:spacing w:val="-2"/>
          <w:w w:val="110"/>
          <w:sz w:val="24"/>
          <w:szCs w:val="24"/>
          <w:lang w:val="hr-HR"/>
        </w:rPr>
        <w:t>.ul.br.</w:t>
      </w:r>
      <w:r w:rsidRPr="004D44F0">
        <w:rPr>
          <w:w w:val="110"/>
          <w:sz w:val="24"/>
          <w:szCs w:val="24"/>
          <w:lang w:val="hr-HR"/>
        </w:rPr>
        <w:t xml:space="preserve"> 4070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k.o.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Sveti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Anton,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kojim</w:t>
      </w:r>
      <w:r w:rsidRPr="004D44F0">
        <w:rPr>
          <w:spacing w:val="-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je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neodvojivo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povezano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 istome</w:t>
      </w:r>
      <w:r w:rsidRPr="004D44F0">
        <w:rPr>
          <w:spacing w:val="26"/>
          <w:w w:val="108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uspostavljeno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pravo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vlasništva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posebnog</w:t>
      </w:r>
      <w:r w:rsidRPr="004D44F0">
        <w:rPr>
          <w:spacing w:val="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dijela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nekretnine,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upisanog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poduložak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 xml:space="preserve">4 </w:t>
      </w:r>
      <w:r w:rsidRPr="004D44F0">
        <w:rPr>
          <w:w w:val="125"/>
          <w:sz w:val="24"/>
          <w:szCs w:val="24"/>
          <w:lang w:val="hr-HR"/>
        </w:rPr>
        <w:t>i</w:t>
      </w:r>
      <w:r w:rsidRPr="004D44F0">
        <w:rPr>
          <w:spacing w:val="-29"/>
          <w:w w:val="125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to: Stan</w:t>
      </w:r>
      <w:r w:rsidRPr="004D44F0">
        <w:rPr>
          <w:spacing w:val="-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,,</w:t>
      </w:r>
      <w:r w:rsidR="00D62B9B" w:rsidRPr="004D44F0">
        <w:rPr>
          <w:w w:val="110"/>
          <w:sz w:val="24"/>
          <w:szCs w:val="24"/>
          <w:lang w:val="hr-HR"/>
        </w:rPr>
        <w:t>D</w:t>
      </w:r>
      <w:r w:rsidRPr="004D44F0">
        <w:rPr>
          <w:w w:val="110"/>
          <w:sz w:val="24"/>
          <w:szCs w:val="24"/>
          <w:lang w:val="hr-HR"/>
        </w:rPr>
        <w:t>4"</w:t>
      </w:r>
      <w:r w:rsidRPr="004D44F0">
        <w:rPr>
          <w:spacing w:val="-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-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troetažni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stan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prizemlju,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</w:t>
      </w:r>
      <w:r w:rsidRPr="004D44F0">
        <w:rPr>
          <w:spacing w:val="-17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37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 katu,</w:t>
      </w:r>
      <w:r w:rsidRPr="004D44F0">
        <w:rPr>
          <w:spacing w:val="-1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-16"/>
          <w:w w:val="110"/>
          <w:sz w:val="24"/>
          <w:szCs w:val="24"/>
          <w:lang w:val="hr-HR"/>
        </w:rPr>
        <w:t xml:space="preserve"> </w:t>
      </w:r>
      <w:r w:rsidRPr="004D44F0">
        <w:rPr>
          <w:spacing w:val="-1"/>
          <w:w w:val="110"/>
          <w:sz w:val="24"/>
          <w:szCs w:val="24"/>
          <w:lang w:val="hr-HR"/>
        </w:rPr>
        <w:t>97,06</w:t>
      </w:r>
      <w:r w:rsidRPr="004D44F0">
        <w:rPr>
          <w:spacing w:val="-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-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koji</w:t>
      </w:r>
      <w:r w:rsidRPr="004D44F0">
        <w:rPr>
          <w:spacing w:val="-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se</w:t>
      </w:r>
      <w:r w:rsidRPr="004D44F0">
        <w:rPr>
          <w:spacing w:val="-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sastoji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spacing w:val="4"/>
          <w:w w:val="110"/>
          <w:sz w:val="24"/>
          <w:szCs w:val="24"/>
          <w:lang w:val="hr-HR"/>
        </w:rPr>
        <w:t>od</w:t>
      </w:r>
      <w:r w:rsidRPr="004D44F0">
        <w:rPr>
          <w:spacing w:val="2"/>
          <w:w w:val="110"/>
          <w:sz w:val="24"/>
          <w:szCs w:val="24"/>
          <w:lang w:val="hr-HR"/>
        </w:rPr>
        <w:t>:</w:t>
      </w:r>
      <w:r w:rsidRPr="004D44F0">
        <w:rPr>
          <w:spacing w:val="-2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23"/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3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2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kuhinje,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ostave,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terase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spacing w:val="-1"/>
          <w:w w:val="110"/>
          <w:sz w:val="24"/>
          <w:szCs w:val="24"/>
          <w:lang w:val="hr-HR"/>
        </w:rPr>
        <w:t>prizemlju,</w:t>
      </w:r>
      <w:r w:rsidRPr="004D44F0">
        <w:rPr>
          <w:spacing w:val="-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kupaone,</w:t>
      </w:r>
      <w:r w:rsidRPr="004D44F0">
        <w:rPr>
          <w:spacing w:val="1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sobe,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sobe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28"/>
          <w:w w:val="107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prvom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hodnika,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kupaonice,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kuhinje</w:t>
      </w:r>
      <w:r w:rsidRPr="004D44F0">
        <w:rPr>
          <w:spacing w:val="1"/>
          <w:w w:val="110"/>
          <w:sz w:val="24"/>
          <w:szCs w:val="24"/>
          <w:lang w:val="hr-HR"/>
        </w:rPr>
        <w:t xml:space="preserve"> </w:t>
      </w:r>
      <w:r w:rsidRPr="004D44F0">
        <w:rPr>
          <w:w w:val="120"/>
          <w:sz w:val="24"/>
          <w:szCs w:val="24"/>
          <w:lang w:val="hr-HR"/>
        </w:rPr>
        <w:t>i</w:t>
      </w:r>
      <w:r w:rsidRPr="004D44F0">
        <w:rPr>
          <w:spacing w:val="-23"/>
          <w:w w:val="12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dnevnog</w:t>
      </w:r>
      <w:r w:rsidRPr="004D44F0">
        <w:rPr>
          <w:spacing w:val="1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boravka, balkona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na</w:t>
      </w:r>
      <w:r w:rsidRPr="004D44F0">
        <w:rPr>
          <w:spacing w:val="-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drugom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katu,</w:t>
      </w:r>
      <w:r w:rsidRPr="004D44F0">
        <w:rPr>
          <w:spacing w:val="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kome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spacing w:val="-3"/>
          <w:w w:val="110"/>
          <w:sz w:val="24"/>
          <w:szCs w:val="24"/>
          <w:lang w:val="hr-HR"/>
        </w:rPr>
        <w:t>pri</w:t>
      </w:r>
      <w:r w:rsidRPr="004D44F0">
        <w:rPr>
          <w:spacing w:val="-4"/>
          <w:w w:val="110"/>
          <w:sz w:val="24"/>
          <w:szCs w:val="24"/>
          <w:lang w:val="hr-HR"/>
        </w:rPr>
        <w:t>pada</w:t>
      </w:r>
      <w:r w:rsidRPr="004D44F0">
        <w:rPr>
          <w:spacing w:val="26"/>
          <w:w w:val="103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vrt</w:t>
      </w:r>
      <w:r w:rsidRPr="004D44F0">
        <w:rPr>
          <w:spacing w:val="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V4</w:t>
      </w:r>
      <w:r w:rsidRPr="004D44F0">
        <w:rPr>
          <w:spacing w:val="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1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55</w:t>
      </w:r>
      <w:r w:rsidRPr="004D44F0">
        <w:rPr>
          <w:spacing w:val="3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56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</w:t>
      </w:r>
      <w:r w:rsidRPr="004D44F0">
        <w:rPr>
          <w:spacing w:val="1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i</w:t>
      </w:r>
      <w:r w:rsidRPr="004D44F0">
        <w:rPr>
          <w:spacing w:val="6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spacing w:val="2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</w:t>
      </w:r>
      <w:r w:rsidRPr="004D44F0">
        <w:rPr>
          <w:spacing w:val="9"/>
          <w:w w:val="110"/>
          <w:sz w:val="24"/>
          <w:szCs w:val="24"/>
          <w:lang w:val="hr-HR"/>
        </w:rPr>
        <w:t>k</w:t>
      </w:r>
      <w:r w:rsidRPr="004D44F0">
        <w:rPr>
          <w:w w:val="110"/>
          <w:sz w:val="24"/>
          <w:szCs w:val="24"/>
          <w:lang w:val="hr-HR"/>
        </w:rPr>
        <w:t>e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P4</w:t>
      </w:r>
      <w:r w:rsidRPr="004D44F0">
        <w:rPr>
          <w:spacing w:val="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3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</w:t>
      </w:r>
      <w:r w:rsidR="003B1D6F" w:rsidRPr="004D44F0">
        <w:rPr>
          <w:w w:val="110"/>
          <w:sz w:val="24"/>
          <w:szCs w:val="24"/>
          <w:lang w:val="hr-HR"/>
        </w:rPr>
        <w:t>š</w:t>
      </w:r>
      <w:r w:rsidRPr="004D44F0">
        <w:rPr>
          <w:w w:val="110"/>
          <w:sz w:val="24"/>
          <w:szCs w:val="24"/>
          <w:lang w:val="hr-HR"/>
        </w:rPr>
        <w:t>ini</w:t>
      </w:r>
      <w:r w:rsidRPr="004D44F0">
        <w:rPr>
          <w:spacing w:val="17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26"/>
          <w:w w:val="110"/>
          <w:sz w:val="24"/>
          <w:szCs w:val="24"/>
          <w:lang w:val="hr-HR"/>
        </w:rPr>
        <w:t xml:space="preserve"> </w:t>
      </w:r>
      <w:r w:rsidRPr="004D44F0">
        <w:rPr>
          <w:spacing w:val="-40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-2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m2,</w:t>
      </w:r>
      <w:r w:rsidRPr="004D44F0">
        <w:rPr>
          <w:spacing w:val="8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parkirno</w:t>
      </w:r>
      <w:r w:rsidRPr="004D44F0">
        <w:rPr>
          <w:w w:val="108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mjesto</w:t>
      </w:r>
      <w:r w:rsidRPr="004D44F0">
        <w:rPr>
          <w:spacing w:val="-5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oznake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P4b</w:t>
      </w:r>
      <w:r w:rsidRPr="004D44F0">
        <w:rPr>
          <w:spacing w:val="-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površini</w:t>
      </w:r>
      <w:r w:rsidRPr="004D44F0">
        <w:rPr>
          <w:spacing w:val="-1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od</w:t>
      </w:r>
      <w:r w:rsidRPr="004D44F0">
        <w:rPr>
          <w:spacing w:val="15"/>
          <w:w w:val="110"/>
          <w:sz w:val="24"/>
          <w:szCs w:val="24"/>
          <w:lang w:val="hr-HR"/>
        </w:rPr>
        <w:t xml:space="preserve"> </w:t>
      </w:r>
      <w:r w:rsidRPr="004D44F0">
        <w:rPr>
          <w:spacing w:val="-40"/>
          <w:w w:val="110"/>
          <w:sz w:val="24"/>
          <w:szCs w:val="24"/>
          <w:lang w:val="hr-HR"/>
        </w:rPr>
        <w:t>1</w:t>
      </w:r>
      <w:r w:rsidRPr="004D44F0">
        <w:rPr>
          <w:w w:val="110"/>
          <w:sz w:val="24"/>
          <w:szCs w:val="24"/>
          <w:lang w:val="hr-HR"/>
        </w:rPr>
        <w:t>2</w:t>
      </w:r>
      <w:r w:rsidRPr="004D44F0">
        <w:rPr>
          <w:spacing w:val="3"/>
          <w:w w:val="110"/>
          <w:sz w:val="24"/>
          <w:szCs w:val="24"/>
          <w:lang w:val="hr-HR"/>
        </w:rPr>
        <w:t>,</w:t>
      </w:r>
      <w:r w:rsidRPr="004D44F0">
        <w:rPr>
          <w:w w:val="110"/>
          <w:sz w:val="24"/>
          <w:szCs w:val="24"/>
          <w:lang w:val="hr-HR"/>
        </w:rPr>
        <w:t>00</w:t>
      </w:r>
      <w:r w:rsidR="0042474C" w:rsidRPr="004D44F0">
        <w:rPr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m</w:t>
      </w:r>
      <w:r w:rsidRPr="004D44F0">
        <w:rPr>
          <w:spacing w:val="8"/>
          <w:w w:val="110"/>
          <w:sz w:val="24"/>
          <w:szCs w:val="24"/>
          <w:lang w:val="hr-HR"/>
        </w:rPr>
        <w:t>2</w:t>
      </w:r>
      <w:r w:rsidRPr="004D44F0">
        <w:rPr>
          <w:w w:val="110"/>
          <w:sz w:val="24"/>
          <w:szCs w:val="24"/>
          <w:lang w:val="hr-HR"/>
        </w:rPr>
        <w:t>,</w:t>
      </w:r>
      <w:r w:rsidRPr="004D44F0">
        <w:rPr>
          <w:spacing w:val="-3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u</w:t>
      </w:r>
      <w:r w:rsidRPr="004D44F0">
        <w:rPr>
          <w:spacing w:val="-1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elaboratu</w:t>
      </w:r>
      <w:r w:rsidRPr="004D44F0">
        <w:rPr>
          <w:spacing w:val="4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sve</w:t>
      </w:r>
      <w:r w:rsidRPr="004D44F0">
        <w:rPr>
          <w:spacing w:val="-2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označeno</w:t>
      </w:r>
      <w:r w:rsidRPr="004D44F0">
        <w:rPr>
          <w:spacing w:val="9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smeđom</w:t>
      </w:r>
      <w:r w:rsidRPr="004D44F0">
        <w:rPr>
          <w:spacing w:val="10"/>
          <w:w w:val="110"/>
          <w:sz w:val="24"/>
          <w:szCs w:val="24"/>
          <w:lang w:val="hr-HR"/>
        </w:rPr>
        <w:t xml:space="preserve"> </w:t>
      </w:r>
      <w:r w:rsidRPr="004D44F0">
        <w:rPr>
          <w:w w:val="110"/>
          <w:sz w:val="24"/>
          <w:szCs w:val="24"/>
          <w:lang w:val="hr-HR"/>
        </w:rPr>
        <w:t>bojom.</w:t>
      </w:r>
    </w:p>
    <w:p w:rsidRDefault="009A6897" w:rsidP="009A6897" w:rsidR="004667A0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Istom Presudom naloženo je tuženiku Tri dimenzije i arhitektura d.o.o. da tužitelju</w:t>
      </w:r>
      <w:r w:rsidR="0042474C" w:rsidRPr="004D44F0">
        <w:rPr>
          <w:sz w:val="24"/>
          <w:szCs w:val="24"/>
          <w:lang w:val="hr-HR"/>
        </w:rPr>
        <w:t>-stečajnom dužniku</w:t>
      </w:r>
      <w:r w:rsidRPr="004D44F0">
        <w:rPr>
          <w:sz w:val="24"/>
          <w:szCs w:val="24"/>
          <w:lang w:val="hr-HR"/>
        </w:rPr>
        <w:t xml:space="preserve"> nadoknadi prouzročeni trošak u tom postupku uz pripadajuću zateznu kamatu počev od dana 9. lipnja 2017.g. pa do isplate.</w:t>
      </w:r>
    </w:p>
    <w:p w:rsidRDefault="0005423E" w:rsidP="00645BE8" w:rsidR="0005423E" w:rsidRPr="004D44F0">
      <w:pPr>
        <w:jc w:val="both"/>
        <w:rPr>
          <w:sz w:val="24"/>
          <w:szCs w:val="24"/>
          <w:lang w:val="hr-HR"/>
        </w:rPr>
      </w:pPr>
    </w:p>
    <w:p w:rsidRDefault="009A6897" w:rsidP="00645BE8" w:rsidR="0005423E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ab/>
        <w:t>Dokaz:</w:t>
      </w:r>
      <w:r w:rsidRPr="004D44F0">
        <w:rPr>
          <w:sz w:val="24"/>
          <w:szCs w:val="24"/>
          <w:lang w:val="hr-HR"/>
        </w:rPr>
        <w:tab/>
        <w:t>preslika Presude i Rješenja Trgovačkog suda u Zagrebu, broj P-2868/2015</w:t>
      </w:r>
    </w:p>
    <w:p w:rsidRDefault="0005423E" w:rsidP="00645BE8" w:rsidR="0005423E" w:rsidRPr="004D44F0">
      <w:pPr>
        <w:jc w:val="both"/>
        <w:rPr>
          <w:sz w:val="24"/>
          <w:szCs w:val="24"/>
          <w:lang w:val="hr-HR"/>
        </w:rPr>
      </w:pPr>
    </w:p>
    <w:p w:rsidRDefault="0058354F" w:rsidP="00645BE8" w:rsidR="0005423E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Rješenjem Trgovačkog suda u Zagrebu, posl.broj P-2868/2015-21 od dana 9. lipnja 2017.g. naloženo je tužitelju – stečajnom dužniku plaćanje sudske pristojbe za Prvostupanjsku presudu. Stečajni upravitelj dužnika – tužitelja, postupio je po nalogu.</w:t>
      </w:r>
    </w:p>
    <w:p w:rsidRDefault="0058354F" w:rsidP="00645BE8" w:rsidR="0058354F" w:rsidRPr="004D44F0">
      <w:pPr>
        <w:jc w:val="both"/>
        <w:rPr>
          <w:sz w:val="24"/>
          <w:szCs w:val="24"/>
          <w:lang w:val="hr-HR"/>
        </w:rPr>
      </w:pPr>
    </w:p>
    <w:p w:rsidRDefault="00FF70A4" w:rsidP="00645BE8" w:rsidR="00077D0B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Uvidom</w:t>
      </w:r>
      <w:r w:rsidR="0005405B" w:rsidRPr="004D44F0">
        <w:rPr>
          <w:sz w:val="24"/>
          <w:szCs w:val="24"/>
          <w:lang w:val="hr-HR"/>
        </w:rPr>
        <w:t xml:space="preserve"> na</w:t>
      </w:r>
      <w:r w:rsidRPr="004D44F0">
        <w:rPr>
          <w:sz w:val="24"/>
          <w:szCs w:val="24"/>
          <w:lang w:val="hr-HR"/>
        </w:rPr>
        <w:t xml:space="preserve"> </w:t>
      </w:r>
      <w:r w:rsidR="00077D0B" w:rsidRPr="004D44F0">
        <w:rPr>
          <w:sz w:val="24"/>
          <w:szCs w:val="24"/>
          <w:lang w:val="hr-HR"/>
        </w:rPr>
        <w:t xml:space="preserve">e-oglasnu ploču Trgovačkog suda u Zagrebu </w:t>
      </w:r>
      <w:r w:rsidRPr="004D44F0">
        <w:rPr>
          <w:sz w:val="24"/>
          <w:szCs w:val="24"/>
          <w:lang w:val="hr-HR"/>
        </w:rPr>
        <w:t xml:space="preserve">stečajni </w:t>
      </w:r>
      <w:r w:rsidR="0005405B" w:rsidRPr="004D44F0">
        <w:rPr>
          <w:sz w:val="24"/>
          <w:szCs w:val="24"/>
          <w:lang w:val="hr-HR"/>
        </w:rPr>
        <w:t>je upravitelj</w:t>
      </w:r>
      <w:r w:rsidRPr="004D44F0">
        <w:rPr>
          <w:sz w:val="24"/>
          <w:szCs w:val="24"/>
          <w:lang w:val="hr-HR"/>
        </w:rPr>
        <w:t xml:space="preserve"> utvrdio da</w:t>
      </w:r>
      <w:r w:rsidR="0042474C" w:rsidRPr="004D44F0">
        <w:rPr>
          <w:sz w:val="24"/>
          <w:szCs w:val="24"/>
          <w:lang w:val="hr-HR"/>
        </w:rPr>
        <w:t xml:space="preserve"> je</w:t>
      </w:r>
      <w:r w:rsidRPr="004D44F0">
        <w:rPr>
          <w:sz w:val="24"/>
          <w:szCs w:val="24"/>
          <w:lang w:val="hr-HR"/>
        </w:rPr>
        <w:t xml:space="preserve"> nad tuženikom Tri dimenzije i arhitektura d.o.o.</w:t>
      </w:r>
      <w:r w:rsidR="0005405B" w:rsidRPr="004D44F0">
        <w:rPr>
          <w:sz w:val="24"/>
          <w:szCs w:val="24"/>
          <w:lang w:val="hr-HR"/>
        </w:rPr>
        <w:t>, OIB 44591118776:</w:t>
      </w:r>
    </w:p>
    <w:p w:rsidRDefault="00FF70A4" w:rsidP="0005405B" w:rsidR="00FF70A4" w:rsidRPr="004D44F0">
      <w:pPr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Rješenjem Trgovačkog suda u Zagrebu</w:t>
      </w:r>
      <w:r w:rsidR="0005405B" w:rsidRPr="004D44F0">
        <w:rPr>
          <w:sz w:val="24"/>
          <w:szCs w:val="24"/>
          <w:lang w:val="hr-HR"/>
        </w:rPr>
        <w:t>, broj St-2721/16-7 od dana 2. svibnja 2017.g. pokrenut prethodni postupak radi utvrđenja pretpostavki za otvaranje stečajnog postupka nad dužnikom Tri dimenzije i arhitektura d.o.o.</w:t>
      </w:r>
    </w:p>
    <w:p w:rsidRDefault="0005405B" w:rsidP="0005405B" w:rsidR="0005405B" w:rsidRPr="004D44F0">
      <w:pPr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Rješenjem Trgovačkog suda u Zagrebu, broj St-2721/16-14 od dana 20. lipnja 2017.g. određeno ročište radi izjašnjenja o prijedlogu za otvaranje stečajnog postupka nad dužnikom Tri dimenzije i arhitektura d.o.o. za dan 13. rujna 2017.g.</w:t>
      </w:r>
    </w:p>
    <w:p w:rsidRDefault="00077D0B" w:rsidP="00645BE8" w:rsidR="00077D0B" w:rsidRPr="004D44F0">
      <w:pPr>
        <w:jc w:val="both"/>
        <w:rPr>
          <w:sz w:val="24"/>
          <w:szCs w:val="24"/>
          <w:lang w:val="hr-HR"/>
        </w:rPr>
      </w:pPr>
    </w:p>
    <w:p w:rsidRDefault="00CD7BEE" w:rsidP="00645BE8" w:rsidR="0058354F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Rješenjem Općinskog suda u Rijeci, Stalna služba u Krku, posl.broj Ovr-2348/15-10, od dana 18. srpnja 2016.g.</w:t>
      </w:r>
      <w:r w:rsidR="00E133E3" w:rsidRPr="004D44F0">
        <w:rPr>
          <w:sz w:val="24"/>
          <w:szCs w:val="24"/>
          <w:lang w:val="hr-HR"/>
        </w:rPr>
        <w:t xml:space="preserve">, ovrhovoditelja NOVA LJUBLJANSKA BANKA d.d., OIB </w:t>
      </w:r>
      <w:r w:rsidR="001B24CC" w:rsidRPr="004D44F0">
        <w:rPr>
          <w:sz w:val="24"/>
          <w:szCs w:val="24"/>
          <w:lang w:val="hr-HR"/>
        </w:rPr>
        <w:t>17719334242, radi prisilne naplate novčane tražbine,</w:t>
      </w:r>
      <w:r w:rsidR="00480350" w:rsidRPr="004D44F0">
        <w:rPr>
          <w:sz w:val="24"/>
          <w:szCs w:val="24"/>
          <w:lang w:val="hr-HR"/>
        </w:rPr>
        <w:t xml:space="preserve"> u</w:t>
      </w:r>
      <w:r w:rsidR="00E133E3" w:rsidRPr="004D44F0">
        <w:rPr>
          <w:sz w:val="24"/>
          <w:szCs w:val="24"/>
          <w:lang w:val="hr-HR"/>
        </w:rPr>
        <w:t xml:space="preserve">tvrđen je prekid postupka u toj pravnoj stvari radi otvaranja stečajnog postupka na ovršenikom Projekt Malinska d.o.o. Istim rješenjem pozvan je stečajni upravitelj na preuzimanje predmetnog ovršnog postupka. </w:t>
      </w:r>
      <w:r w:rsidR="001B24CC" w:rsidRPr="004D44F0">
        <w:rPr>
          <w:sz w:val="24"/>
          <w:szCs w:val="24"/>
          <w:lang w:val="hr-HR"/>
        </w:rPr>
        <w:t>Budući se prema točci 3. rješenja, prekinuti ovršni postupak smatra nastavljenim</w:t>
      </w:r>
      <w:r w:rsidR="005367B4" w:rsidRPr="004D44F0">
        <w:rPr>
          <w:sz w:val="24"/>
          <w:szCs w:val="24"/>
          <w:lang w:val="hr-HR"/>
        </w:rPr>
        <w:t xml:space="preserve"> samom</w:t>
      </w:r>
      <w:r w:rsidR="001B24CC" w:rsidRPr="004D44F0">
        <w:rPr>
          <w:sz w:val="24"/>
          <w:szCs w:val="24"/>
          <w:lang w:val="hr-HR"/>
        </w:rPr>
        <w:t xml:space="preserve"> dostavom rješenja, s</w:t>
      </w:r>
      <w:r w:rsidR="00E133E3" w:rsidRPr="004D44F0">
        <w:rPr>
          <w:sz w:val="24"/>
          <w:szCs w:val="24"/>
          <w:lang w:val="hr-HR"/>
        </w:rPr>
        <w:t>tečajni upravitelj je na predmetni spis</w:t>
      </w:r>
      <w:r w:rsidR="001B24CC" w:rsidRPr="004D44F0">
        <w:rPr>
          <w:sz w:val="24"/>
          <w:szCs w:val="24"/>
          <w:lang w:val="hr-HR"/>
        </w:rPr>
        <w:t xml:space="preserve"> dostavio samo obavijest o promjeni stečajnog upravitelja, te presliku rješenja o imenovanju.</w:t>
      </w:r>
    </w:p>
    <w:p w:rsidRDefault="00E133E3" w:rsidP="00645BE8" w:rsidR="00E133E3" w:rsidRPr="004D44F0">
      <w:pPr>
        <w:jc w:val="both"/>
        <w:rPr>
          <w:sz w:val="24"/>
          <w:szCs w:val="24"/>
          <w:lang w:val="hr-HR"/>
        </w:rPr>
      </w:pPr>
    </w:p>
    <w:p w:rsidRDefault="00051CD8" w:rsidP="00645BE8" w:rsidR="0058354F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Rješenj</w:t>
      </w:r>
      <w:r w:rsidR="008E5E44" w:rsidRPr="004D44F0">
        <w:rPr>
          <w:sz w:val="24"/>
          <w:szCs w:val="24"/>
          <w:lang w:val="hr-HR"/>
        </w:rPr>
        <w:t>em</w:t>
      </w:r>
      <w:r w:rsidRPr="004D44F0">
        <w:rPr>
          <w:sz w:val="24"/>
          <w:szCs w:val="24"/>
          <w:lang w:val="hr-HR"/>
        </w:rPr>
        <w:t xml:space="preserve"> Trgovačkog suda u Zagrebu, broj P-2234/2015 od dana 13. travnja 2017.g., u pravnoj stvari tužitelja Projekt Malinska d.o.o. zastupanog po stečajnom vjerovniku TRI DIMENZIJE I ARHITEKTURA d.o.o., OIB 44591118776 c/a NOVA LJUBLJANSKA BANKA d.d., OIB 17719334242, v.p.s. 12.279.613,44 kn, </w:t>
      </w:r>
      <w:r w:rsidR="008E5E44" w:rsidRPr="004D44F0">
        <w:rPr>
          <w:sz w:val="24"/>
          <w:szCs w:val="24"/>
          <w:lang w:val="hr-HR"/>
        </w:rPr>
        <w:t>naloženo je stečajnom upravitelju dostaviti podatke i dokaze o izvršenim uplatama na račun stečajnog dužnika od strane LHB INTERNATIONALE HANDELSBANK AKTIENGESELLSCHAFT temeljem Ugovora o kreditu od 28.08.2008.g.</w:t>
      </w:r>
    </w:p>
    <w:p w:rsidRDefault="008E5E44" w:rsidP="00645BE8" w:rsidR="008E5E44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Postupajući po nalogu, stečajni upravitelj je na spis broj P-2234/2015 dostavio slijedeće: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16.09.2008.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lastRenderedPageBreak/>
        <w:t>izvod prometa po deviznom računu kod ERSTE Bank d.d. na dan 11.12.2008.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27.01.2009.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05.03.2009.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07.04.2009.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11.05.2009.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17.06.2009.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izvod prometa po deviznom računu kod ERSTE Bank d.d. na dan 11.09.2009.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analitičke kartice konta stečajnog dužnika – obveze za financijske kredite LHB</w:t>
      </w:r>
    </w:p>
    <w:p w:rsidRDefault="008E5E44" w:rsidP="008E5E44" w:rsidR="008E5E44" w:rsidRPr="004D44F0">
      <w:pPr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analitičke kartice konta stečajnog dužnika – obveze za kamate LHB</w:t>
      </w:r>
    </w:p>
    <w:p w:rsidRDefault="008E5E44" w:rsidP="00645BE8" w:rsidR="008E5E44" w:rsidRPr="004D44F0">
      <w:pPr>
        <w:jc w:val="both"/>
        <w:rPr>
          <w:sz w:val="24"/>
          <w:szCs w:val="24"/>
          <w:lang w:val="hr-HR"/>
        </w:rPr>
      </w:pPr>
    </w:p>
    <w:p w:rsidRDefault="003702BE" w:rsidP="00645BE8" w:rsidR="003702BE" w:rsidRPr="004D44F0">
      <w:pPr>
        <w:rPr>
          <w:sz w:val="24"/>
          <w:szCs w:val="24"/>
          <w:lang w:val="hr-HR"/>
        </w:rPr>
      </w:pPr>
    </w:p>
    <w:p w:rsidRDefault="00645BE8" w:rsidP="00645BE8" w:rsidR="00645BE8" w:rsidRPr="004D44F0">
      <w:pPr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II. STANJE STEČAJNE MASE</w:t>
      </w:r>
    </w:p>
    <w:p w:rsidRDefault="003702BE" w:rsidP="00645BE8" w:rsidR="003702BE" w:rsidRPr="004D44F0">
      <w:pPr>
        <w:rPr>
          <w:sz w:val="24"/>
          <w:szCs w:val="24"/>
          <w:lang w:val="hr-HR"/>
        </w:rPr>
      </w:pPr>
    </w:p>
    <w:p w:rsidRDefault="003702BE" w:rsidP="003702BE" w:rsidR="003702BE" w:rsidRPr="004D44F0">
      <w:pPr>
        <w:jc w:val="both"/>
        <w:rPr>
          <w:color w:val="000000"/>
          <w:sz w:val="24"/>
          <w:szCs w:val="24"/>
          <w:lang w:val="hr-HR"/>
        </w:rPr>
      </w:pPr>
      <w:r w:rsidRPr="004D44F0">
        <w:rPr>
          <w:color w:val="000000"/>
          <w:sz w:val="24"/>
          <w:szCs w:val="24"/>
          <w:lang w:val="hr-HR"/>
        </w:rPr>
        <w:t>Stečajni upravitelj daje popis imovine – nekretnina stečajnog dužnika s evidentiranim teretima</w:t>
      </w:r>
      <w:r w:rsidR="00D62B9B" w:rsidRPr="004D44F0">
        <w:rPr>
          <w:color w:val="000000"/>
          <w:sz w:val="24"/>
          <w:szCs w:val="24"/>
          <w:lang w:val="hr-HR"/>
        </w:rPr>
        <w:t xml:space="preserve"> i procijenjenim vrijednostima</w:t>
      </w:r>
      <w:r w:rsidR="00A450F7" w:rsidRPr="004D44F0">
        <w:rPr>
          <w:color w:val="000000"/>
          <w:sz w:val="24"/>
          <w:szCs w:val="24"/>
          <w:lang w:val="hr-HR"/>
        </w:rPr>
        <w:t xml:space="preserve"> </w:t>
      </w:r>
      <w:r w:rsidR="00D62B9B" w:rsidRPr="004D44F0">
        <w:rPr>
          <w:color w:val="000000"/>
          <w:sz w:val="24"/>
          <w:szCs w:val="24"/>
          <w:lang w:val="hr-HR"/>
        </w:rPr>
        <w:t xml:space="preserve">po </w:t>
      </w:r>
      <w:r w:rsidR="00A450F7" w:rsidRPr="004D44F0">
        <w:rPr>
          <w:color w:val="000000"/>
          <w:sz w:val="24"/>
          <w:szCs w:val="24"/>
          <w:lang w:val="hr-HR"/>
        </w:rPr>
        <w:t>P</w:t>
      </w:r>
      <w:r w:rsidR="00D62B9B" w:rsidRPr="004D44F0">
        <w:rPr>
          <w:color w:val="000000"/>
          <w:sz w:val="24"/>
          <w:szCs w:val="24"/>
          <w:lang w:val="hr-HR"/>
        </w:rPr>
        <w:t>rocjeni</w:t>
      </w:r>
      <w:r w:rsidR="00A450F7" w:rsidRPr="004D44F0">
        <w:rPr>
          <w:color w:val="000000"/>
          <w:sz w:val="24"/>
          <w:szCs w:val="24"/>
          <w:lang w:val="hr-HR"/>
        </w:rPr>
        <w:t xml:space="preserve"> vrijednosti nekretnina,</w:t>
      </w:r>
      <w:r w:rsidR="00D62B9B" w:rsidRPr="004D44F0">
        <w:rPr>
          <w:color w:val="000000"/>
          <w:sz w:val="24"/>
          <w:szCs w:val="24"/>
          <w:lang w:val="hr-HR"/>
        </w:rPr>
        <w:t xml:space="preserve"> PRODAK d.o.o. iz Zagreba, od 7. srpnja 2016.g., naručitelja NOVA LJUBLJANSKA BANKA d.d.</w:t>
      </w:r>
      <w:r w:rsidRPr="004D44F0">
        <w:rPr>
          <w:color w:val="000000"/>
          <w:sz w:val="24"/>
          <w:szCs w:val="24"/>
          <w:lang w:val="hr-HR"/>
        </w:rPr>
        <w:t>:</w:t>
      </w:r>
    </w:p>
    <w:p w:rsidRDefault="00C13032" w:rsidP="0064508F" w:rsidR="007504D6" w:rsidRPr="004D44F0">
      <w:pPr>
        <w:ind w:firstLine="15" w:left="705"/>
        <w:jc w:val="both"/>
        <w:rPr>
          <w:color w:val="000000"/>
          <w:sz w:val="24"/>
          <w:szCs w:val="24"/>
          <w:lang w:val="hr-HR"/>
        </w:rPr>
      </w:pPr>
      <w:r w:rsidRPr="004D44F0">
        <w:rPr>
          <w:color w:val="000000"/>
          <w:sz w:val="24"/>
          <w:szCs w:val="24"/>
          <w:lang w:val="hr-HR"/>
        </w:rPr>
        <w:t xml:space="preserve">Nekretnine </w:t>
      </w:r>
      <w:r w:rsidR="0064508F" w:rsidRPr="004D44F0">
        <w:rPr>
          <w:color w:val="000000"/>
          <w:sz w:val="24"/>
          <w:szCs w:val="24"/>
          <w:lang w:val="hr-HR"/>
        </w:rPr>
        <w:t>na kojima je u zemljišnim knjigama Općinskog suda u Rijeci, Zemljišnoknjižni odjel Krk, k.o. Sveti Anton, upisano vlasništvo u korist stečajnog dužnika:</w:t>
      </w:r>
    </w:p>
    <w:p w:rsidRDefault="00022C2F" w:rsidP="003702BE" w:rsidR="003702BE" w:rsidRPr="004D44F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z.k.ul.br. 2120, k.č.br.872/2, kuća i dvorište površine 670 m2,</w:t>
      </w:r>
      <w:r w:rsidR="000913F1" w:rsidRPr="004D44F0">
        <w:rPr>
          <w:sz w:val="24"/>
          <w:szCs w:val="24"/>
          <w:lang w:val="hr-HR"/>
        </w:rPr>
        <w:t xml:space="preserve"> poduložak 1, poduložak 2, poduložak 3 i poduložak 4, </w:t>
      </w:r>
      <w:r w:rsidRPr="004D44F0">
        <w:rPr>
          <w:sz w:val="24"/>
          <w:szCs w:val="24"/>
          <w:lang w:val="hr-HR"/>
        </w:rPr>
        <w:t xml:space="preserve">pod brojem Z-2264/14 </w:t>
      </w:r>
      <w:r w:rsidR="00BF3E27" w:rsidRPr="004D44F0">
        <w:rPr>
          <w:sz w:val="24"/>
          <w:szCs w:val="24"/>
          <w:lang w:val="hr-HR"/>
        </w:rPr>
        <w:t>zaprimljeno</w:t>
      </w:r>
      <w:r w:rsidRPr="004D44F0">
        <w:rPr>
          <w:sz w:val="24"/>
          <w:szCs w:val="24"/>
          <w:lang w:val="hr-HR"/>
        </w:rPr>
        <w:t xml:space="preserve"> 2</w:t>
      </w:r>
      <w:r w:rsidR="007504D6" w:rsidRPr="004D44F0">
        <w:rPr>
          <w:sz w:val="24"/>
          <w:szCs w:val="24"/>
          <w:lang w:val="hr-HR"/>
        </w:rPr>
        <w:t>5</w:t>
      </w:r>
      <w:r w:rsidRPr="004D44F0">
        <w:rPr>
          <w:sz w:val="24"/>
          <w:szCs w:val="24"/>
          <w:lang w:val="hr-HR"/>
        </w:rPr>
        <w:t>.04.2014.g.</w:t>
      </w:r>
      <w:r w:rsidR="007504D6" w:rsidRPr="004D44F0">
        <w:rPr>
          <w:sz w:val="24"/>
          <w:szCs w:val="24"/>
          <w:lang w:val="hr-HR"/>
        </w:rPr>
        <w:t>, temeljem rješenja Općinskog suda u Krku od 22.04.2014.g. uknjiženo pravo zaloga prijenosom hipotekarne tražbine upisane pod Z-5628/08 radi osiguranja potraživanja u iznosu od 1.880.000,00 EUR-a uvećano za ugovorene kamate, eventualne zatezne kamate, sve troškove prijevoda, ovjera, postupke uknjižbe založnog prava, poreze i takse sa imena IHB (Internationale Handelsbank Aktiengesellchaft) u korist NOVA LJUBLJANSKA BANKA d.d., OIB 17719334242, R. Slovenija, Ljubljana, Trg republike 2</w:t>
      </w:r>
    </w:p>
    <w:p w:rsidRDefault="00F27D2C" w:rsidP="00F27D2C" w:rsidR="00F27D2C" w:rsidRPr="004D44F0">
      <w:pPr>
        <w:ind w:left="1065"/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Procijenjene vrijednosti u iznosu </w:t>
      </w:r>
      <w:r w:rsidR="00910566" w:rsidRPr="004D44F0">
        <w:rPr>
          <w:sz w:val="24"/>
          <w:szCs w:val="24"/>
          <w:lang w:val="hr-HR"/>
        </w:rPr>
        <w:t>od 623.100,00 EUR.</w:t>
      </w:r>
    </w:p>
    <w:p w:rsidRDefault="007504D6" w:rsidP="007504D6" w:rsidR="007504D6" w:rsidRPr="004D44F0">
      <w:pPr>
        <w:ind w:left="705"/>
        <w:jc w:val="both"/>
        <w:rPr>
          <w:sz w:val="24"/>
          <w:szCs w:val="24"/>
          <w:lang w:val="hr-HR"/>
        </w:rPr>
      </w:pPr>
    </w:p>
    <w:p w:rsidRDefault="007504D6" w:rsidP="003702BE" w:rsidR="007504D6" w:rsidRPr="004D44F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z.k.ul.br. 4072, k.č.br.872/5, kuća i dvorište površine 641 m2,</w:t>
      </w:r>
      <w:r w:rsidR="000913F1" w:rsidRPr="004D44F0">
        <w:rPr>
          <w:sz w:val="24"/>
          <w:szCs w:val="24"/>
          <w:lang w:val="hr-HR"/>
        </w:rPr>
        <w:t xml:space="preserve"> poduložak 1, poduložak 2, poduložak 3 i poduložak 4,</w:t>
      </w:r>
      <w:r w:rsidRPr="004D44F0">
        <w:rPr>
          <w:sz w:val="24"/>
          <w:szCs w:val="24"/>
          <w:lang w:val="hr-HR"/>
        </w:rPr>
        <w:t xml:space="preserve"> pod brojem Z-2264/14 </w:t>
      </w:r>
      <w:r w:rsidR="00BF3E27" w:rsidRPr="004D44F0">
        <w:rPr>
          <w:sz w:val="24"/>
          <w:szCs w:val="24"/>
          <w:lang w:val="hr-HR"/>
        </w:rPr>
        <w:t>zaprimljeno</w:t>
      </w:r>
      <w:r w:rsidRPr="004D44F0">
        <w:rPr>
          <w:sz w:val="24"/>
          <w:szCs w:val="24"/>
          <w:lang w:val="hr-HR"/>
        </w:rPr>
        <w:t xml:space="preserve"> 25.04.2014.g., temeljem rješenja Općinskog suda u Krku od 22.04.2014.g. uknjiženo pravo zaloga prijenosom hipotekarne tražbine upisane pod Z-5628/08 radi osiguranja potraživanja u iznosu od 1.880.000,00 EUR-a uvećano za ugovorene kamate, eventualne zatezne kamate, sve troškove prijevoda, ovjera, postupke uknjižbe založnog prava, poreze i takse sa imena IHB (Internationale Handelsbank Aktiengesellchaft) u korist NOVA LJUBLJANSKA BANKA d.d., OIB 17719334242, R. Slovenija, Ljubljana, Trg republike 2</w:t>
      </w:r>
    </w:p>
    <w:p w:rsidRDefault="00A6417A" w:rsidP="0064508F" w:rsidR="0064508F" w:rsidRPr="004D44F0">
      <w:pPr>
        <w:ind w:left="1065"/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Procijenjene v</w:t>
      </w:r>
      <w:r w:rsidR="0064508F" w:rsidRPr="004D44F0">
        <w:rPr>
          <w:sz w:val="24"/>
          <w:szCs w:val="24"/>
          <w:lang w:val="hr-HR"/>
        </w:rPr>
        <w:t>rijednost</w:t>
      </w:r>
      <w:r w:rsidRPr="004D44F0">
        <w:rPr>
          <w:sz w:val="24"/>
          <w:szCs w:val="24"/>
          <w:lang w:val="hr-HR"/>
        </w:rPr>
        <w:t>i</w:t>
      </w:r>
      <w:r w:rsidR="0064508F" w:rsidRPr="004D44F0">
        <w:rPr>
          <w:sz w:val="24"/>
          <w:szCs w:val="24"/>
          <w:lang w:val="hr-HR"/>
        </w:rPr>
        <w:t xml:space="preserve"> </w:t>
      </w:r>
      <w:r w:rsidRPr="004D44F0">
        <w:rPr>
          <w:sz w:val="24"/>
          <w:szCs w:val="24"/>
          <w:lang w:val="hr-HR"/>
        </w:rPr>
        <w:t>u</w:t>
      </w:r>
      <w:r w:rsidR="0064508F" w:rsidRPr="004D44F0">
        <w:rPr>
          <w:sz w:val="24"/>
          <w:szCs w:val="24"/>
          <w:lang w:val="hr-HR"/>
        </w:rPr>
        <w:t xml:space="preserve"> iznos</w:t>
      </w:r>
      <w:r w:rsidRPr="004D44F0">
        <w:rPr>
          <w:sz w:val="24"/>
          <w:szCs w:val="24"/>
          <w:lang w:val="hr-HR"/>
        </w:rPr>
        <w:t>u</w:t>
      </w:r>
      <w:r w:rsidR="0064508F" w:rsidRPr="004D44F0">
        <w:rPr>
          <w:sz w:val="24"/>
          <w:szCs w:val="24"/>
          <w:lang w:val="hr-HR"/>
        </w:rPr>
        <w:t xml:space="preserve"> </w:t>
      </w:r>
      <w:r w:rsidR="00910566" w:rsidRPr="004D44F0">
        <w:rPr>
          <w:sz w:val="24"/>
          <w:szCs w:val="24"/>
          <w:lang w:val="hr-HR"/>
        </w:rPr>
        <w:t>od 623.100,00 EUR.</w:t>
      </w:r>
    </w:p>
    <w:p w:rsidRDefault="0064508F" w:rsidP="0064508F" w:rsidR="0064508F" w:rsidRPr="004D44F0">
      <w:pPr>
        <w:ind w:left="1065"/>
        <w:jc w:val="both"/>
        <w:rPr>
          <w:sz w:val="24"/>
          <w:szCs w:val="24"/>
          <w:lang w:val="hr-HR"/>
        </w:rPr>
      </w:pPr>
    </w:p>
    <w:p w:rsidRDefault="00F27D2C" w:rsidP="005D2079" w:rsidR="00F27D2C" w:rsidRPr="004D44F0">
      <w:pPr>
        <w:jc w:val="both"/>
        <w:rPr>
          <w:sz w:val="24"/>
          <w:szCs w:val="24"/>
          <w:lang w:val="hr-HR"/>
        </w:rPr>
      </w:pPr>
    </w:p>
    <w:p w:rsidRDefault="001F2853" w:rsidP="005D2079" w:rsidR="00E25C27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ab/>
        <w:t>Dokaz:</w:t>
      </w:r>
      <w:r w:rsidR="0042710D"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>e-izvadci iz zemljišnih knjiga</w:t>
      </w:r>
    </w:p>
    <w:p w:rsidRDefault="0042710D" w:rsidP="005D2079" w:rsidR="0042710D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ab/>
      </w:r>
      <w:r w:rsidR="00A450F7" w:rsidRPr="004D44F0">
        <w:rPr>
          <w:color w:val="000000"/>
          <w:sz w:val="24"/>
          <w:szCs w:val="24"/>
          <w:lang w:val="hr-HR"/>
        </w:rPr>
        <w:t>P</w:t>
      </w:r>
      <w:r w:rsidRPr="004D44F0">
        <w:rPr>
          <w:color w:val="000000"/>
          <w:sz w:val="24"/>
          <w:szCs w:val="24"/>
          <w:lang w:val="hr-HR"/>
        </w:rPr>
        <w:t>rocjene</w:t>
      </w:r>
      <w:r w:rsidR="00A450F7" w:rsidRPr="004D44F0">
        <w:rPr>
          <w:color w:val="000000"/>
          <w:sz w:val="24"/>
          <w:szCs w:val="24"/>
          <w:lang w:val="hr-HR"/>
        </w:rPr>
        <w:t xml:space="preserve"> vrijednosti nekretnina</w:t>
      </w:r>
      <w:r w:rsidRPr="004D44F0">
        <w:rPr>
          <w:color w:val="000000"/>
          <w:sz w:val="24"/>
          <w:szCs w:val="24"/>
          <w:lang w:val="hr-HR"/>
        </w:rPr>
        <w:t xml:space="preserve"> PRODAK d.o.o. iz Zagreba</w:t>
      </w:r>
      <w:r w:rsidR="00A450F7" w:rsidRPr="004D44F0">
        <w:rPr>
          <w:color w:val="000000"/>
          <w:sz w:val="24"/>
          <w:szCs w:val="24"/>
          <w:lang w:val="hr-HR"/>
        </w:rPr>
        <w:t>, od 07.07.2016.</w:t>
      </w:r>
    </w:p>
    <w:p w:rsidRDefault="001F2853" w:rsidP="005D2079" w:rsidR="001F2853" w:rsidRPr="004D44F0">
      <w:pPr>
        <w:jc w:val="both"/>
        <w:rPr>
          <w:sz w:val="24"/>
          <w:szCs w:val="24"/>
          <w:lang w:val="hr-HR"/>
        </w:rPr>
      </w:pPr>
    </w:p>
    <w:p w:rsidRDefault="00A41845" w:rsidP="00A40BAB" w:rsidR="00B52105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Prema postojećoj dokumentaciji i zaprimljenim računima, tijekom stečajnog postupka ostvareno je troškova u ukupnom iznosu od </w:t>
      </w:r>
      <w:r w:rsidR="007D6A59" w:rsidRPr="004D44F0">
        <w:rPr>
          <w:sz w:val="24"/>
          <w:szCs w:val="24"/>
          <w:lang w:val="hr-HR"/>
        </w:rPr>
        <w:t>302</w:t>
      </w:r>
      <w:r w:rsidR="00A40BAB" w:rsidRPr="004D44F0">
        <w:rPr>
          <w:sz w:val="24"/>
          <w:szCs w:val="24"/>
          <w:lang w:val="hr-HR"/>
        </w:rPr>
        <w:t>.</w:t>
      </w:r>
      <w:r w:rsidR="007D6A59" w:rsidRPr="004D44F0">
        <w:rPr>
          <w:sz w:val="24"/>
          <w:szCs w:val="24"/>
          <w:lang w:val="hr-HR"/>
        </w:rPr>
        <w:t>911</w:t>
      </w:r>
      <w:r w:rsidR="00A40BAB" w:rsidRPr="004D44F0">
        <w:rPr>
          <w:sz w:val="24"/>
          <w:szCs w:val="24"/>
          <w:lang w:val="hr-HR"/>
        </w:rPr>
        <w:t>,</w:t>
      </w:r>
      <w:r w:rsidR="00442DDA" w:rsidRPr="004D44F0">
        <w:rPr>
          <w:sz w:val="24"/>
          <w:szCs w:val="24"/>
          <w:lang w:val="hr-HR"/>
        </w:rPr>
        <w:t>3</w:t>
      </w:r>
      <w:r w:rsidR="007D6A59" w:rsidRPr="004D44F0">
        <w:rPr>
          <w:sz w:val="24"/>
          <w:szCs w:val="24"/>
          <w:lang w:val="hr-HR"/>
        </w:rPr>
        <w:t>4</w:t>
      </w:r>
      <w:r w:rsidR="00A40BAB" w:rsidRPr="004D44F0">
        <w:rPr>
          <w:sz w:val="24"/>
          <w:szCs w:val="24"/>
          <w:lang w:val="hr-HR"/>
        </w:rPr>
        <w:t xml:space="preserve"> kn, a koji se sastoje od troškova:</w:t>
      </w:r>
      <w:r w:rsidR="007D6A59" w:rsidRPr="004D44F0">
        <w:rPr>
          <w:sz w:val="24"/>
          <w:szCs w:val="24"/>
          <w:lang w:val="hr-HR"/>
        </w:rPr>
        <w:t xml:space="preserve"> </w:t>
      </w:r>
      <w:r w:rsidR="00A40BAB" w:rsidRPr="004D44F0">
        <w:rPr>
          <w:sz w:val="24"/>
          <w:szCs w:val="24"/>
          <w:lang w:val="hr-HR"/>
        </w:rPr>
        <w:t>izrade pečata</w:t>
      </w:r>
      <w:r w:rsidR="007D6A59" w:rsidRPr="004D44F0">
        <w:rPr>
          <w:sz w:val="24"/>
          <w:szCs w:val="24"/>
          <w:lang w:val="hr-HR"/>
        </w:rPr>
        <w:t xml:space="preserve">, </w:t>
      </w:r>
      <w:r w:rsidR="00A40BAB" w:rsidRPr="004D44F0">
        <w:rPr>
          <w:sz w:val="24"/>
          <w:szCs w:val="24"/>
          <w:lang w:val="hr-HR"/>
        </w:rPr>
        <w:t>naknade banke za vođenje računa</w:t>
      </w:r>
      <w:r w:rsidR="007D6A59" w:rsidRPr="004D44F0">
        <w:rPr>
          <w:sz w:val="24"/>
          <w:szCs w:val="24"/>
          <w:lang w:val="hr-HR"/>
        </w:rPr>
        <w:t xml:space="preserve">, </w:t>
      </w:r>
      <w:r w:rsidR="00A40BAB" w:rsidRPr="004D44F0">
        <w:rPr>
          <w:sz w:val="24"/>
          <w:szCs w:val="24"/>
          <w:lang w:val="hr-HR"/>
        </w:rPr>
        <w:t>HEP Krk</w:t>
      </w:r>
      <w:r w:rsidR="007D6A59" w:rsidRPr="004D44F0">
        <w:rPr>
          <w:sz w:val="24"/>
          <w:szCs w:val="24"/>
          <w:lang w:val="hr-HR"/>
        </w:rPr>
        <w:t xml:space="preserve">, komunalnih usluga </w:t>
      </w:r>
      <w:r w:rsidR="00A40BAB" w:rsidRPr="004D44F0">
        <w:rPr>
          <w:sz w:val="24"/>
          <w:szCs w:val="24"/>
          <w:lang w:val="hr-HR"/>
        </w:rPr>
        <w:t>PONIKVE Krk</w:t>
      </w:r>
      <w:r w:rsidR="007D6A59" w:rsidRPr="004D44F0">
        <w:rPr>
          <w:sz w:val="24"/>
          <w:szCs w:val="24"/>
          <w:lang w:val="hr-HR"/>
        </w:rPr>
        <w:t xml:space="preserve">, poreza na tvrtku, </w:t>
      </w:r>
      <w:r w:rsidR="00B52105" w:rsidRPr="004D44F0">
        <w:rPr>
          <w:sz w:val="24"/>
          <w:szCs w:val="24"/>
          <w:lang w:val="hr-HR"/>
        </w:rPr>
        <w:t>odvjetničkih troškova u predmetu broj P-2868/15 pri Trgovačkom sudu u Zagrebu</w:t>
      </w:r>
      <w:r w:rsidR="007D6A59" w:rsidRPr="004D44F0">
        <w:rPr>
          <w:sz w:val="24"/>
          <w:szCs w:val="24"/>
          <w:lang w:val="hr-HR"/>
        </w:rPr>
        <w:t xml:space="preserve">, </w:t>
      </w:r>
      <w:r w:rsidR="00442DDA" w:rsidRPr="004D44F0">
        <w:rPr>
          <w:sz w:val="24"/>
          <w:szCs w:val="24"/>
          <w:lang w:val="hr-HR"/>
        </w:rPr>
        <w:t>knjigovodstveni</w:t>
      </w:r>
      <w:r w:rsidR="007D6A59" w:rsidRPr="004D44F0">
        <w:rPr>
          <w:sz w:val="24"/>
          <w:szCs w:val="24"/>
          <w:lang w:val="hr-HR"/>
        </w:rPr>
        <w:t>h</w:t>
      </w:r>
      <w:r w:rsidR="00442DDA" w:rsidRPr="004D44F0">
        <w:rPr>
          <w:sz w:val="24"/>
          <w:szCs w:val="24"/>
          <w:lang w:val="hr-HR"/>
        </w:rPr>
        <w:t xml:space="preserve"> troškov</w:t>
      </w:r>
      <w:r w:rsidR="007D6A59" w:rsidRPr="004D44F0">
        <w:rPr>
          <w:sz w:val="24"/>
          <w:szCs w:val="24"/>
          <w:lang w:val="hr-HR"/>
        </w:rPr>
        <w:t xml:space="preserve">a, </w:t>
      </w:r>
      <w:r w:rsidR="00B52105" w:rsidRPr="004D44F0">
        <w:rPr>
          <w:sz w:val="24"/>
          <w:szCs w:val="24"/>
          <w:lang w:val="hr-HR"/>
        </w:rPr>
        <w:t>troškova bruto nagrade za rad privremenog stečajnog upravitelja</w:t>
      </w:r>
      <w:r w:rsidR="007D6A59" w:rsidRPr="004D44F0">
        <w:rPr>
          <w:sz w:val="24"/>
          <w:szCs w:val="24"/>
          <w:lang w:val="hr-HR"/>
        </w:rPr>
        <w:t>.</w:t>
      </w:r>
    </w:p>
    <w:p w:rsidRDefault="00A41845" w:rsidP="00A40BAB" w:rsidR="00A41845" w:rsidRPr="004D44F0">
      <w:pPr>
        <w:jc w:val="both"/>
        <w:rPr>
          <w:sz w:val="24"/>
          <w:szCs w:val="24"/>
          <w:lang w:val="hr-HR"/>
        </w:rPr>
      </w:pPr>
    </w:p>
    <w:p w:rsidRDefault="00CB5AE0" w:rsidP="00A40BAB" w:rsidR="00B52105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Stečajni dužnik nema nikakvih</w:t>
      </w:r>
      <w:r w:rsidR="00BF444B" w:rsidRPr="004D44F0">
        <w:rPr>
          <w:sz w:val="24"/>
          <w:szCs w:val="24"/>
          <w:lang w:val="hr-HR"/>
        </w:rPr>
        <w:t xml:space="preserve"> novčanih</w:t>
      </w:r>
      <w:r w:rsidRPr="004D44F0">
        <w:rPr>
          <w:sz w:val="24"/>
          <w:szCs w:val="24"/>
          <w:lang w:val="hr-HR"/>
        </w:rPr>
        <w:t xml:space="preserve"> potraživanja.</w:t>
      </w:r>
    </w:p>
    <w:p w:rsidRDefault="00B52105" w:rsidP="00A40BAB" w:rsidR="00B52105" w:rsidRPr="004D44F0">
      <w:pPr>
        <w:jc w:val="both"/>
        <w:rPr>
          <w:sz w:val="24"/>
          <w:szCs w:val="24"/>
          <w:lang w:val="hr-HR"/>
        </w:rPr>
      </w:pPr>
    </w:p>
    <w:p w:rsidRDefault="00BF444B" w:rsidP="00A40BAB" w:rsidR="00BF444B" w:rsidRPr="004D44F0">
      <w:pPr>
        <w:jc w:val="both"/>
        <w:rPr>
          <w:sz w:val="24"/>
          <w:szCs w:val="24"/>
          <w:lang w:val="hr-HR"/>
        </w:rPr>
      </w:pPr>
    </w:p>
    <w:p w:rsidRDefault="00645BE8" w:rsidP="00645BE8" w:rsidR="00645BE8" w:rsidRPr="004D44F0">
      <w:pPr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III. RADNJE KOJE ĆE SE PODUZETI U NAREDNOM RAZDOBLJU</w:t>
      </w:r>
    </w:p>
    <w:p w:rsidRDefault="00270AF3" w:rsidP="00270AF3" w:rsidR="00270AF3" w:rsidRPr="004D44F0">
      <w:pPr>
        <w:rPr>
          <w:sz w:val="24"/>
          <w:szCs w:val="24"/>
          <w:lang w:val="hr-HR"/>
        </w:rPr>
      </w:pPr>
    </w:p>
    <w:p w:rsidRDefault="00B324CC" w:rsidP="002E2223" w:rsidR="00B324CC" w:rsidRPr="004D44F0">
      <w:p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U narednom razdoblju će se</w:t>
      </w:r>
      <w:r w:rsidR="002669C5" w:rsidRPr="004D44F0">
        <w:rPr>
          <w:sz w:val="24"/>
          <w:szCs w:val="24"/>
          <w:lang w:val="hr-HR"/>
        </w:rPr>
        <w:t>:</w:t>
      </w:r>
    </w:p>
    <w:p w:rsidRDefault="002669C5" w:rsidP="00B324CC" w:rsidR="007E5115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preuzeti</w:t>
      </w:r>
      <w:r w:rsidR="007E5115" w:rsidRPr="004D44F0">
        <w:rPr>
          <w:sz w:val="24"/>
          <w:szCs w:val="24"/>
          <w:lang w:val="hr-HR"/>
        </w:rPr>
        <w:t xml:space="preserve"> u posjed imovin</w:t>
      </w:r>
      <w:r w:rsidRPr="004D44F0">
        <w:rPr>
          <w:sz w:val="24"/>
          <w:szCs w:val="24"/>
          <w:lang w:val="hr-HR"/>
        </w:rPr>
        <w:t>a</w:t>
      </w:r>
      <w:r w:rsidR="007E5115" w:rsidRPr="004D44F0">
        <w:rPr>
          <w:sz w:val="24"/>
          <w:szCs w:val="24"/>
          <w:lang w:val="hr-HR"/>
        </w:rPr>
        <w:t xml:space="preserve"> stečajnog dužnika</w:t>
      </w:r>
    </w:p>
    <w:p w:rsidRDefault="003D467A" w:rsidP="00B324CC" w:rsidR="003D467A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utvr</w:t>
      </w:r>
      <w:r w:rsidR="002669C5" w:rsidRPr="004D44F0">
        <w:rPr>
          <w:sz w:val="24"/>
          <w:szCs w:val="24"/>
          <w:lang w:val="hr-HR"/>
        </w:rPr>
        <w:t>diti</w:t>
      </w:r>
      <w:r w:rsidRPr="004D44F0">
        <w:rPr>
          <w:sz w:val="24"/>
          <w:szCs w:val="24"/>
          <w:lang w:val="hr-HR"/>
        </w:rPr>
        <w:t xml:space="preserve"> stanja</w:t>
      </w:r>
      <w:r w:rsidR="002669C5" w:rsidRPr="004D44F0">
        <w:rPr>
          <w:sz w:val="24"/>
          <w:szCs w:val="24"/>
          <w:lang w:val="hr-HR"/>
        </w:rPr>
        <w:t xml:space="preserve"> imovine </w:t>
      </w:r>
      <w:r w:rsidR="00B06A83" w:rsidRPr="004D44F0">
        <w:rPr>
          <w:sz w:val="24"/>
          <w:szCs w:val="24"/>
          <w:lang w:val="hr-HR"/>
        </w:rPr>
        <w:t>–</w:t>
      </w:r>
      <w:r w:rsidRPr="004D44F0">
        <w:rPr>
          <w:sz w:val="24"/>
          <w:szCs w:val="24"/>
          <w:lang w:val="hr-HR"/>
        </w:rPr>
        <w:t xml:space="preserve"> </w:t>
      </w:r>
      <w:r w:rsidR="00FA0D1C" w:rsidRPr="004D44F0">
        <w:rPr>
          <w:sz w:val="24"/>
          <w:szCs w:val="24"/>
          <w:lang w:val="hr-HR"/>
        </w:rPr>
        <w:t>nekretnina</w:t>
      </w:r>
      <w:r w:rsidR="004527DA" w:rsidRPr="004D44F0">
        <w:rPr>
          <w:sz w:val="24"/>
          <w:szCs w:val="24"/>
          <w:lang w:val="hr-HR"/>
        </w:rPr>
        <w:t xml:space="preserve"> na Krku, 4 zgrade</w:t>
      </w:r>
      <w:r w:rsidR="00B72DAB" w:rsidRPr="004D44F0">
        <w:rPr>
          <w:sz w:val="24"/>
          <w:szCs w:val="24"/>
          <w:lang w:val="hr-HR"/>
        </w:rPr>
        <w:t xml:space="preserve"> na adresama Miletići, Malinska – Dubašica, Zvezdan 1,3,5 i 7,</w:t>
      </w:r>
      <w:r w:rsidR="00FA0D1C" w:rsidRPr="004D44F0">
        <w:rPr>
          <w:sz w:val="24"/>
          <w:szCs w:val="24"/>
          <w:lang w:val="hr-HR"/>
        </w:rPr>
        <w:t xml:space="preserve"> izdanih u najam</w:t>
      </w:r>
      <w:r w:rsidR="00B72DAB" w:rsidRPr="004D44F0">
        <w:rPr>
          <w:sz w:val="24"/>
          <w:szCs w:val="24"/>
          <w:lang w:val="hr-HR"/>
        </w:rPr>
        <w:t xml:space="preserve"> stanarima-najmoprimcima</w:t>
      </w:r>
      <w:r w:rsidR="00FA0D1C" w:rsidRPr="004D44F0">
        <w:rPr>
          <w:sz w:val="24"/>
          <w:szCs w:val="24"/>
          <w:lang w:val="hr-HR"/>
        </w:rPr>
        <w:t xml:space="preserve"> od strane bivšeg direktora stečajnog dužnika</w:t>
      </w:r>
    </w:p>
    <w:p w:rsidRDefault="00FF70A4" w:rsidP="00FF70A4" w:rsidR="00FF70A4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u katastarskom operatu</w:t>
      </w:r>
      <w:r w:rsidR="00D75CEE">
        <w:rPr>
          <w:sz w:val="24"/>
          <w:szCs w:val="24"/>
          <w:lang w:val="hr-HR"/>
        </w:rPr>
        <w:t xml:space="preserve"> ishoditi upis promjene vlasnika, pravnog slijednika </w:t>
      </w:r>
      <w:r w:rsidR="00D75CEE" w:rsidRPr="004D44F0">
        <w:rPr>
          <w:sz w:val="24"/>
          <w:szCs w:val="24"/>
          <w:lang w:val="hr-HR"/>
        </w:rPr>
        <w:t>LUKŠIĆ GRADNJ</w:t>
      </w:r>
      <w:r w:rsidR="00D75CEE">
        <w:rPr>
          <w:sz w:val="24"/>
          <w:szCs w:val="24"/>
          <w:lang w:val="hr-HR"/>
        </w:rPr>
        <w:t>E</w:t>
      </w:r>
      <w:r w:rsidR="00D75CEE" w:rsidRPr="004D44F0">
        <w:rPr>
          <w:sz w:val="24"/>
          <w:szCs w:val="24"/>
          <w:lang w:val="hr-HR"/>
        </w:rPr>
        <w:t xml:space="preserve"> d.o.o.</w:t>
      </w:r>
      <w:r w:rsidR="003D467A" w:rsidRPr="004D44F0">
        <w:rPr>
          <w:sz w:val="24"/>
          <w:szCs w:val="24"/>
          <w:lang w:val="hr-HR"/>
        </w:rPr>
        <w:t xml:space="preserve"> Naime, iz e-prijepisa posjedovnih listova odjela za katastar nekretnina Krk, vidljivo je da se kao vlasnik katastarskih čestica 872/2, 872/4, 872/5 i 872/6 još uvijek vodi LUKŠIĆ GRADNJA d.o.o. iz Pule, OIB 26531949569</w:t>
      </w:r>
    </w:p>
    <w:p w:rsidRDefault="00FC2D0D" w:rsidP="003D467A" w:rsidR="003D467A" w:rsidRPr="004D44F0">
      <w:pPr>
        <w:numPr>
          <w:ilvl w:val="1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>D</w:t>
      </w:r>
      <w:r w:rsidR="003D467A" w:rsidRPr="004D44F0">
        <w:rPr>
          <w:sz w:val="24"/>
          <w:szCs w:val="24"/>
          <w:lang w:val="hr-HR"/>
        </w:rPr>
        <w:t>okaz: e-prijepisi posjedovnih listova</w:t>
      </w:r>
      <w:r w:rsidR="00AC17B4" w:rsidRPr="004D44F0">
        <w:rPr>
          <w:sz w:val="24"/>
          <w:szCs w:val="24"/>
          <w:lang w:val="hr-HR"/>
        </w:rPr>
        <w:t>,</w:t>
      </w:r>
      <w:r w:rsidR="003D467A" w:rsidRPr="004D44F0">
        <w:rPr>
          <w:sz w:val="24"/>
          <w:szCs w:val="24"/>
          <w:lang w:val="hr-HR"/>
        </w:rPr>
        <w:t xml:space="preserve"> k.o. Sveti Anton, k.č.: 872/2, 872/4, 872/5 i 872/6</w:t>
      </w:r>
    </w:p>
    <w:p w:rsidRDefault="00516C74" w:rsidP="00B324CC" w:rsidR="002669C5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D75CEE">
        <w:rPr>
          <w:sz w:val="24"/>
          <w:szCs w:val="24"/>
          <w:lang w:val="hr-HR"/>
        </w:rPr>
        <w:t xml:space="preserve">po pravomoćnosti </w:t>
      </w:r>
      <w:r w:rsidR="00A450F7" w:rsidRPr="00D75CEE">
        <w:rPr>
          <w:sz w:val="24"/>
          <w:szCs w:val="24"/>
          <w:lang w:val="hr-HR"/>
        </w:rPr>
        <w:t>P</w:t>
      </w:r>
      <w:r w:rsidRPr="00D75CEE">
        <w:rPr>
          <w:sz w:val="24"/>
          <w:szCs w:val="24"/>
          <w:lang w:val="hr-HR"/>
        </w:rPr>
        <w:t>resude TSZ</w:t>
      </w:r>
      <w:r w:rsidR="00A52F30" w:rsidRPr="00D75CEE">
        <w:rPr>
          <w:sz w:val="24"/>
          <w:szCs w:val="24"/>
          <w:lang w:val="hr-HR"/>
        </w:rPr>
        <w:t>-a</w:t>
      </w:r>
      <w:r w:rsidRPr="00D75CEE">
        <w:rPr>
          <w:sz w:val="24"/>
          <w:szCs w:val="24"/>
          <w:lang w:val="hr-HR"/>
        </w:rPr>
        <w:t xml:space="preserve"> broj P-2868/2015, </w:t>
      </w:r>
      <w:r w:rsidR="00395CBE" w:rsidRPr="00D75CEE">
        <w:rPr>
          <w:sz w:val="24"/>
          <w:szCs w:val="24"/>
          <w:lang w:val="hr-HR"/>
        </w:rPr>
        <w:t>p</w:t>
      </w:r>
      <w:r w:rsidR="00395CBE" w:rsidRPr="004D44F0">
        <w:rPr>
          <w:sz w:val="24"/>
          <w:szCs w:val="24"/>
          <w:lang w:val="hr-HR"/>
        </w:rPr>
        <w:t>redložiti</w:t>
      </w:r>
      <w:r w:rsidR="002669C5" w:rsidRPr="004D44F0">
        <w:rPr>
          <w:sz w:val="24"/>
          <w:szCs w:val="24"/>
          <w:lang w:val="hr-HR"/>
        </w:rPr>
        <w:t xml:space="preserve"> stečajnom sucu</w:t>
      </w:r>
      <w:r w:rsidR="00395CBE" w:rsidRPr="004D44F0">
        <w:rPr>
          <w:sz w:val="24"/>
          <w:szCs w:val="24"/>
          <w:lang w:val="hr-HR"/>
        </w:rPr>
        <w:t xml:space="preserve"> donošenje rješenja za prodaju imovine stečajnog dužnika u stečajnom postupku i to </w:t>
      </w:r>
      <w:r w:rsidR="004527DA" w:rsidRPr="004D44F0">
        <w:rPr>
          <w:sz w:val="24"/>
          <w:szCs w:val="24"/>
          <w:lang w:val="hr-HR"/>
        </w:rPr>
        <w:t>nekretnini</w:t>
      </w:r>
      <w:r w:rsidR="00410435" w:rsidRPr="004D44F0">
        <w:rPr>
          <w:sz w:val="24"/>
          <w:szCs w:val="24"/>
          <w:lang w:val="hr-HR"/>
        </w:rPr>
        <w:t xml:space="preserve"> upisan</w:t>
      </w:r>
      <w:r w:rsidR="004527DA" w:rsidRPr="004D44F0">
        <w:rPr>
          <w:sz w:val="24"/>
          <w:szCs w:val="24"/>
          <w:lang w:val="hr-HR"/>
        </w:rPr>
        <w:t>oj</w:t>
      </w:r>
      <w:r w:rsidR="00410435" w:rsidRPr="004D44F0">
        <w:rPr>
          <w:sz w:val="24"/>
          <w:szCs w:val="24"/>
          <w:lang w:val="hr-HR"/>
        </w:rPr>
        <w:t xml:space="preserve"> u zemljišnim knjigama Općinskog suda u Rijeci, Zemljišnoknjižni odjel Krk, k.o. Sveti Anton, z.k.ul.br. </w:t>
      </w:r>
      <w:r w:rsidR="00EA170F" w:rsidRPr="004D44F0">
        <w:rPr>
          <w:sz w:val="24"/>
          <w:szCs w:val="24"/>
          <w:lang w:val="hr-HR"/>
        </w:rPr>
        <w:t>4070, k.č.br. 872/4, kuća i dvorište površine 665 m2</w:t>
      </w:r>
    </w:p>
    <w:p w:rsidRDefault="002669C5" w:rsidP="00B324CC" w:rsidR="00FF70A4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nastaviti s </w:t>
      </w:r>
      <w:r w:rsidR="00FF70A4" w:rsidRPr="004D44F0">
        <w:rPr>
          <w:sz w:val="24"/>
          <w:szCs w:val="24"/>
          <w:lang w:val="hr-HR"/>
        </w:rPr>
        <w:t>urednim vođenjem knjigovodstva stečajnog dužnika i predavanjem svih zakonom propisanih izvješća i obrazaca nadležnim institucijama</w:t>
      </w:r>
    </w:p>
    <w:p w:rsidRDefault="002669C5" w:rsidP="00B324CC" w:rsidR="002E2223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nastaviti sa </w:t>
      </w:r>
      <w:r w:rsidR="00B324CC" w:rsidRPr="004D44F0">
        <w:rPr>
          <w:sz w:val="24"/>
          <w:szCs w:val="24"/>
          <w:lang w:val="hr-HR"/>
        </w:rPr>
        <w:t>sudjelovanjem u svim sudskim postupcima koji su u tijeku</w:t>
      </w:r>
    </w:p>
    <w:p w:rsidRDefault="002669C5" w:rsidP="00B324CC" w:rsidR="00FF70A4" w:rsidRPr="004D44F0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nastaviti s </w:t>
      </w:r>
      <w:r w:rsidR="00FF70A4" w:rsidRPr="004D44F0">
        <w:rPr>
          <w:sz w:val="24"/>
          <w:szCs w:val="24"/>
          <w:lang w:val="hr-HR"/>
        </w:rPr>
        <w:t>praćenjem prethodnog postupka pri Trgovačkom sudu u Zagrebu, broj St-</w:t>
      </w:r>
      <w:r w:rsidR="00BE4512" w:rsidRPr="004D44F0">
        <w:rPr>
          <w:sz w:val="24"/>
          <w:szCs w:val="24"/>
          <w:lang w:val="hr-HR"/>
        </w:rPr>
        <w:t xml:space="preserve">2721/16, pokrenutog </w:t>
      </w:r>
      <w:r w:rsidR="00FF70A4" w:rsidRPr="004D44F0">
        <w:rPr>
          <w:sz w:val="24"/>
          <w:szCs w:val="24"/>
          <w:lang w:val="hr-HR"/>
        </w:rPr>
        <w:t>radi utvrđenja pretpostavki za otvaranje stečajnog postupka nad dužnikom Tri dimenzije i arhitektura d.o.o.</w:t>
      </w:r>
    </w:p>
    <w:p w:rsidRDefault="00C7182F" w:rsidP="00C7182F" w:rsidR="00C7182F" w:rsidRPr="004D44F0">
      <w:pPr>
        <w:rPr>
          <w:sz w:val="24"/>
          <w:szCs w:val="24"/>
          <w:lang w:val="hr-HR"/>
        </w:rPr>
      </w:pPr>
    </w:p>
    <w:p w:rsidRDefault="00C7182F" w:rsidP="00C7182F" w:rsidR="00C7182F" w:rsidRPr="004D44F0">
      <w:pPr>
        <w:rPr>
          <w:sz w:val="24"/>
          <w:szCs w:val="24"/>
          <w:lang w:val="hr-HR"/>
        </w:rPr>
      </w:pPr>
    </w:p>
    <w:p w:rsidRDefault="00C7182F" w:rsidP="00C7182F" w:rsidR="00C7182F" w:rsidRPr="004D44F0">
      <w:pPr>
        <w:rPr>
          <w:sz w:val="24"/>
          <w:szCs w:val="24"/>
          <w:lang w:val="hr-HR"/>
        </w:rPr>
      </w:pPr>
    </w:p>
    <w:p w:rsidRDefault="00645BE8" w:rsidP="00645BE8" w:rsidR="00645BE8" w:rsidRPr="004D44F0">
      <w:pPr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Mjesto i datum </w:t>
      </w:r>
      <w:r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ab/>
      </w:r>
      <w:r w:rsidRPr="004D44F0">
        <w:rPr>
          <w:sz w:val="24"/>
          <w:szCs w:val="24"/>
          <w:lang w:val="hr-HR"/>
        </w:rPr>
        <w:tab/>
        <w:t>Stečajni upravitelj</w:t>
      </w:r>
      <w:r w:rsidR="00F00F01" w:rsidRPr="004D44F0">
        <w:rPr>
          <w:sz w:val="24"/>
          <w:szCs w:val="24"/>
          <w:lang w:val="hr-HR"/>
        </w:rPr>
        <w:t>:</w:t>
      </w:r>
    </w:p>
    <w:p w:rsidRDefault="00DE6A9E" w:rsidP="00645BE8" w:rsidR="00645BE8" w:rsidRPr="004D44F0">
      <w:pPr>
        <w:rPr>
          <w:sz w:val="24"/>
          <w:szCs w:val="24"/>
          <w:lang w:val="hr-HR"/>
        </w:rPr>
      </w:pPr>
      <w:r w:rsidRPr="004D44F0">
        <w:rPr>
          <w:sz w:val="24"/>
          <w:szCs w:val="24"/>
          <w:lang w:val="hr-HR"/>
        </w:rPr>
        <w:t xml:space="preserve">Zagreb, </w:t>
      </w:r>
      <w:r w:rsidR="009F5C0B" w:rsidRPr="004D44F0">
        <w:rPr>
          <w:sz w:val="24"/>
          <w:szCs w:val="24"/>
          <w:lang w:val="hr-HR"/>
        </w:rPr>
        <w:t>0</w:t>
      </w:r>
      <w:r w:rsidR="007366FF">
        <w:rPr>
          <w:sz w:val="24"/>
          <w:szCs w:val="24"/>
          <w:lang w:val="hr-HR"/>
        </w:rPr>
        <w:t>5</w:t>
      </w:r>
      <w:r w:rsidR="002E2223" w:rsidRPr="004D44F0">
        <w:rPr>
          <w:sz w:val="24"/>
          <w:szCs w:val="24"/>
          <w:lang w:val="hr-HR"/>
        </w:rPr>
        <w:t>.</w:t>
      </w:r>
      <w:r w:rsidR="005212A3" w:rsidRPr="004D44F0">
        <w:rPr>
          <w:sz w:val="24"/>
          <w:szCs w:val="24"/>
          <w:lang w:val="hr-HR"/>
        </w:rPr>
        <w:t>0</w:t>
      </w:r>
      <w:r w:rsidR="00BE4512" w:rsidRPr="004D44F0">
        <w:rPr>
          <w:sz w:val="24"/>
          <w:szCs w:val="24"/>
          <w:lang w:val="hr-HR"/>
        </w:rPr>
        <w:t>7</w:t>
      </w:r>
      <w:r w:rsidR="002E2223" w:rsidRPr="004D44F0">
        <w:rPr>
          <w:sz w:val="24"/>
          <w:szCs w:val="24"/>
          <w:lang w:val="hr-HR"/>
        </w:rPr>
        <w:t>.</w:t>
      </w:r>
      <w:r w:rsidRPr="004D44F0">
        <w:rPr>
          <w:sz w:val="24"/>
          <w:szCs w:val="24"/>
          <w:lang w:val="hr-HR"/>
        </w:rPr>
        <w:t>201</w:t>
      </w:r>
      <w:r w:rsidR="005212A3" w:rsidRPr="004D44F0">
        <w:rPr>
          <w:sz w:val="24"/>
          <w:szCs w:val="24"/>
          <w:lang w:val="hr-HR"/>
        </w:rPr>
        <w:t>7</w:t>
      </w:r>
      <w:r w:rsidRPr="004D44F0">
        <w:rPr>
          <w:sz w:val="24"/>
          <w:szCs w:val="24"/>
          <w:lang w:val="hr-HR"/>
        </w:rPr>
        <w:t>.g.</w:t>
      </w:r>
      <w:r w:rsidR="00645BE8" w:rsidRPr="004D44F0">
        <w:rPr>
          <w:sz w:val="24"/>
          <w:szCs w:val="24"/>
          <w:lang w:val="hr-HR"/>
        </w:rPr>
        <w:tab/>
      </w:r>
      <w:r w:rsidR="00645BE8" w:rsidRPr="004D44F0">
        <w:rPr>
          <w:sz w:val="24"/>
          <w:szCs w:val="24"/>
          <w:lang w:val="hr-HR"/>
        </w:rPr>
        <w:tab/>
      </w:r>
      <w:r w:rsidR="00645BE8" w:rsidRPr="004D44F0">
        <w:rPr>
          <w:sz w:val="24"/>
          <w:szCs w:val="24"/>
          <w:lang w:val="hr-HR"/>
        </w:rPr>
        <w:tab/>
      </w:r>
      <w:r w:rsidR="00645BE8" w:rsidRPr="004D44F0">
        <w:rPr>
          <w:sz w:val="24"/>
          <w:szCs w:val="24"/>
          <w:lang w:val="hr-HR"/>
        </w:rPr>
        <w:tab/>
      </w:r>
      <w:r w:rsidR="002E2223" w:rsidRPr="004D44F0">
        <w:rPr>
          <w:sz w:val="24"/>
          <w:szCs w:val="24"/>
          <w:lang w:val="hr-HR"/>
        </w:rPr>
        <w:tab/>
      </w:r>
      <w:r w:rsidR="00645BE8" w:rsidRPr="004D44F0">
        <w:rPr>
          <w:sz w:val="24"/>
          <w:szCs w:val="24"/>
          <w:lang w:val="hr-HR"/>
        </w:rPr>
        <w:tab/>
      </w:r>
      <w:r w:rsidR="00F00F01" w:rsidRPr="004D44F0">
        <w:rPr>
          <w:sz w:val="24"/>
          <w:szCs w:val="24"/>
          <w:lang w:val="hr-HR"/>
        </w:rPr>
        <w:t>Pero Hrkać, dipl.oec.</w:t>
      </w:r>
    </w:p>
    <w:sectPr w:rsidSect="006B0EDE" w:rsidR="00645BE8" w:rsidRPr="004D44F0">
      <w:footerReference w:type="even" r:id="rId9"/>
      <w:footerReference w:type="default" r:id="rId10"/>
      <w:pgSz w:h="16838" w:w="11906"/>
      <w:pgMar w:gutter="0" w:footer="720" w:header="720" w:left="1701" w:bottom="1440" w:right="136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5C1" w:rsidR="006635C1">
      <w:r>
        <w:separator/>
      </w:r>
    </w:p>
  </w:endnote>
  <w:endnote w:id="0" w:type="continuationSeparator">
    <w:p w:rsidRDefault="006635C1" w:rsidR="00663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7A0" w:rsidP="004B4926" w:rsidR="004667A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67A0" w:rsidP="00302312" w:rsidR="004667A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7A0" w:rsidP="004B4926" w:rsidR="004667A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8A1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4667A0" w:rsidP="00302312" w:rsidR="004667A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5C1" w:rsidR="006635C1">
      <w:r>
        <w:separator/>
      </w:r>
    </w:p>
  </w:footnote>
  <w:footnote w:id="0" w:type="continuationSeparator">
    <w:p w:rsidRDefault="006635C1" w:rsidR="006635C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4778"/>
    <w:multiLevelType w:val="hybridMultilevel"/>
    <w:tmpl w:val="E048D6C6"/>
    <w:lvl w:tplc="79144EE4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Ansi="Verdana" w:ascii="Verdana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0F6F21"/>
    <w:multiLevelType w:val="hybridMultilevel"/>
    <w:tmpl w:val="0DBC56A4"/>
    <w:lvl w:tplc="2EF0F704" w:ilvl="0">
      <w:start w:val="2"/>
      <w:numFmt w:val="decimal"/>
      <w:lvlText w:val="%1."/>
      <w:lvlJc w:val="left"/>
      <w:pPr>
        <w:ind w:hanging="228" w:left="1751"/>
      </w:pPr>
      <w:rPr>
        <w:rFonts w:cs="Times New Roman" w:eastAsia="Times New Roman" w:hAnsi="Arial" w:ascii="Arial" w:hint="default"/>
        <w:color w:val="36343F"/>
        <w:sz w:val="18"/>
        <w:szCs w:val="18"/>
      </w:rPr>
    </w:lvl>
    <w:lvl w:tplc="F74CC9F6" w:ilvl="1">
      <w:start w:val="1"/>
      <w:numFmt w:val="bullet"/>
      <w:lvlText w:val="•"/>
      <w:lvlJc w:val="left"/>
      <w:pPr>
        <w:ind w:hanging="228" w:left="2766"/>
      </w:pPr>
      <w:rPr>
        <w:rFonts w:hint="default"/>
      </w:rPr>
    </w:lvl>
    <w:lvl w:tplc="62FE02D2" w:ilvl="2">
      <w:start w:val="1"/>
      <w:numFmt w:val="bullet"/>
      <w:lvlText w:val="•"/>
      <w:lvlJc w:val="left"/>
      <w:pPr>
        <w:ind w:hanging="228" w:left="3781"/>
      </w:pPr>
      <w:rPr>
        <w:rFonts w:hint="default"/>
      </w:rPr>
    </w:lvl>
    <w:lvl w:tplc="80D6F014" w:ilvl="3">
      <w:start w:val="1"/>
      <w:numFmt w:val="bullet"/>
      <w:lvlText w:val="•"/>
      <w:lvlJc w:val="left"/>
      <w:pPr>
        <w:ind w:hanging="228" w:left="4796"/>
      </w:pPr>
      <w:rPr>
        <w:rFonts w:hint="default"/>
      </w:rPr>
    </w:lvl>
    <w:lvl w:tplc="DDAEEE62" w:ilvl="4">
      <w:start w:val="1"/>
      <w:numFmt w:val="bullet"/>
      <w:lvlText w:val="•"/>
      <w:lvlJc w:val="left"/>
      <w:pPr>
        <w:ind w:hanging="228" w:left="5810"/>
      </w:pPr>
      <w:rPr>
        <w:rFonts w:hint="default"/>
      </w:rPr>
    </w:lvl>
    <w:lvl w:tplc="C2667B6C" w:ilvl="5">
      <w:start w:val="1"/>
      <w:numFmt w:val="bullet"/>
      <w:lvlText w:val="•"/>
      <w:lvlJc w:val="left"/>
      <w:pPr>
        <w:ind w:hanging="228" w:left="6825"/>
      </w:pPr>
      <w:rPr>
        <w:rFonts w:hint="default"/>
      </w:rPr>
    </w:lvl>
    <w:lvl w:tplc="7242AAC0" w:ilvl="6">
      <w:start w:val="1"/>
      <w:numFmt w:val="bullet"/>
      <w:lvlText w:val="•"/>
      <w:lvlJc w:val="left"/>
      <w:pPr>
        <w:ind w:hanging="228" w:left="7840"/>
      </w:pPr>
      <w:rPr>
        <w:rFonts w:hint="default"/>
      </w:rPr>
    </w:lvl>
    <w:lvl w:tplc="F3B64780" w:ilvl="7">
      <w:start w:val="1"/>
      <w:numFmt w:val="bullet"/>
      <w:lvlText w:val="•"/>
      <w:lvlJc w:val="left"/>
      <w:pPr>
        <w:ind w:hanging="228" w:left="8855"/>
      </w:pPr>
      <w:rPr>
        <w:rFonts w:hint="default"/>
      </w:rPr>
    </w:lvl>
    <w:lvl w:tplc="8F866FD8" w:ilvl="8">
      <w:start w:val="1"/>
      <w:numFmt w:val="bullet"/>
      <w:lvlText w:val="•"/>
      <w:lvlJc w:val="left"/>
      <w:pPr>
        <w:ind w:hanging="228" w:left="9870"/>
      </w:pPr>
      <w:rPr>
        <w:rFonts w:hint="default"/>
      </w:rPr>
    </w:lvl>
  </w:abstractNum>
  <w:abstractNum w:abstractNumId="2">
    <w:nsid w:val="148C77B7"/>
    <w:multiLevelType w:val="hybridMultilevel"/>
    <w:tmpl w:val="DDD86576"/>
    <w:lvl w:tplc="699E318E" w:ilvl="0">
      <w:start w:val="2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4">
    <w:nsid w:val="171C4D87"/>
    <w:multiLevelType w:val="hybridMultilevel"/>
    <w:tmpl w:val="EAB230E6"/>
    <w:lvl w:tplc="CB563B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8D84A2A"/>
    <w:multiLevelType w:val="hybridMultilevel"/>
    <w:tmpl w:val="DC4A976C"/>
    <w:lvl w:tplc="A00EBC24" w:ilvl="0">
      <w:start w:val="3"/>
      <w:numFmt w:val="decimal"/>
      <w:lvlText w:val="%1."/>
      <w:lvlJc w:val="left"/>
      <w:pPr>
        <w:ind w:hanging="693" w:left="1480"/>
      </w:pPr>
      <w:rPr>
        <w:rFonts w:cs="Times New Roman" w:eastAsia="Times New Roman" w:hAnsi="Arial" w:ascii="Arial" w:hint="default"/>
        <w:color w:val="36343F"/>
        <w:w w:val="112"/>
        <w:sz w:val="21"/>
        <w:szCs w:val="21"/>
      </w:rPr>
    </w:lvl>
    <w:lvl w:tplc="5942C4D2" w:ilvl="1">
      <w:start w:val="1"/>
      <w:numFmt w:val="decimal"/>
      <w:lvlText w:val="%2."/>
      <w:lvlJc w:val="left"/>
      <w:pPr>
        <w:ind w:hanging="186" w:left="1751"/>
      </w:pPr>
      <w:rPr>
        <w:rFonts w:cs="Times New Roman" w:eastAsia="Times New Roman" w:hAnsi="Times New Roman" w:ascii="Times New Roman" w:hint="default"/>
        <w:color w:val="36343F"/>
        <w:w w:val="104"/>
        <w:sz w:val="19"/>
        <w:szCs w:val="19"/>
      </w:rPr>
    </w:lvl>
    <w:lvl w:tplc="2B4C8932" w:ilvl="2">
      <w:start w:val="1"/>
      <w:numFmt w:val="bullet"/>
      <w:lvlText w:val="•"/>
      <w:lvlJc w:val="left"/>
      <w:pPr>
        <w:ind w:hanging="186" w:left="2879"/>
      </w:pPr>
      <w:rPr>
        <w:rFonts w:hint="default"/>
      </w:rPr>
    </w:lvl>
    <w:lvl w:tplc="B7B42780" w:ilvl="3">
      <w:start w:val="1"/>
      <w:numFmt w:val="bullet"/>
      <w:lvlText w:val="•"/>
      <w:lvlJc w:val="left"/>
      <w:pPr>
        <w:ind w:hanging="186" w:left="4006"/>
      </w:pPr>
      <w:rPr>
        <w:rFonts w:hint="default"/>
      </w:rPr>
    </w:lvl>
    <w:lvl w:tplc="ADFC517A" w:ilvl="4">
      <w:start w:val="1"/>
      <w:numFmt w:val="bullet"/>
      <w:lvlText w:val="•"/>
      <w:lvlJc w:val="left"/>
      <w:pPr>
        <w:ind w:hanging="186" w:left="5134"/>
      </w:pPr>
      <w:rPr>
        <w:rFonts w:hint="default"/>
      </w:rPr>
    </w:lvl>
    <w:lvl w:tplc="2DB4AA28" w:ilvl="5">
      <w:start w:val="1"/>
      <w:numFmt w:val="bullet"/>
      <w:lvlText w:val="•"/>
      <w:lvlJc w:val="left"/>
      <w:pPr>
        <w:ind w:hanging="186" w:left="6261"/>
      </w:pPr>
      <w:rPr>
        <w:rFonts w:hint="default"/>
      </w:rPr>
    </w:lvl>
    <w:lvl w:tplc="31087800" w:ilvl="6">
      <w:start w:val="1"/>
      <w:numFmt w:val="bullet"/>
      <w:lvlText w:val="•"/>
      <w:lvlJc w:val="left"/>
      <w:pPr>
        <w:ind w:hanging="186" w:left="7389"/>
      </w:pPr>
      <w:rPr>
        <w:rFonts w:hint="default"/>
      </w:rPr>
    </w:lvl>
    <w:lvl w:tplc="32DA30CE" w:ilvl="7">
      <w:start w:val="1"/>
      <w:numFmt w:val="bullet"/>
      <w:lvlText w:val="•"/>
      <w:lvlJc w:val="left"/>
      <w:pPr>
        <w:ind w:hanging="186" w:left="8517"/>
      </w:pPr>
      <w:rPr>
        <w:rFonts w:hint="default"/>
      </w:rPr>
    </w:lvl>
    <w:lvl w:tplc="D80CF654" w:ilvl="8">
      <w:start w:val="1"/>
      <w:numFmt w:val="bullet"/>
      <w:lvlText w:val="•"/>
      <w:lvlJc w:val="left"/>
      <w:pPr>
        <w:ind w:hanging="186" w:left="9644"/>
      </w:pPr>
      <w:rPr>
        <w:rFonts w:hint="default"/>
      </w:rPr>
    </w:lvl>
  </w:abstractNum>
  <w:abstractNum w:abstractNumId="6">
    <w:nsid w:val="1EDE5D2E"/>
    <w:multiLevelType w:val="hybridMultilevel"/>
    <w:tmpl w:val="18D87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0545BD"/>
    <w:multiLevelType w:val="hybridMultilevel"/>
    <w:tmpl w:val="DFEC194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3B10606"/>
    <w:multiLevelType w:val="hybridMultilevel"/>
    <w:tmpl w:val="01B60E00"/>
    <w:lvl w:tplc="8A1A8E20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980870"/>
    <w:multiLevelType w:val="hybridMultilevel"/>
    <w:tmpl w:val="A1966CAA"/>
    <w:lvl w:tplc="C396E48E" w:ilvl="0">
      <w:start w:val="1"/>
      <w:numFmt w:val="low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26C4794D"/>
    <w:multiLevelType w:val="hybridMultilevel"/>
    <w:tmpl w:val="45C285A2"/>
    <w:lvl w:tplc="1346B31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BE35C6"/>
    <w:multiLevelType w:val="hybridMultilevel"/>
    <w:tmpl w:val="FBFEC1EE"/>
    <w:lvl w:tplc="850A3D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Verdana" w:ascii="Verdana" w:hint="default"/>
      </w:rPr>
    </w:lvl>
    <w:lvl w:tplc="041A000F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52B71FF"/>
    <w:multiLevelType w:val="hybridMultilevel"/>
    <w:tmpl w:val="430EEF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8319B4"/>
    <w:multiLevelType w:val="hybridMultilevel"/>
    <w:tmpl w:val="7FCAF076"/>
    <w:lvl w:tplc="9E42EFF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w w:val="100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ED53592"/>
    <w:multiLevelType w:val="hybridMultilevel"/>
    <w:tmpl w:val="AFC0D9A6"/>
    <w:lvl w:tplc="699E318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07D4334"/>
    <w:multiLevelType w:val="hybridMultilevel"/>
    <w:tmpl w:val="B4443DCE"/>
    <w:lvl w:tplc="8D8EEA24" w:ilvl="0">
      <w:start w:val="2"/>
      <w:numFmt w:val="decimal"/>
      <w:lvlText w:val="%1."/>
      <w:lvlJc w:val="left"/>
      <w:pPr>
        <w:ind w:hanging="236" w:left="1674"/>
      </w:pPr>
      <w:rPr>
        <w:rFonts w:cs="Times New Roman" w:eastAsia="Times New Roman" w:hAnsi="Arial" w:ascii="Arial" w:hint="default"/>
        <w:color w:val="36343F"/>
        <w:w w:val="108"/>
        <w:sz w:val="18"/>
        <w:szCs w:val="18"/>
      </w:rPr>
    </w:lvl>
    <w:lvl w:tplc="E6FAC4D0" w:ilvl="1">
      <w:start w:val="1"/>
      <w:numFmt w:val="bullet"/>
      <w:lvlText w:val="•"/>
      <w:lvlJc w:val="left"/>
      <w:pPr>
        <w:ind w:hanging="236" w:left="2697"/>
      </w:pPr>
      <w:rPr>
        <w:rFonts w:hint="default"/>
      </w:rPr>
    </w:lvl>
    <w:lvl w:tplc="13064E22" w:ilvl="2">
      <w:start w:val="1"/>
      <w:numFmt w:val="bullet"/>
      <w:lvlText w:val="•"/>
      <w:lvlJc w:val="left"/>
      <w:pPr>
        <w:ind w:hanging="236" w:left="3719"/>
      </w:pPr>
      <w:rPr>
        <w:rFonts w:hint="default"/>
      </w:rPr>
    </w:lvl>
    <w:lvl w:tplc="F976AB9E" w:ilvl="3">
      <w:start w:val="1"/>
      <w:numFmt w:val="bullet"/>
      <w:lvlText w:val="•"/>
      <w:lvlJc w:val="left"/>
      <w:pPr>
        <w:ind w:hanging="236" w:left="4742"/>
      </w:pPr>
      <w:rPr>
        <w:rFonts w:hint="default"/>
      </w:rPr>
    </w:lvl>
    <w:lvl w:tplc="735AA5AE" w:ilvl="4">
      <w:start w:val="1"/>
      <w:numFmt w:val="bullet"/>
      <w:lvlText w:val="•"/>
      <w:lvlJc w:val="left"/>
      <w:pPr>
        <w:ind w:hanging="236" w:left="5765"/>
      </w:pPr>
      <w:rPr>
        <w:rFonts w:hint="default"/>
      </w:rPr>
    </w:lvl>
    <w:lvl w:tplc="B6D6DA84" w:ilvl="5">
      <w:start w:val="1"/>
      <w:numFmt w:val="bullet"/>
      <w:lvlText w:val="•"/>
      <w:lvlJc w:val="left"/>
      <w:pPr>
        <w:ind w:hanging="236" w:left="6787"/>
      </w:pPr>
      <w:rPr>
        <w:rFonts w:hint="default"/>
      </w:rPr>
    </w:lvl>
    <w:lvl w:tplc="845AF972" w:ilvl="6">
      <w:start w:val="1"/>
      <w:numFmt w:val="bullet"/>
      <w:lvlText w:val="•"/>
      <w:lvlJc w:val="left"/>
      <w:pPr>
        <w:ind w:hanging="236" w:left="7810"/>
      </w:pPr>
      <w:rPr>
        <w:rFonts w:hint="default"/>
      </w:rPr>
    </w:lvl>
    <w:lvl w:tplc="47DEA6AE" w:ilvl="7">
      <w:start w:val="1"/>
      <w:numFmt w:val="bullet"/>
      <w:lvlText w:val="•"/>
      <w:lvlJc w:val="left"/>
      <w:pPr>
        <w:ind w:hanging="236" w:left="8832"/>
      </w:pPr>
      <w:rPr>
        <w:rFonts w:hint="default"/>
      </w:rPr>
    </w:lvl>
    <w:lvl w:tplc="F27AF944" w:ilvl="8">
      <w:start w:val="1"/>
      <w:numFmt w:val="bullet"/>
      <w:lvlText w:val="•"/>
      <w:lvlJc w:val="left"/>
      <w:pPr>
        <w:ind w:hanging="236" w:left="9855"/>
      </w:pPr>
      <w:rPr>
        <w:rFonts w:hint="default"/>
      </w:rPr>
    </w:lvl>
  </w:abstractNum>
  <w:abstractNum w:abstractNumId="16">
    <w:nsid w:val="42E21AB9"/>
    <w:multiLevelType w:val="hybridMultilevel"/>
    <w:tmpl w:val="D1345FEC"/>
    <w:lvl w:tplc="3B34C4C2" w:ilvl="0">
      <w:start w:val="2"/>
      <w:numFmt w:val="decimal"/>
      <w:lvlText w:val="%1."/>
      <w:lvlJc w:val="left"/>
      <w:pPr>
        <w:ind w:hanging="230" w:left="1784"/>
      </w:pPr>
      <w:rPr>
        <w:rFonts w:cs="Times New Roman" w:eastAsia="Times New Roman" w:hAnsi="Arial" w:ascii="Arial" w:hint="default"/>
        <w:color w:val="38363F"/>
        <w:w w:val="101"/>
        <w:sz w:val="18"/>
        <w:szCs w:val="18"/>
      </w:rPr>
    </w:lvl>
    <w:lvl w:tplc="E20C91EA" w:ilvl="1">
      <w:start w:val="1"/>
      <w:numFmt w:val="bullet"/>
      <w:lvlText w:val="•"/>
      <w:lvlJc w:val="left"/>
      <w:pPr>
        <w:ind w:hanging="230" w:left="2796"/>
      </w:pPr>
      <w:rPr>
        <w:rFonts w:hint="default"/>
      </w:rPr>
    </w:lvl>
    <w:lvl w:tplc="238E7C34" w:ilvl="2">
      <w:start w:val="1"/>
      <w:numFmt w:val="bullet"/>
      <w:lvlText w:val="•"/>
      <w:lvlJc w:val="left"/>
      <w:pPr>
        <w:ind w:hanging="230" w:left="3807"/>
      </w:pPr>
      <w:rPr>
        <w:rFonts w:hint="default"/>
      </w:rPr>
    </w:lvl>
    <w:lvl w:tplc="35FED842" w:ilvl="3">
      <w:start w:val="1"/>
      <w:numFmt w:val="bullet"/>
      <w:lvlText w:val="•"/>
      <w:lvlJc w:val="left"/>
      <w:pPr>
        <w:ind w:hanging="230" w:left="4819"/>
      </w:pPr>
      <w:rPr>
        <w:rFonts w:hint="default"/>
      </w:rPr>
    </w:lvl>
    <w:lvl w:tplc="E050061C" w:ilvl="4">
      <w:start w:val="1"/>
      <w:numFmt w:val="bullet"/>
      <w:lvlText w:val="•"/>
      <w:lvlJc w:val="left"/>
      <w:pPr>
        <w:ind w:hanging="230" w:left="5830"/>
      </w:pPr>
      <w:rPr>
        <w:rFonts w:hint="default"/>
      </w:rPr>
    </w:lvl>
    <w:lvl w:tplc="DC1A5234" w:ilvl="5">
      <w:start w:val="1"/>
      <w:numFmt w:val="bullet"/>
      <w:lvlText w:val="•"/>
      <w:lvlJc w:val="left"/>
      <w:pPr>
        <w:ind w:hanging="230" w:left="6842"/>
      </w:pPr>
      <w:rPr>
        <w:rFonts w:hint="default"/>
      </w:rPr>
    </w:lvl>
    <w:lvl w:tplc="16BA6158" w:ilvl="6">
      <w:start w:val="1"/>
      <w:numFmt w:val="bullet"/>
      <w:lvlText w:val="•"/>
      <w:lvlJc w:val="left"/>
      <w:pPr>
        <w:ind w:hanging="230" w:left="7853"/>
      </w:pPr>
      <w:rPr>
        <w:rFonts w:hint="default"/>
      </w:rPr>
    </w:lvl>
    <w:lvl w:tplc="CE90E686" w:ilvl="7">
      <w:start w:val="1"/>
      <w:numFmt w:val="bullet"/>
      <w:lvlText w:val="•"/>
      <w:lvlJc w:val="left"/>
      <w:pPr>
        <w:ind w:hanging="230" w:left="8865"/>
      </w:pPr>
      <w:rPr>
        <w:rFonts w:hint="default"/>
      </w:rPr>
    </w:lvl>
    <w:lvl w:tplc="58E0E7B2" w:ilvl="8">
      <w:start w:val="1"/>
      <w:numFmt w:val="bullet"/>
      <w:lvlText w:val="•"/>
      <w:lvlJc w:val="left"/>
      <w:pPr>
        <w:ind w:hanging="230" w:left="9876"/>
      </w:pPr>
      <w:rPr>
        <w:rFonts w:hint="default"/>
      </w:rPr>
    </w:lvl>
  </w:abstractNum>
  <w:abstractNum w:abstractNumId="1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564F5FA3"/>
    <w:multiLevelType w:val="singleLevel"/>
    <w:tmpl w:val="7CF8DBF4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5AED7B09"/>
    <w:multiLevelType w:val="hybridMultilevel"/>
    <w:tmpl w:val="6516792E"/>
    <w:lvl w:tplc="699E318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D0A03D7"/>
    <w:multiLevelType w:val="hybridMultilevel"/>
    <w:tmpl w:val="DD30085C"/>
    <w:lvl w:tplc="699E318E" w:ilvl="0">
      <w:start w:val="2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5D5961BF"/>
    <w:multiLevelType w:val="hybridMultilevel"/>
    <w:tmpl w:val="BC746354"/>
    <w:lvl w:tplc="8880FAE0" w:ilvl="0">
      <w:start w:val="1"/>
      <w:numFmt w:val="decimal"/>
      <w:lvlText w:val="%1."/>
      <w:lvlJc w:val="left"/>
      <w:pPr>
        <w:ind w:hanging="360" w:left="1929"/>
      </w:pPr>
      <w:rPr>
        <w:rFonts w:cs="Times New Roman" w:hint="default"/>
        <w:color w:val="38363F"/>
      </w:rPr>
    </w:lvl>
    <w:lvl w:tentative="true" w:tplc="041A0019" w:ilvl="1">
      <w:start w:val="1"/>
      <w:numFmt w:val="lowerLetter"/>
      <w:lvlText w:val="%2."/>
      <w:lvlJc w:val="left"/>
      <w:pPr>
        <w:ind w:hanging="360" w:left="264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36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08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80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52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24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96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689"/>
      </w:pPr>
      <w:rPr>
        <w:rFonts w:cs="Times New Roman"/>
      </w:rPr>
    </w:lvl>
  </w:abstractNum>
  <w:abstractNum w:abstractNumId="22">
    <w:nsid w:val="61DB534B"/>
    <w:multiLevelType w:val="hybridMultilevel"/>
    <w:tmpl w:val="8FD696BC"/>
    <w:lvl w:tplc="699E318E" w:ilvl="0">
      <w:start w:val="2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3">
    <w:nsid w:val="638A6A38"/>
    <w:multiLevelType w:val="hybridMultilevel"/>
    <w:tmpl w:val="EA2C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649D26CB"/>
    <w:multiLevelType w:val="hybridMultilevel"/>
    <w:tmpl w:val="2FF4F566"/>
    <w:lvl w:tplc="EC82BC94" w:ilvl="0">
      <w:start w:val="1"/>
      <w:numFmt w:val="decimal"/>
      <w:lvlText w:val="%1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590BF8"/>
    <w:multiLevelType w:val="hybridMultilevel"/>
    <w:tmpl w:val="DDEC25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25A4936"/>
    <w:multiLevelType w:val="hybridMultilevel"/>
    <w:tmpl w:val="4B2C4712"/>
    <w:lvl w:tplc="755E24C0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75413DE"/>
    <w:multiLevelType w:val="hybridMultilevel"/>
    <w:tmpl w:val="DF8C85EA"/>
    <w:lvl w:tplc="92CE5DC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81E5A58"/>
    <w:multiLevelType w:val="hybridMultilevel"/>
    <w:tmpl w:val="9D36D0E6"/>
    <w:lvl w:tplc="699E31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9C42149"/>
    <w:multiLevelType w:val="hybridMultilevel"/>
    <w:tmpl w:val="847E369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7E8E70DB"/>
    <w:multiLevelType w:val="hybridMultilevel"/>
    <w:tmpl w:val="34C4B3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24"/>
  </w:num>
  <w:num w:numId="3">
    <w:abstractNumId w:val="0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6"/>
  </w:num>
  <w:num w:numId="7">
    <w:abstractNumId w:val="17"/>
  </w:num>
  <w:num w:numId="8">
    <w:abstractNumId w:val="3"/>
  </w:num>
  <w:num w:numId="9">
    <w:abstractNumId w:val="23"/>
  </w:num>
  <w:num w:numId="10">
    <w:abstractNumId w:val="12"/>
  </w:num>
  <w:num w:numId="11">
    <w:abstractNumId w:val="8"/>
  </w:num>
  <w:num w:numId="12">
    <w:abstractNumId w:val="11"/>
  </w:num>
  <w:num w:numId="13">
    <w:abstractNumId w:val="27"/>
  </w:num>
  <w:num w:numId="14">
    <w:abstractNumId w:val="10"/>
  </w:num>
  <w:num w:numId="15">
    <w:abstractNumId w:val="19"/>
  </w:num>
  <w:num w:numId="16">
    <w:abstractNumId w:val="14"/>
  </w:num>
  <w:num w:numId="17">
    <w:abstractNumId w:val="7"/>
  </w:num>
  <w:num w:numId="18">
    <w:abstractNumId w:val="2"/>
  </w:num>
  <w:num w:numId="19">
    <w:abstractNumId w:val="20"/>
  </w:num>
  <w:num w:numId="20">
    <w:abstractNumId w:val="29"/>
  </w:num>
  <w:num w:numId="21">
    <w:abstractNumId w:val="28"/>
  </w:num>
  <w:num w:numId="22">
    <w:abstractNumId w:val="22"/>
  </w:num>
  <w:num w:numId="23">
    <w:abstractNumId w:val="9"/>
  </w:num>
  <w:num w:numId="24">
    <w:abstractNumId w:val="4"/>
  </w:num>
  <w:num w:numId="25">
    <w:abstractNumId w:val="13"/>
  </w:num>
  <w:num w:numId="26">
    <w:abstractNumId w:val="21"/>
  </w:num>
  <w:num w:numId="27">
    <w:abstractNumId w:val="16"/>
  </w:num>
  <w:num w:numId="28">
    <w:abstractNumId w:val="1"/>
  </w:num>
  <w:num w:numId="29">
    <w:abstractNumId w:val="5"/>
  </w:num>
  <w:num w:numId="30">
    <w:abstractNumId w:val="15"/>
  </w:num>
  <w:num w:numId="31">
    <w:abstractNumId w:val="25"/>
  </w:num>
  <w:num w:numId="32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C46"/>
    <w:rsid w:val="000027E4"/>
    <w:rsid w:val="00013857"/>
    <w:rsid w:val="0001527F"/>
    <w:rsid w:val="0001796A"/>
    <w:rsid w:val="00020DC4"/>
    <w:rsid w:val="00022C2F"/>
    <w:rsid w:val="00022EE3"/>
    <w:rsid w:val="000246CF"/>
    <w:rsid w:val="00037D67"/>
    <w:rsid w:val="000443C1"/>
    <w:rsid w:val="00051CD8"/>
    <w:rsid w:val="0005405B"/>
    <w:rsid w:val="0005423E"/>
    <w:rsid w:val="000571A0"/>
    <w:rsid w:val="000603BA"/>
    <w:rsid w:val="00060E45"/>
    <w:rsid w:val="000735CA"/>
    <w:rsid w:val="00077D0B"/>
    <w:rsid w:val="000913F1"/>
    <w:rsid w:val="0009194C"/>
    <w:rsid w:val="000B3DC0"/>
    <w:rsid w:val="000B4EE4"/>
    <w:rsid w:val="000B68D4"/>
    <w:rsid w:val="000B737C"/>
    <w:rsid w:val="000C2C19"/>
    <w:rsid w:val="000C3AA4"/>
    <w:rsid w:val="000C5BD4"/>
    <w:rsid w:val="000D24CF"/>
    <w:rsid w:val="000D37DD"/>
    <w:rsid w:val="000D7719"/>
    <w:rsid w:val="000E497F"/>
    <w:rsid w:val="000E4A4B"/>
    <w:rsid w:val="000F2731"/>
    <w:rsid w:val="000F595C"/>
    <w:rsid w:val="001021E9"/>
    <w:rsid w:val="00102966"/>
    <w:rsid w:val="001122AD"/>
    <w:rsid w:val="00117771"/>
    <w:rsid w:val="0012435C"/>
    <w:rsid w:val="00125C11"/>
    <w:rsid w:val="001309F3"/>
    <w:rsid w:val="00135863"/>
    <w:rsid w:val="00150DFE"/>
    <w:rsid w:val="0015786D"/>
    <w:rsid w:val="001646BE"/>
    <w:rsid w:val="00164CB5"/>
    <w:rsid w:val="00181848"/>
    <w:rsid w:val="00186400"/>
    <w:rsid w:val="0019136E"/>
    <w:rsid w:val="00196AA2"/>
    <w:rsid w:val="001B24CC"/>
    <w:rsid w:val="001B2F9E"/>
    <w:rsid w:val="001B347E"/>
    <w:rsid w:val="001C0B0E"/>
    <w:rsid w:val="001C3F7D"/>
    <w:rsid w:val="001C450E"/>
    <w:rsid w:val="001C4600"/>
    <w:rsid w:val="001D251C"/>
    <w:rsid w:val="001D263D"/>
    <w:rsid w:val="001D2962"/>
    <w:rsid w:val="001F2853"/>
    <w:rsid w:val="001F3A44"/>
    <w:rsid w:val="001F5A2D"/>
    <w:rsid w:val="00200442"/>
    <w:rsid w:val="002006FD"/>
    <w:rsid w:val="00220770"/>
    <w:rsid w:val="002275FF"/>
    <w:rsid w:val="00230E88"/>
    <w:rsid w:val="002313D5"/>
    <w:rsid w:val="0023228E"/>
    <w:rsid w:val="002503F7"/>
    <w:rsid w:val="0025080B"/>
    <w:rsid w:val="00260926"/>
    <w:rsid w:val="00262FC3"/>
    <w:rsid w:val="002655B8"/>
    <w:rsid w:val="002669C5"/>
    <w:rsid w:val="002677DE"/>
    <w:rsid w:val="00270AF3"/>
    <w:rsid w:val="002778E4"/>
    <w:rsid w:val="002847F4"/>
    <w:rsid w:val="00284F4D"/>
    <w:rsid w:val="00293ABC"/>
    <w:rsid w:val="00294CC9"/>
    <w:rsid w:val="002A0573"/>
    <w:rsid w:val="002A0844"/>
    <w:rsid w:val="002A2D2E"/>
    <w:rsid w:val="002A681F"/>
    <w:rsid w:val="002B14AC"/>
    <w:rsid w:val="002B3EDF"/>
    <w:rsid w:val="002D4FC1"/>
    <w:rsid w:val="002E2223"/>
    <w:rsid w:val="002E247C"/>
    <w:rsid w:val="002F05F3"/>
    <w:rsid w:val="002F50F5"/>
    <w:rsid w:val="002F54F6"/>
    <w:rsid w:val="003017D7"/>
    <w:rsid w:val="00302312"/>
    <w:rsid w:val="00311CF1"/>
    <w:rsid w:val="00315059"/>
    <w:rsid w:val="00325FE4"/>
    <w:rsid w:val="0033091E"/>
    <w:rsid w:val="00333254"/>
    <w:rsid w:val="00336800"/>
    <w:rsid w:val="003402C4"/>
    <w:rsid w:val="00350EA7"/>
    <w:rsid w:val="00364AEE"/>
    <w:rsid w:val="003702BE"/>
    <w:rsid w:val="003761A2"/>
    <w:rsid w:val="00376B08"/>
    <w:rsid w:val="00383CDF"/>
    <w:rsid w:val="003849A3"/>
    <w:rsid w:val="00391AE9"/>
    <w:rsid w:val="0039258B"/>
    <w:rsid w:val="00395CBE"/>
    <w:rsid w:val="003A3BAB"/>
    <w:rsid w:val="003A43FC"/>
    <w:rsid w:val="003A61AF"/>
    <w:rsid w:val="003B0930"/>
    <w:rsid w:val="003B1634"/>
    <w:rsid w:val="003B1D6F"/>
    <w:rsid w:val="003C3D30"/>
    <w:rsid w:val="003D3D92"/>
    <w:rsid w:val="003D467A"/>
    <w:rsid w:val="003D6289"/>
    <w:rsid w:val="003E3175"/>
    <w:rsid w:val="00410435"/>
    <w:rsid w:val="00412685"/>
    <w:rsid w:val="00414E97"/>
    <w:rsid w:val="00421C46"/>
    <w:rsid w:val="0042474C"/>
    <w:rsid w:val="0042710D"/>
    <w:rsid w:val="004336B4"/>
    <w:rsid w:val="00434950"/>
    <w:rsid w:val="00442DDA"/>
    <w:rsid w:val="0045224C"/>
    <w:rsid w:val="004527DA"/>
    <w:rsid w:val="00453CB8"/>
    <w:rsid w:val="00453FB0"/>
    <w:rsid w:val="004624B1"/>
    <w:rsid w:val="00465CC5"/>
    <w:rsid w:val="004667A0"/>
    <w:rsid w:val="00480350"/>
    <w:rsid w:val="00480634"/>
    <w:rsid w:val="00481C30"/>
    <w:rsid w:val="00482663"/>
    <w:rsid w:val="004933E5"/>
    <w:rsid w:val="004965AF"/>
    <w:rsid w:val="004A17E5"/>
    <w:rsid w:val="004A758E"/>
    <w:rsid w:val="004B3DCC"/>
    <w:rsid w:val="004B4926"/>
    <w:rsid w:val="004B5B53"/>
    <w:rsid w:val="004C7B98"/>
    <w:rsid w:val="004D1F36"/>
    <w:rsid w:val="004D44F0"/>
    <w:rsid w:val="004D588B"/>
    <w:rsid w:val="004D7D51"/>
    <w:rsid w:val="004E4C1F"/>
    <w:rsid w:val="004E5F76"/>
    <w:rsid w:val="004F2FD5"/>
    <w:rsid w:val="004F5E5D"/>
    <w:rsid w:val="00503E1C"/>
    <w:rsid w:val="00514494"/>
    <w:rsid w:val="00516C74"/>
    <w:rsid w:val="00517423"/>
    <w:rsid w:val="00517E92"/>
    <w:rsid w:val="005212A3"/>
    <w:rsid w:val="00524127"/>
    <w:rsid w:val="00526BCD"/>
    <w:rsid w:val="005270BD"/>
    <w:rsid w:val="005367B4"/>
    <w:rsid w:val="005379DC"/>
    <w:rsid w:val="00542A3B"/>
    <w:rsid w:val="00550E73"/>
    <w:rsid w:val="00557AC8"/>
    <w:rsid w:val="00571477"/>
    <w:rsid w:val="0058354F"/>
    <w:rsid w:val="0058428A"/>
    <w:rsid w:val="005864F3"/>
    <w:rsid w:val="0059385B"/>
    <w:rsid w:val="00593BAE"/>
    <w:rsid w:val="00597C9C"/>
    <w:rsid w:val="005A1F54"/>
    <w:rsid w:val="005B5308"/>
    <w:rsid w:val="005B5334"/>
    <w:rsid w:val="005B556B"/>
    <w:rsid w:val="005C14B3"/>
    <w:rsid w:val="005C209C"/>
    <w:rsid w:val="005D08A6"/>
    <w:rsid w:val="005D1A33"/>
    <w:rsid w:val="005D2079"/>
    <w:rsid w:val="00602461"/>
    <w:rsid w:val="00602C3B"/>
    <w:rsid w:val="00603268"/>
    <w:rsid w:val="006062B3"/>
    <w:rsid w:val="0061039E"/>
    <w:rsid w:val="00621AD1"/>
    <w:rsid w:val="00623E02"/>
    <w:rsid w:val="00626A2A"/>
    <w:rsid w:val="00627020"/>
    <w:rsid w:val="00633C98"/>
    <w:rsid w:val="00642D3F"/>
    <w:rsid w:val="0064508F"/>
    <w:rsid w:val="00645BE8"/>
    <w:rsid w:val="006521B0"/>
    <w:rsid w:val="00657103"/>
    <w:rsid w:val="00660A07"/>
    <w:rsid w:val="006635C1"/>
    <w:rsid w:val="00670A51"/>
    <w:rsid w:val="00675D06"/>
    <w:rsid w:val="00685B64"/>
    <w:rsid w:val="00694468"/>
    <w:rsid w:val="006948A7"/>
    <w:rsid w:val="006952B2"/>
    <w:rsid w:val="006A0800"/>
    <w:rsid w:val="006A2EBA"/>
    <w:rsid w:val="006A7A85"/>
    <w:rsid w:val="006B0EDE"/>
    <w:rsid w:val="006B0F34"/>
    <w:rsid w:val="006B21C2"/>
    <w:rsid w:val="006B2A59"/>
    <w:rsid w:val="006C0394"/>
    <w:rsid w:val="006C1567"/>
    <w:rsid w:val="006D2551"/>
    <w:rsid w:val="006D389E"/>
    <w:rsid w:val="006D6ADC"/>
    <w:rsid w:val="006E17CC"/>
    <w:rsid w:val="006E33D7"/>
    <w:rsid w:val="006E3960"/>
    <w:rsid w:val="006F1582"/>
    <w:rsid w:val="006F2E17"/>
    <w:rsid w:val="006F56FA"/>
    <w:rsid w:val="006F5F17"/>
    <w:rsid w:val="007112AD"/>
    <w:rsid w:val="00711345"/>
    <w:rsid w:val="00714750"/>
    <w:rsid w:val="00735F3C"/>
    <w:rsid w:val="007366FF"/>
    <w:rsid w:val="00740B2B"/>
    <w:rsid w:val="00745D55"/>
    <w:rsid w:val="00747E45"/>
    <w:rsid w:val="007504D6"/>
    <w:rsid w:val="007542B0"/>
    <w:rsid w:val="007549FA"/>
    <w:rsid w:val="0076635C"/>
    <w:rsid w:val="007678A4"/>
    <w:rsid w:val="0077170C"/>
    <w:rsid w:val="0077252A"/>
    <w:rsid w:val="00773C86"/>
    <w:rsid w:val="007849F1"/>
    <w:rsid w:val="00790143"/>
    <w:rsid w:val="0079677C"/>
    <w:rsid w:val="007972C9"/>
    <w:rsid w:val="007A5A51"/>
    <w:rsid w:val="007A78BD"/>
    <w:rsid w:val="007B16D9"/>
    <w:rsid w:val="007B50FA"/>
    <w:rsid w:val="007B6D9D"/>
    <w:rsid w:val="007C64DB"/>
    <w:rsid w:val="007D18DA"/>
    <w:rsid w:val="007D68C1"/>
    <w:rsid w:val="007D6A59"/>
    <w:rsid w:val="007E459E"/>
    <w:rsid w:val="007E5115"/>
    <w:rsid w:val="007E65FB"/>
    <w:rsid w:val="007E7B5F"/>
    <w:rsid w:val="007F3859"/>
    <w:rsid w:val="007F42B3"/>
    <w:rsid w:val="008229CD"/>
    <w:rsid w:val="00822F32"/>
    <w:rsid w:val="008306A8"/>
    <w:rsid w:val="00830B42"/>
    <w:rsid w:val="00841EFD"/>
    <w:rsid w:val="00844217"/>
    <w:rsid w:val="008446BF"/>
    <w:rsid w:val="0084590A"/>
    <w:rsid w:val="0085795D"/>
    <w:rsid w:val="00860AF3"/>
    <w:rsid w:val="00862AF6"/>
    <w:rsid w:val="00863502"/>
    <w:rsid w:val="00870EA2"/>
    <w:rsid w:val="00870FA7"/>
    <w:rsid w:val="00894B5D"/>
    <w:rsid w:val="008A4904"/>
    <w:rsid w:val="008B0512"/>
    <w:rsid w:val="008B52B1"/>
    <w:rsid w:val="008C38D1"/>
    <w:rsid w:val="008D27C8"/>
    <w:rsid w:val="008E5E44"/>
    <w:rsid w:val="008F69C2"/>
    <w:rsid w:val="00903B75"/>
    <w:rsid w:val="00910566"/>
    <w:rsid w:val="00912304"/>
    <w:rsid w:val="00913A33"/>
    <w:rsid w:val="00915736"/>
    <w:rsid w:val="00915795"/>
    <w:rsid w:val="009204B0"/>
    <w:rsid w:val="0092093B"/>
    <w:rsid w:val="0092376F"/>
    <w:rsid w:val="00925786"/>
    <w:rsid w:val="00926800"/>
    <w:rsid w:val="00926EA1"/>
    <w:rsid w:val="00930E91"/>
    <w:rsid w:val="009330BF"/>
    <w:rsid w:val="0094172D"/>
    <w:rsid w:val="009503CC"/>
    <w:rsid w:val="00953E35"/>
    <w:rsid w:val="0095436F"/>
    <w:rsid w:val="009646B5"/>
    <w:rsid w:val="00967306"/>
    <w:rsid w:val="009704C4"/>
    <w:rsid w:val="009713D9"/>
    <w:rsid w:val="009751A8"/>
    <w:rsid w:val="009774DF"/>
    <w:rsid w:val="009A6897"/>
    <w:rsid w:val="009A75C8"/>
    <w:rsid w:val="009B146E"/>
    <w:rsid w:val="009B3D4C"/>
    <w:rsid w:val="009B4273"/>
    <w:rsid w:val="009C47F4"/>
    <w:rsid w:val="009D0057"/>
    <w:rsid w:val="009E10F3"/>
    <w:rsid w:val="009E1776"/>
    <w:rsid w:val="009E4A06"/>
    <w:rsid w:val="009F0C45"/>
    <w:rsid w:val="009F39BB"/>
    <w:rsid w:val="009F4566"/>
    <w:rsid w:val="009F5C0B"/>
    <w:rsid w:val="009F6F1F"/>
    <w:rsid w:val="00A01EA1"/>
    <w:rsid w:val="00A0568C"/>
    <w:rsid w:val="00A100EF"/>
    <w:rsid w:val="00A17D7A"/>
    <w:rsid w:val="00A17E0E"/>
    <w:rsid w:val="00A21FAD"/>
    <w:rsid w:val="00A31D1E"/>
    <w:rsid w:val="00A40BAB"/>
    <w:rsid w:val="00A41845"/>
    <w:rsid w:val="00A42C42"/>
    <w:rsid w:val="00A446D6"/>
    <w:rsid w:val="00A447D3"/>
    <w:rsid w:val="00A450F7"/>
    <w:rsid w:val="00A52994"/>
    <w:rsid w:val="00A52F30"/>
    <w:rsid w:val="00A53B83"/>
    <w:rsid w:val="00A6417A"/>
    <w:rsid w:val="00A65E84"/>
    <w:rsid w:val="00A6711C"/>
    <w:rsid w:val="00A74D16"/>
    <w:rsid w:val="00A76AAD"/>
    <w:rsid w:val="00A775DB"/>
    <w:rsid w:val="00A83E39"/>
    <w:rsid w:val="00A85A88"/>
    <w:rsid w:val="00A92340"/>
    <w:rsid w:val="00A95208"/>
    <w:rsid w:val="00AB78E7"/>
    <w:rsid w:val="00AC17B4"/>
    <w:rsid w:val="00AD2E7F"/>
    <w:rsid w:val="00AD5312"/>
    <w:rsid w:val="00AE0B3C"/>
    <w:rsid w:val="00B06A83"/>
    <w:rsid w:val="00B079D9"/>
    <w:rsid w:val="00B145E3"/>
    <w:rsid w:val="00B25735"/>
    <w:rsid w:val="00B324CC"/>
    <w:rsid w:val="00B35B1A"/>
    <w:rsid w:val="00B368E2"/>
    <w:rsid w:val="00B4762A"/>
    <w:rsid w:val="00B512EB"/>
    <w:rsid w:val="00B52072"/>
    <w:rsid w:val="00B52105"/>
    <w:rsid w:val="00B53F33"/>
    <w:rsid w:val="00B571D1"/>
    <w:rsid w:val="00B6530C"/>
    <w:rsid w:val="00B66470"/>
    <w:rsid w:val="00B66AAF"/>
    <w:rsid w:val="00B72DAB"/>
    <w:rsid w:val="00B81847"/>
    <w:rsid w:val="00B83EB6"/>
    <w:rsid w:val="00B9155A"/>
    <w:rsid w:val="00B92079"/>
    <w:rsid w:val="00BA1B7D"/>
    <w:rsid w:val="00BA4F1A"/>
    <w:rsid w:val="00BA676B"/>
    <w:rsid w:val="00BB215D"/>
    <w:rsid w:val="00BB6144"/>
    <w:rsid w:val="00BB77EC"/>
    <w:rsid w:val="00BB7E3D"/>
    <w:rsid w:val="00BC6160"/>
    <w:rsid w:val="00BD16B1"/>
    <w:rsid w:val="00BE21CF"/>
    <w:rsid w:val="00BE44B2"/>
    <w:rsid w:val="00BE4512"/>
    <w:rsid w:val="00BF0070"/>
    <w:rsid w:val="00BF10B1"/>
    <w:rsid w:val="00BF13D6"/>
    <w:rsid w:val="00BF1DF9"/>
    <w:rsid w:val="00BF3E27"/>
    <w:rsid w:val="00BF444B"/>
    <w:rsid w:val="00BF731E"/>
    <w:rsid w:val="00C012C9"/>
    <w:rsid w:val="00C036C6"/>
    <w:rsid w:val="00C05765"/>
    <w:rsid w:val="00C13032"/>
    <w:rsid w:val="00C22E43"/>
    <w:rsid w:val="00C3065B"/>
    <w:rsid w:val="00C309D5"/>
    <w:rsid w:val="00C3581D"/>
    <w:rsid w:val="00C37E6B"/>
    <w:rsid w:val="00C40FF9"/>
    <w:rsid w:val="00C4425A"/>
    <w:rsid w:val="00C46066"/>
    <w:rsid w:val="00C53534"/>
    <w:rsid w:val="00C57F10"/>
    <w:rsid w:val="00C61648"/>
    <w:rsid w:val="00C65F46"/>
    <w:rsid w:val="00C7182F"/>
    <w:rsid w:val="00C77A4F"/>
    <w:rsid w:val="00C802B5"/>
    <w:rsid w:val="00C83F76"/>
    <w:rsid w:val="00C8435A"/>
    <w:rsid w:val="00C84DCD"/>
    <w:rsid w:val="00C8680D"/>
    <w:rsid w:val="00C91049"/>
    <w:rsid w:val="00C946EB"/>
    <w:rsid w:val="00C94DD3"/>
    <w:rsid w:val="00C95540"/>
    <w:rsid w:val="00CA2FB3"/>
    <w:rsid w:val="00CA4672"/>
    <w:rsid w:val="00CA51AC"/>
    <w:rsid w:val="00CB1310"/>
    <w:rsid w:val="00CB1549"/>
    <w:rsid w:val="00CB5AE0"/>
    <w:rsid w:val="00CC3DB1"/>
    <w:rsid w:val="00CC4235"/>
    <w:rsid w:val="00CC7FC3"/>
    <w:rsid w:val="00CD1F35"/>
    <w:rsid w:val="00CD7BEE"/>
    <w:rsid w:val="00CE05CA"/>
    <w:rsid w:val="00CE3A9D"/>
    <w:rsid w:val="00D00916"/>
    <w:rsid w:val="00D04FF7"/>
    <w:rsid w:val="00D07154"/>
    <w:rsid w:val="00D17A14"/>
    <w:rsid w:val="00D24FB4"/>
    <w:rsid w:val="00D30E8C"/>
    <w:rsid w:val="00D31D72"/>
    <w:rsid w:val="00D36CB4"/>
    <w:rsid w:val="00D43FFF"/>
    <w:rsid w:val="00D45AD5"/>
    <w:rsid w:val="00D508E2"/>
    <w:rsid w:val="00D5102D"/>
    <w:rsid w:val="00D54960"/>
    <w:rsid w:val="00D55DE7"/>
    <w:rsid w:val="00D60323"/>
    <w:rsid w:val="00D62B9B"/>
    <w:rsid w:val="00D65039"/>
    <w:rsid w:val="00D668A1"/>
    <w:rsid w:val="00D75CEE"/>
    <w:rsid w:val="00D775AC"/>
    <w:rsid w:val="00D82BEF"/>
    <w:rsid w:val="00D85F3A"/>
    <w:rsid w:val="00D86657"/>
    <w:rsid w:val="00DA458E"/>
    <w:rsid w:val="00DA5958"/>
    <w:rsid w:val="00DB1C17"/>
    <w:rsid w:val="00DB602E"/>
    <w:rsid w:val="00DB68C5"/>
    <w:rsid w:val="00DC1E09"/>
    <w:rsid w:val="00DC70FD"/>
    <w:rsid w:val="00DD43FE"/>
    <w:rsid w:val="00DD541D"/>
    <w:rsid w:val="00DE08C4"/>
    <w:rsid w:val="00DE6A9E"/>
    <w:rsid w:val="00E00C51"/>
    <w:rsid w:val="00E00F12"/>
    <w:rsid w:val="00E013E1"/>
    <w:rsid w:val="00E064BC"/>
    <w:rsid w:val="00E10BDF"/>
    <w:rsid w:val="00E11018"/>
    <w:rsid w:val="00E126C0"/>
    <w:rsid w:val="00E133E3"/>
    <w:rsid w:val="00E1373E"/>
    <w:rsid w:val="00E240E9"/>
    <w:rsid w:val="00E25C27"/>
    <w:rsid w:val="00E25FE3"/>
    <w:rsid w:val="00E26EA7"/>
    <w:rsid w:val="00E313A2"/>
    <w:rsid w:val="00E35CAE"/>
    <w:rsid w:val="00E426FF"/>
    <w:rsid w:val="00E47296"/>
    <w:rsid w:val="00E47877"/>
    <w:rsid w:val="00E50B54"/>
    <w:rsid w:val="00E55D0B"/>
    <w:rsid w:val="00E60B3E"/>
    <w:rsid w:val="00E831CA"/>
    <w:rsid w:val="00E94A07"/>
    <w:rsid w:val="00E96183"/>
    <w:rsid w:val="00EA170F"/>
    <w:rsid w:val="00EB4C5C"/>
    <w:rsid w:val="00EC0C8E"/>
    <w:rsid w:val="00EC1CF7"/>
    <w:rsid w:val="00EC29B9"/>
    <w:rsid w:val="00EC5E25"/>
    <w:rsid w:val="00EC699A"/>
    <w:rsid w:val="00EC7F42"/>
    <w:rsid w:val="00ED1323"/>
    <w:rsid w:val="00ED6869"/>
    <w:rsid w:val="00EE6617"/>
    <w:rsid w:val="00EE6D20"/>
    <w:rsid w:val="00EF07D0"/>
    <w:rsid w:val="00EF135E"/>
    <w:rsid w:val="00F00F01"/>
    <w:rsid w:val="00F01B68"/>
    <w:rsid w:val="00F05682"/>
    <w:rsid w:val="00F16716"/>
    <w:rsid w:val="00F22F25"/>
    <w:rsid w:val="00F23A59"/>
    <w:rsid w:val="00F24582"/>
    <w:rsid w:val="00F27D2C"/>
    <w:rsid w:val="00F364DE"/>
    <w:rsid w:val="00F37E73"/>
    <w:rsid w:val="00F425E4"/>
    <w:rsid w:val="00F5222F"/>
    <w:rsid w:val="00F6113D"/>
    <w:rsid w:val="00F62C63"/>
    <w:rsid w:val="00F64EDD"/>
    <w:rsid w:val="00F668B1"/>
    <w:rsid w:val="00F67F76"/>
    <w:rsid w:val="00F70D05"/>
    <w:rsid w:val="00F72E65"/>
    <w:rsid w:val="00F83333"/>
    <w:rsid w:val="00F84A7C"/>
    <w:rsid w:val="00F86F70"/>
    <w:rsid w:val="00F91071"/>
    <w:rsid w:val="00F910C7"/>
    <w:rsid w:val="00F9125C"/>
    <w:rsid w:val="00F94589"/>
    <w:rsid w:val="00F9692E"/>
    <w:rsid w:val="00FA0D1C"/>
    <w:rsid w:val="00FA4F74"/>
    <w:rsid w:val="00FC209A"/>
    <w:rsid w:val="00FC2D0D"/>
    <w:rsid w:val="00FC7241"/>
    <w:rsid w:val="00FD0632"/>
    <w:rsid w:val="00FF65B5"/>
    <w:rsid w:val="00FF68B1"/>
    <w:rsid w:val="00FF6C3C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customStyle="true" w:styleId="srn-datum-objave" w:type="character">
    <w:name w:val="srn-datum-objave"/>
    <w:basedOn w:val="Zadanifontodlomka"/>
    <w:rsid w:val="00E96183"/>
  </w:style>
  <w:style w:styleId="Tekstrezerviranogmjesta" w:type="character">
    <w:name w:val="Placeholder Text"/>
    <w:basedOn w:val="Zadanifontodlomka"/>
    <w:uiPriority w:val="99"/>
    <w:semiHidden/>
    <w:rsid w:val="00D66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8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8A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8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8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customStyle="1" w:styleId="srn-datum-objave" w:type="character">
    <w:name w:val="srn-datum-objave"/>
    <w:basedOn w:val="Zadanifontodlomka"/>
    <w:rsid w:val="00E96183"/>
  </w:style>
  <w:style w:styleId="Tekstrezerviranogmjesta" w:type="character">
    <w:name w:val="Placeholder Text"/>
    <w:basedOn w:val="Zadanifontodlomka"/>
    <w:uiPriority w:val="99"/>
    <w:semiHidden/>
    <w:rsid w:val="00D66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8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8A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8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8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8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32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1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2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5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97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25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90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20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31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9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8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2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10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5207911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5875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8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8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33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16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8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St-334/2014-115</izvorni_sadrzaj>
    <derivirana_varijabla naziv="DomainObject.Oznaka_1">St-334/2014-115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7</properties:Pages>
  <properties:Words>3063</properties:Words>
  <properties:Characters>17369</properties:Characters>
  <properties:Lines>337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Glumina banka d</vt:lpstr>
    </vt:vector>
  </properties:TitlesOfParts>
  <properties:LinksUpToDate>false</properties:LinksUpToDate>
  <properties:CharactersWithSpaces>20401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2017-08-08T12:16:00Z</dcterms:created>
  <dc:creator>KB</dc:creator>
  <cp:lastModifiedBy>Kristina Švajger</cp:lastModifiedBy>
  <cp:lastPrinted>2017-07-19T07:21:00Z</cp:lastPrinted>
  <dcterms:modified xmlns:xsi="http://www.w3.org/2001/XMLSchema-instance" xsi:type="dcterms:W3CDTF">2017-08-08T12:17:00Z</dcterms:modified>
  <cp:revision>3</cp:revision>
  <dc:title>Glumina banka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St-334/2014-115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