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a5dc" w14:paraId="ec3a5dc" w:rsidRDefault="008240D4" w:rsidP="008240D4" w:rsidR="008240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Opis: 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D4" w:rsidP="008240D4" w:rsidR="008240D4">
      <w:pPr>
        <w:jc w:val="both"/>
      </w:pPr>
    </w:p>
    <w:p w:rsidRDefault="008240D4" w:rsidP="008240D4" w:rsidR="008240D4">
      <w:r>
        <w:t>REPUBLIKA HRVATSKA</w:t>
      </w:r>
    </w:p>
    <w:p w:rsidRDefault="008240D4" w:rsidP="008240D4" w:rsidR="008240D4">
      <w:r>
        <w:t>TRGOVAČKI SUD U OSIJEKU</w:t>
      </w:r>
    </w:p>
    <w:p w:rsidRDefault="008240D4" w:rsidP="008240D4" w:rsidR="008240D4">
      <w:r>
        <w:t>STALNA SLUŽBA  U SLAVONSKOM BRODU</w:t>
      </w:r>
    </w:p>
    <w:p w:rsidRDefault="008240D4" w:rsidP="008240D4" w:rsidR="008240D4">
      <w:r>
        <w:t>Trg pobjede 13</w:t>
      </w:r>
    </w:p>
    <w:p w:rsidRDefault="008240D4" w:rsidP="008240D4" w:rsidR="008240D4">
      <w:r>
        <w:t xml:space="preserve">35000 </w:t>
      </w:r>
      <w:r w:rsidR="00CE79CA">
        <w:t>Slavonski Brod</w:t>
      </w:r>
      <w:r>
        <w:t xml:space="preserve">                                                                                      </w:t>
      </w:r>
    </w:p>
    <w:p w:rsidRDefault="008240D4" w:rsidP="008240D4" w:rsidR="008240D4">
      <w:pPr>
        <w:ind w:left="708"/>
      </w:pPr>
    </w:p>
    <w:p w:rsidRDefault="00840FB8" w:rsidP="00840FB8" w:rsidR="00840FB8">
      <w:pPr>
        <w:jc w:val="both"/>
      </w:pPr>
      <w:r>
        <w:t xml:space="preserve">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3 St-655/2017-24</w:t>
      </w:r>
    </w:p>
    <w:p w:rsidRDefault="00840FB8" w:rsidP="00840FB8" w:rsidR="00840FB8">
      <w:pPr>
        <w:jc w:val="both"/>
      </w:pPr>
    </w:p>
    <w:p w:rsidRDefault="00840FB8" w:rsidP="00840FB8" w:rsidR="00840FB8">
      <w:pPr>
        <w:jc w:val="both"/>
      </w:pPr>
    </w:p>
    <w:p w:rsidRDefault="00840FB8" w:rsidP="00840FB8" w:rsidR="00840FB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40FB8" w:rsidP="00840FB8" w:rsidR="00840FB8">
      <w:pPr>
        <w:jc w:val="center"/>
        <w:rPr>
          <w:b/>
        </w:rPr>
      </w:pPr>
      <w:r>
        <w:rPr>
          <w:b/>
        </w:rPr>
        <w:t>R J E Š E N J E</w:t>
      </w:r>
    </w:p>
    <w:p w:rsidRDefault="00840FB8" w:rsidP="00840FB8" w:rsidR="00840FB8">
      <w:pPr>
        <w:jc w:val="center"/>
      </w:pPr>
    </w:p>
    <w:p w:rsidRDefault="00840FB8" w:rsidP="00840FB8" w:rsidR="00840FB8">
      <w:pPr>
        <w:ind w:firstLine="708"/>
        <w:jc w:val="both"/>
      </w:pPr>
      <w:r>
        <w:t xml:space="preserve">TRGOVAČKI SUD U  OSIJEKU, STALNA SLUŽBA U SLAVONSKOM BRODU, po sutkinji Danijeli Martini Maoduš, u pravnoj stvari predlagatelja FINA Regionalni centar Osijek, povodom prijedloga za vođenje redovnog stečajnog postupka nad dužnikom </w:t>
      </w:r>
      <w:r>
        <w:rPr>
          <w:b/>
        </w:rPr>
        <w:t>BIOMASSE PRODUCT j.d.o.o. za trgovinu i usluge, Radovanje, Radovanje 96, OIB: 11011285304</w:t>
      </w:r>
      <w:r>
        <w:t xml:space="preserve">,  17. siječnja 2018. </w:t>
      </w:r>
    </w:p>
    <w:p w:rsidRDefault="007D72A6" w:rsidP="00DD32A7" w:rsidR="007D72A6" w:rsidRPr="007D72A6">
      <w:pPr>
        <w:jc w:val="both"/>
        <w:rPr>
          <w:b/>
        </w:rPr>
      </w:pPr>
    </w:p>
    <w:p w:rsidRDefault="007D72A6" w:rsidP="00797952" w:rsidR="005E1E1C" w:rsidRPr="00CE79CA">
      <w:pPr>
        <w:jc w:val="center"/>
      </w:pPr>
      <w:r w:rsidRPr="00CE79CA">
        <w:t>r i j e š i o    j e</w:t>
      </w:r>
    </w:p>
    <w:p w:rsidRDefault="00797952" w:rsidP="005D36B7" w:rsidR="00797952" w:rsidRPr="007D72A6">
      <w:pPr>
        <w:rPr>
          <w:b/>
        </w:rPr>
      </w:pPr>
    </w:p>
    <w:p w:rsidRDefault="00840FB8" w:rsidP="00600E04" w:rsidR="00ED7F1A">
      <w:pPr>
        <w:ind w:firstLine="708"/>
        <w:jc w:val="both"/>
      </w:pPr>
      <w:r>
        <w:t>Ispitno i izvještajno ročište koje je zakazano za dan 31. siječnja 2018. u 9,15 odgađa se na neodređeno vrijeme, odnosno novo ročište će se zakazati posebnim rješenjem.</w:t>
      </w:r>
    </w:p>
    <w:p w:rsidRDefault="00840FB8" w:rsidP="00A063B9" w:rsidR="00ED7F1A">
      <w:pPr>
        <w:ind w:firstLine="708"/>
        <w:jc w:val="both"/>
      </w:pPr>
      <w:r>
        <w:t xml:space="preserve">Nalaže se ranijem direktoru dužnika </w:t>
      </w:r>
      <w:r w:rsidR="00A063B9">
        <w:t>Zvonku Dimitrijević iz Radovanja 98, Radovanje, OIB: 68404012956 da u roku od tri dana steč.upraviteljici Nadi Gagro iz Vinkovaca, Glagoljaška 52, dostavi svu fin.-knjig. dokumentaciju dužnika i o tome obavijesti sud pozivom na gore navedeni predmet, u protivnom će istom biti izrečena novčana kazna.</w:t>
      </w:r>
    </w:p>
    <w:p w:rsidRDefault="00ED7F1A" w:rsidP="00ED7F1A" w:rsidR="00ED7F1A">
      <w:pPr>
        <w:pStyle w:val="Odlomakpopisa"/>
        <w:ind w:left="1428"/>
        <w:jc w:val="both"/>
      </w:pPr>
    </w:p>
    <w:p w:rsidRDefault="00ED7F1A" w:rsidP="00ED7F1A" w:rsidR="00ED7F1A">
      <w:pPr>
        <w:pStyle w:val="Odlomakpopisa"/>
        <w:ind w:left="1428"/>
        <w:jc w:val="center"/>
      </w:pPr>
      <w:r>
        <w:t>Obrazloženje</w:t>
      </w:r>
    </w:p>
    <w:p w:rsidRDefault="00ED7F1A" w:rsidP="00ED7F1A" w:rsidR="00ED7F1A">
      <w:pPr>
        <w:jc w:val="both"/>
      </w:pPr>
    </w:p>
    <w:p w:rsidRDefault="00840FB8" w:rsidP="00ED7F1A" w:rsidR="00ED7F1A">
      <w:pPr>
        <w:ind w:firstLine="708"/>
        <w:jc w:val="both"/>
      </w:pPr>
      <w:r>
        <w:t>Ispitno i izvještajno ročište je odgođeno jer je steč.upraviteljica Nada Gagro obavijestila sud da nije mogla izraditi izvješće o financijsko gospodarskom položaju steč.dužnika, ispitati tražbine i obaviti sve radnje potrebne za pripremu ročišta jer nije došla u posjed posl.dokumentacije.</w:t>
      </w:r>
    </w:p>
    <w:p w:rsidRDefault="00ED7F1A" w:rsidP="00ED7F1A" w:rsidR="00ED7F1A">
      <w:pPr>
        <w:ind w:firstLine="708"/>
        <w:jc w:val="both"/>
      </w:pPr>
    </w:p>
    <w:p w:rsidRDefault="00ED7F1A" w:rsidP="00ED7F1A" w:rsidR="00ED7F1A">
      <w:pPr>
        <w:ind w:firstLine="708"/>
        <w:jc w:val="both"/>
      </w:pPr>
      <w:r>
        <w:t>Stoga je odlučeno kao u izreci.</w:t>
      </w:r>
    </w:p>
    <w:p w:rsidRDefault="00ED7F1A" w:rsidP="00ED7F1A" w:rsidR="00ED7F1A">
      <w:pPr>
        <w:ind w:firstLine="708"/>
        <w:jc w:val="both"/>
      </w:pPr>
    </w:p>
    <w:p w:rsidRDefault="00ED7F1A" w:rsidP="00ED7F1A" w:rsidR="00ED7F1A">
      <w:pPr>
        <w:ind w:firstLine="708"/>
        <w:jc w:val="both"/>
      </w:pPr>
      <w:r>
        <w:t xml:space="preserve">Slavonski Brod, </w:t>
      </w:r>
      <w:r w:rsidR="00600E04">
        <w:t>1</w:t>
      </w:r>
      <w:r w:rsidR="00840FB8">
        <w:t>7</w:t>
      </w:r>
      <w:r w:rsidR="00600E04">
        <w:t>. siječnja 2018.</w:t>
      </w:r>
      <w:r w:rsidR="00600E04">
        <w:tab/>
      </w:r>
      <w:r>
        <w:tab/>
      </w:r>
      <w:r>
        <w:tab/>
        <w:t xml:space="preserve">       Sutkinja: </w:t>
      </w:r>
    </w:p>
    <w:p w:rsidRDefault="00ED7F1A" w:rsidP="00ED7F1A" w:rsidR="00ED7F1A">
      <w:pPr>
        <w:tabs>
          <w:tab w:pos="5680" w:val="left"/>
        </w:tabs>
        <w:jc w:val="both"/>
      </w:pPr>
      <w:r>
        <w:tab/>
        <w:t>Daniela Martini Maoduš</w:t>
      </w:r>
    </w:p>
    <w:p w:rsidRDefault="00ED7F1A" w:rsidP="00ED7F1A" w:rsidR="00ED7F1A">
      <w:pPr>
        <w:jc w:val="both"/>
      </w:pPr>
    </w:p>
    <w:p w:rsidRDefault="00A063B9" w:rsidP="00ED7F1A" w:rsidR="00A063B9">
      <w:pPr>
        <w:jc w:val="both"/>
      </w:pPr>
    </w:p>
    <w:p w:rsidRDefault="00A063B9" w:rsidP="00ED7F1A" w:rsidR="00A063B9">
      <w:pPr>
        <w:jc w:val="both"/>
      </w:pPr>
      <w:r>
        <w:t xml:space="preserve">Objaviti na eOglasnoj ploči suda, a direktoru i poštom radi </w:t>
      </w:r>
    </w:p>
    <w:p w:rsidRDefault="00A063B9" w:rsidP="00ED7F1A" w:rsidR="00A063B9">
      <w:pPr>
        <w:jc w:val="both"/>
      </w:pPr>
      <w:r>
        <w:t>obavijesti</w:t>
      </w:r>
    </w:p>
    <w:sectPr w:rsidSect="00FF60B2" w:rsidR="00A063B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62B3" w:rsidR="000162B3">
      <w:r>
        <w:separator/>
      </w:r>
    </w:p>
  </w:endnote>
  <w:endnote w:id="0" w:type="continuationSeparator">
    <w:p w:rsidRDefault="000162B3" w:rsidR="00016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62B3" w:rsidR="000162B3">
      <w:r>
        <w:separator/>
      </w:r>
    </w:p>
  </w:footnote>
  <w:footnote w:id="0" w:type="continuationSeparator">
    <w:p w:rsidRDefault="000162B3" w:rsidR="000162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66B" w:rsidP="00335724" w:rsidR="008A4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66B" w:rsidR="008A46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66B" w:rsidP="00335724" w:rsidR="008A46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9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466B" w:rsidR="008A46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600DB"/>
    <w:multiLevelType w:val="hybridMultilevel"/>
    <w:tmpl w:val="C35C4D56"/>
    <w:lvl w:tplc="F152A058" w:ilvl="0">
      <w:start w:val="5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E6453A2"/>
    <w:multiLevelType w:val="hybridMultilevel"/>
    <w:tmpl w:val="C008704A"/>
    <w:lvl w:tplc="09A6A2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727777C"/>
    <w:multiLevelType w:val="hybridMultilevel"/>
    <w:tmpl w:val="C6B460F0"/>
    <w:lvl w:tplc="728CC6F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2CD3E32"/>
    <w:multiLevelType w:val="hybridMultilevel"/>
    <w:tmpl w:val="6FAC9912"/>
    <w:lvl w:tplc="29F8600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6D3C16"/>
    <w:multiLevelType w:val="hybridMultilevel"/>
    <w:tmpl w:val="095C7618"/>
    <w:lvl w:tplc="702E2FF4" w:ilvl="0">
      <w:start w:val="1"/>
      <w:numFmt w:val="upperRoman"/>
      <w:lvlText w:val="%1."/>
      <w:lvlJc w:val="left"/>
      <w:pPr>
        <w:ind w:hanging="936" w:left="164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E7967B1"/>
    <w:multiLevelType w:val="hybridMultilevel"/>
    <w:tmpl w:val="8670E34A"/>
    <w:lvl w:tplc="1C2634F8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3F590962"/>
    <w:multiLevelType w:val="hybridMultilevel"/>
    <w:tmpl w:val="B0D802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4315DA2"/>
    <w:multiLevelType w:val="hybridMultilevel"/>
    <w:tmpl w:val="B39E3B12"/>
    <w:lvl w:tplc="43BE337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822079E"/>
    <w:multiLevelType w:val="hybridMultilevel"/>
    <w:tmpl w:val="08E45D00"/>
    <w:lvl w:tplc="B0507834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56E32EF"/>
    <w:multiLevelType w:val="hybridMultilevel"/>
    <w:tmpl w:val="61C8CB40"/>
    <w:lvl w:tplc="FA0EA202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b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F275995"/>
    <w:multiLevelType w:val="hybridMultilevel"/>
    <w:tmpl w:val="E948F478"/>
    <w:lvl w:tplc="3FD665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3"/>
  </w:num>
  <w:num w:numId="9">
    <w:abstractNumId w:val="4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006CD"/>
    <w:rsid w:val="000162B3"/>
    <w:rsid w:val="00021430"/>
    <w:rsid w:val="00022050"/>
    <w:rsid w:val="0003006A"/>
    <w:rsid w:val="000342BF"/>
    <w:rsid w:val="00034697"/>
    <w:rsid w:val="00035626"/>
    <w:rsid w:val="00054EA7"/>
    <w:rsid w:val="000640B7"/>
    <w:rsid w:val="000739E1"/>
    <w:rsid w:val="0009397E"/>
    <w:rsid w:val="000A6B99"/>
    <w:rsid w:val="000C673B"/>
    <w:rsid w:val="000D69BB"/>
    <w:rsid w:val="000F2F46"/>
    <w:rsid w:val="0010378D"/>
    <w:rsid w:val="00104A35"/>
    <w:rsid w:val="00122D99"/>
    <w:rsid w:val="00131EF9"/>
    <w:rsid w:val="00142030"/>
    <w:rsid w:val="00163421"/>
    <w:rsid w:val="001B198E"/>
    <w:rsid w:val="001B22F8"/>
    <w:rsid w:val="001B5731"/>
    <w:rsid w:val="001B6B2A"/>
    <w:rsid w:val="001D19AB"/>
    <w:rsid w:val="001D3144"/>
    <w:rsid w:val="001E7075"/>
    <w:rsid w:val="001F2DBB"/>
    <w:rsid w:val="001F7B63"/>
    <w:rsid w:val="0020461E"/>
    <w:rsid w:val="00206366"/>
    <w:rsid w:val="002110F0"/>
    <w:rsid w:val="00220989"/>
    <w:rsid w:val="0022383A"/>
    <w:rsid w:val="00224822"/>
    <w:rsid w:val="00233BBC"/>
    <w:rsid w:val="00263221"/>
    <w:rsid w:val="00267E73"/>
    <w:rsid w:val="0027451B"/>
    <w:rsid w:val="00285F3F"/>
    <w:rsid w:val="002904EA"/>
    <w:rsid w:val="002A3B97"/>
    <w:rsid w:val="002A5823"/>
    <w:rsid w:val="002C3836"/>
    <w:rsid w:val="002D16B1"/>
    <w:rsid w:val="002E1989"/>
    <w:rsid w:val="00310314"/>
    <w:rsid w:val="00311DA6"/>
    <w:rsid w:val="003130AC"/>
    <w:rsid w:val="00326F2D"/>
    <w:rsid w:val="00331F48"/>
    <w:rsid w:val="0033220F"/>
    <w:rsid w:val="00333D56"/>
    <w:rsid w:val="00335724"/>
    <w:rsid w:val="003444F4"/>
    <w:rsid w:val="00386613"/>
    <w:rsid w:val="0039108F"/>
    <w:rsid w:val="0039230D"/>
    <w:rsid w:val="00393608"/>
    <w:rsid w:val="00394E4B"/>
    <w:rsid w:val="003A596D"/>
    <w:rsid w:val="003B1123"/>
    <w:rsid w:val="003C724E"/>
    <w:rsid w:val="003D383B"/>
    <w:rsid w:val="003F0018"/>
    <w:rsid w:val="00440A78"/>
    <w:rsid w:val="00444222"/>
    <w:rsid w:val="004461A4"/>
    <w:rsid w:val="004507A9"/>
    <w:rsid w:val="00451E37"/>
    <w:rsid w:val="00453270"/>
    <w:rsid w:val="004816CE"/>
    <w:rsid w:val="00487905"/>
    <w:rsid w:val="004C4CD8"/>
    <w:rsid w:val="004D230F"/>
    <w:rsid w:val="004E3779"/>
    <w:rsid w:val="00500028"/>
    <w:rsid w:val="00501DB7"/>
    <w:rsid w:val="00521349"/>
    <w:rsid w:val="00530F8A"/>
    <w:rsid w:val="00533159"/>
    <w:rsid w:val="00534DDB"/>
    <w:rsid w:val="00557C3B"/>
    <w:rsid w:val="00581D58"/>
    <w:rsid w:val="005A1114"/>
    <w:rsid w:val="005A7E81"/>
    <w:rsid w:val="005B6776"/>
    <w:rsid w:val="005C44F2"/>
    <w:rsid w:val="005D36B7"/>
    <w:rsid w:val="005E1E1C"/>
    <w:rsid w:val="005E27CC"/>
    <w:rsid w:val="005E34A2"/>
    <w:rsid w:val="00600E04"/>
    <w:rsid w:val="006022EE"/>
    <w:rsid w:val="006112AD"/>
    <w:rsid w:val="0061281A"/>
    <w:rsid w:val="00626CBD"/>
    <w:rsid w:val="00626D56"/>
    <w:rsid w:val="00632D99"/>
    <w:rsid w:val="00633384"/>
    <w:rsid w:val="00633EDB"/>
    <w:rsid w:val="00650693"/>
    <w:rsid w:val="00651155"/>
    <w:rsid w:val="006540FF"/>
    <w:rsid w:val="00684A09"/>
    <w:rsid w:val="006C3680"/>
    <w:rsid w:val="006D1BD6"/>
    <w:rsid w:val="006F06A8"/>
    <w:rsid w:val="006F3206"/>
    <w:rsid w:val="007016A9"/>
    <w:rsid w:val="00702FAE"/>
    <w:rsid w:val="00703094"/>
    <w:rsid w:val="00707088"/>
    <w:rsid w:val="00711D62"/>
    <w:rsid w:val="007145F9"/>
    <w:rsid w:val="00714B62"/>
    <w:rsid w:val="0071578E"/>
    <w:rsid w:val="00720F40"/>
    <w:rsid w:val="007400E2"/>
    <w:rsid w:val="00765326"/>
    <w:rsid w:val="0078362C"/>
    <w:rsid w:val="007934BC"/>
    <w:rsid w:val="00797952"/>
    <w:rsid w:val="007A263A"/>
    <w:rsid w:val="007A40D9"/>
    <w:rsid w:val="007B476E"/>
    <w:rsid w:val="007D72A6"/>
    <w:rsid w:val="007F35FD"/>
    <w:rsid w:val="00802114"/>
    <w:rsid w:val="008240D4"/>
    <w:rsid w:val="00830313"/>
    <w:rsid w:val="00840FB8"/>
    <w:rsid w:val="00861BEB"/>
    <w:rsid w:val="00874BBC"/>
    <w:rsid w:val="008864D1"/>
    <w:rsid w:val="008A1E99"/>
    <w:rsid w:val="008A27F5"/>
    <w:rsid w:val="008A466B"/>
    <w:rsid w:val="008C080E"/>
    <w:rsid w:val="008C09B6"/>
    <w:rsid w:val="008D3731"/>
    <w:rsid w:val="008F342E"/>
    <w:rsid w:val="0090662C"/>
    <w:rsid w:val="00955ECC"/>
    <w:rsid w:val="009655E6"/>
    <w:rsid w:val="00967F41"/>
    <w:rsid w:val="00974890"/>
    <w:rsid w:val="00975D83"/>
    <w:rsid w:val="00986A52"/>
    <w:rsid w:val="009A5904"/>
    <w:rsid w:val="009E4F2B"/>
    <w:rsid w:val="009E6A74"/>
    <w:rsid w:val="009F5E7E"/>
    <w:rsid w:val="00A063B9"/>
    <w:rsid w:val="00A15B93"/>
    <w:rsid w:val="00A1674D"/>
    <w:rsid w:val="00A31537"/>
    <w:rsid w:val="00A346D6"/>
    <w:rsid w:val="00A3696C"/>
    <w:rsid w:val="00A36BCA"/>
    <w:rsid w:val="00A41F02"/>
    <w:rsid w:val="00A53CBF"/>
    <w:rsid w:val="00A55156"/>
    <w:rsid w:val="00A55926"/>
    <w:rsid w:val="00A974AD"/>
    <w:rsid w:val="00AA3263"/>
    <w:rsid w:val="00AC3366"/>
    <w:rsid w:val="00AC6415"/>
    <w:rsid w:val="00AF3245"/>
    <w:rsid w:val="00AF608B"/>
    <w:rsid w:val="00B00273"/>
    <w:rsid w:val="00B06131"/>
    <w:rsid w:val="00B20D2C"/>
    <w:rsid w:val="00B408EB"/>
    <w:rsid w:val="00B47C28"/>
    <w:rsid w:val="00B57B93"/>
    <w:rsid w:val="00B57DC0"/>
    <w:rsid w:val="00B6642C"/>
    <w:rsid w:val="00B709DB"/>
    <w:rsid w:val="00BA1093"/>
    <w:rsid w:val="00BA4D08"/>
    <w:rsid w:val="00BF42ED"/>
    <w:rsid w:val="00C1351E"/>
    <w:rsid w:val="00C35126"/>
    <w:rsid w:val="00C37780"/>
    <w:rsid w:val="00C37B93"/>
    <w:rsid w:val="00C4213D"/>
    <w:rsid w:val="00C45193"/>
    <w:rsid w:val="00C5291B"/>
    <w:rsid w:val="00C55A19"/>
    <w:rsid w:val="00C55B57"/>
    <w:rsid w:val="00C76642"/>
    <w:rsid w:val="00CB2B6C"/>
    <w:rsid w:val="00CB2F90"/>
    <w:rsid w:val="00CB320A"/>
    <w:rsid w:val="00CC5666"/>
    <w:rsid w:val="00CD482C"/>
    <w:rsid w:val="00CD6411"/>
    <w:rsid w:val="00CE04B4"/>
    <w:rsid w:val="00CE79CA"/>
    <w:rsid w:val="00D11E52"/>
    <w:rsid w:val="00D13AA9"/>
    <w:rsid w:val="00D2326A"/>
    <w:rsid w:val="00D43BD3"/>
    <w:rsid w:val="00D5077C"/>
    <w:rsid w:val="00D84E2B"/>
    <w:rsid w:val="00D90DCA"/>
    <w:rsid w:val="00DC543B"/>
    <w:rsid w:val="00DD19B3"/>
    <w:rsid w:val="00DD32A7"/>
    <w:rsid w:val="00DD5B3B"/>
    <w:rsid w:val="00DD7B8C"/>
    <w:rsid w:val="00DE5814"/>
    <w:rsid w:val="00DE7A93"/>
    <w:rsid w:val="00DF02DF"/>
    <w:rsid w:val="00DF3BC9"/>
    <w:rsid w:val="00E102DD"/>
    <w:rsid w:val="00E238DB"/>
    <w:rsid w:val="00E258A3"/>
    <w:rsid w:val="00E33D2D"/>
    <w:rsid w:val="00E5246A"/>
    <w:rsid w:val="00E547D3"/>
    <w:rsid w:val="00E5642E"/>
    <w:rsid w:val="00E74E87"/>
    <w:rsid w:val="00E814DD"/>
    <w:rsid w:val="00E868F4"/>
    <w:rsid w:val="00E87A48"/>
    <w:rsid w:val="00E94643"/>
    <w:rsid w:val="00ED4EAE"/>
    <w:rsid w:val="00ED7D3D"/>
    <w:rsid w:val="00ED7F1A"/>
    <w:rsid w:val="00EE18BD"/>
    <w:rsid w:val="00EF120A"/>
    <w:rsid w:val="00F12162"/>
    <w:rsid w:val="00F12CD9"/>
    <w:rsid w:val="00F23AA1"/>
    <w:rsid w:val="00F45A2E"/>
    <w:rsid w:val="00F55F0B"/>
    <w:rsid w:val="00F601B8"/>
    <w:rsid w:val="00FA117C"/>
    <w:rsid w:val="00FA6EB5"/>
    <w:rsid w:val="00FA6FE7"/>
    <w:rsid w:val="00FE2554"/>
    <w:rsid w:val="00FF0535"/>
    <w:rsid w:val="00FF383D"/>
    <w:rsid w:val="00FF60B2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F60B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60B2"/>
  </w:style>
  <w:style w:styleId="Odlomakpopisa" w:type="paragraph">
    <w:name w:val="List Paragraph"/>
    <w:basedOn w:val="Normal"/>
    <w:uiPriority w:val="34"/>
    <w:qFormat/>
    <w:rsid w:val="00CE04B4"/>
    <w:pPr>
      <w:ind w:left="720"/>
      <w:contextualSpacing/>
    </w:pPr>
  </w:style>
  <w:style w:customStyle="true" w:styleId="PozadinaSvijetloZelena" w:type="character">
    <w:name w:val="Pozadina_SvijetloZelena"/>
    <w:basedOn w:val="Zadanifontodlomka"/>
    <w:rsid w:val="006C3680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C3680"/>
    <w:rPr>
      <w:noProof/>
      <w:bdr w:frame="true" w:space="0" w:sz="0" w:color="auto" w:val="none"/>
      <w:shd w:fill="FFFFCC" w:color="auto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6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6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6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F60B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F60B2"/>
  </w:style>
  <w:style w:styleId="Odlomakpopisa" w:type="paragraph">
    <w:name w:val="List Paragraph"/>
    <w:basedOn w:val="Normal"/>
    <w:uiPriority w:val="34"/>
    <w:qFormat/>
    <w:rsid w:val="00CE04B4"/>
    <w:pPr>
      <w:ind w:left="720"/>
      <w:contextualSpacing/>
    </w:pPr>
  </w:style>
  <w:style w:customStyle="1" w:styleId="PozadinaSvijetloZelena" w:type="character">
    <w:name w:val="Pozadina_SvijetloZelena"/>
    <w:basedOn w:val="Zadanifontodlomka"/>
    <w:rsid w:val="006C3680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C3680"/>
    <w:rPr>
      <w:noProof/>
      <w:bdr w:color="auto" w:frame="1" w:space="0" w:sz="0" w:val="none"/>
      <w:shd w:color="auto" w:fill="FFFFCC" w:val="clear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D16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6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6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437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27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26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2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1471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092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 1</izvorni_sadrzaj>
    <derivirana_varijabla naziv="DomainObject.Predmet.Opis_1">čl. 110.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BIOMASSE PRODUCT j.d.o.o. za trgovinu i usluge</izvorni_sadrzaj>
    <derivirana_varijabla naziv="DomainObject.Predmet.ProtustrankaFormated_1">  BIOMASSE PRODUCT j.d.o.o. za trgovinu i usluge</derivirana_varijabla>
  </DomainObject.Predmet.ProtustrankaFormated>
  <DomainObject.Predmet.ProtustrankaFormatedOIB>
    <izvorni_sadrzaj>  BIOMASSE PRODUCT j.d.o.o. za trgovinu i usluge, OIB 11011285304</izvorni_sadrzaj>
    <derivirana_varijabla naziv="DomainObject.Predmet.ProtustrankaFormatedOIB_1">  BIOMASSE PRODUCT j.d.o.o. za trgovinu i usluge, OIB 11011285304</derivirana_varijabla>
  </DomainObject.Predmet.ProtustrankaFormatedOIB>
  <DomainObject.Predmet.ProtustrankaFormatedWithAdress>
    <izvorni_sadrzaj> BIOMASSE PRODUCT j.d.o.o. za trgovinu i usluge, Radovanje 96, 35250 Radovanje</izvorni_sadrzaj>
    <derivirana_varijabla naziv="DomainObject.Predmet.ProtustrankaFormatedWithAdress_1"> BIOMASSE PRODUCT j.d.o.o. za trgovinu i usluge, Radovanje 96, 35250 Radovanje</derivirana_varijabla>
  </DomainObject.Predmet.ProtustrankaFormatedWithAdress>
  <DomainObject.Predmet.ProtustrankaFormatedWithAdressOIB>
    <izvorni_sadrzaj> BIOMASSE PRODUCT j.d.o.o. za trgovinu i usluge, OIB 11011285304, Radovanje 96, 35250 Radovanje</izvorni_sadrzaj>
    <derivirana_varijabla naziv="DomainObject.Predmet.ProtustrankaFormatedWithAdressOIB_1"> BIOMASSE PRODUCT j.d.o.o. za trgovinu i usluge, OIB 11011285304, Radovanje 96, 35250 Radovanje</derivirana_varijabla>
  </DomainObject.Predmet.ProtustrankaFormatedWithAdressOIB>
  <DomainObject.Predmet.ProtustrankaWithAdress>
    <izvorni_sadrzaj>BIOMASSE PRODUCT j.d.o.o. za trgovinu i usluge Radovanje 96, 35250 Radovanje</izvorni_sadrzaj>
    <derivirana_varijabla naziv="DomainObject.Predmet.ProtustrankaWithAdress_1">BIOMASSE PRODUCT j.d.o.o. za trgovinu i usluge Radovanje 96, 35250 Radovanje</derivirana_varijabla>
  </DomainObject.Predmet.ProtustrankaWithAdress>
  <DomainObject.Predmet.ProtustrankaWithAdressOIB>
    <izvorni_sadrzaj>BIOMASSE PRODUCT j.d.o.o. za trgovinu i usluge, OIB 11011285304, Radovanje 96, 35250 Radovanje</izvorni_sadrzaj>
    <derivirana_varijabla naziv="DomainObject.Predmet.ProtustrankaWithAdressOIB_1">BIOMASSE PRODUCT j.d.o.o. za trgovinu i usluge, OIB 11011285304, Radovanje 96, 35250 Radovanje</derivirana_varijabla>
  </DomainObject.Predmet.ProtustrankaWithAdressOIB>
  <DomainObject.Predmet.ProtustrankaNazivFormated>
    <izvorni_sadrzaj>BIOMASSE PRODUCT j.d.o.o. za trgovinu i usluge</izvorni_sadrzaj>
    <derivirana_varijabla naziv="DomainObject.Predmet.ProtustrankaNazivFormated_1">BIOMASSE PRODUCT j.d.o.o. za trgovinu i usluge</derivirana_varijabla>
  </DomainObject.Predmet.ProtustrankaNazivFormated>
  <DomainObject.Predmet.ProtustrankaNazivFormatedOIB>
    <izvorni_sadrzaj>BIOMASSE PRODUCT j.d.o.o. za trgovinu i usluge, OIB 11011285304</izvorni_sadrzaj>
    <derivirana_varijabla naziv="DomainObject.Predmet.ProtustrankaNazivFormatedOIB_1">BIOMASSE PRODUCT j.d.o.o. za trgovinu i usluge, OIB 11011285304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20667.42</izvorni_sadrzaj>
    <derivirana_varijabla naziv="DomainObject.Predmet.TrenutnaVrijednost_1">20667.42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BIOMASSE PRODUCT j.d.o.o. za trgovinu i usluge</item>
    </izvorni_sadrzaj>
    <derivirana_varijabla naziv="DomainObject.Predmet.ProtuStrankaListFormated_1">
      <item>BIOMASSE PRODUCT j.d.o.o. za trgovinu i usluge</item>
    </derivirana_varijabla>
  </DomainObject.Predmet.ProtuStrankaListFormated>
  <DomainObject.Predmet.ProtuStrankaListFormatedOIB>
    <izvorni_sadrzaj>
      <item>BIOMASSE PRODUCT j.d.o.o. za trgovinu i usluge, OIB 11011285304</item>
    </izvorni_sadrzaj>
    <derivirana_varijabla naziv="DomainObject.Predmet.ProtuStrankaListFormatedOIB_1">
      <item>BIOMASSE PRODUCT j.d.o.o. za trgovinu i usluge, OIB 11011285304</item>
    </derivirana_varijabla>
  </DomainObject.Predmet.ProtuStrankaListFormatedOIB>
  <DomainObject.Predmet.ProtuStrankaListFormatedWithAdress>
    <izvorni_sadrzaj>
      <item>BIOMASSE PRODUCT j.d.o.o. za trgovinu i usluge, Radovanje 96, 35250 Radovanje</item>
    </izvorni_sadrzaj>
    <derivirana_varijabla naziv="DomainObject.Predmet.ProtuStrankaListFormatedWithAdress_1">
      <item>BIOMASSE PRODUCT j.d.o.o. za trgovinu i usluge, Radovanje 96, 35250 Radovanje</item>
    </derivirana_varijabla>
  </DomainObject.Predmet.ProtuStrankaListFormatedWithAdress>
  <DomainObject.Predmet.ProtuStrankaListFormatedWithAdressOIB>
    <izvorni_sadrzaj>
      <item>BIOMASSE PRODUCT j.d.o.o. za trgovinu i usluge, OIB 11011285304, Radovanje 96, 35250 Radovanje</item>
    </izvorni_sadrzaj>
    <derivirana_varijabla naziv="DomainObject.Predmet.ProtuStrankaListFormatedWithAdressOIB_1">
      <item>BIOMASSE PRODUCT j.d.o.o. za trgovinu i usluge, OIB 11011285304, Radovanje 96, 35250 Radovanje</item>
    </derivirana_varijabla>
  </DomainObject.Predmet.ProtuStrankaListFormatedWithAdressOIB>
  <DomainObject.Predmet.ProtuStrankaListNazivFormated>
    <izvorni_sadrzaj>
      <item>BIOMASSE PRODUCT j.d.o.o. za trgovinu i usluge</item>
    </izvorni_sadrzaj>
    <derivirana_varijabla naziv="DomainObject.Predmet.ProtuStrankaListNazivFormated_1">
      <item>BIOMASSE PRODUCT j.d.o.o. za trgovinu i usluge</item>
    </derivirana_varijabla>
  </DomainObject.Predmet.ProtuStrankaListNazivFormated>
  <DomainObject.Predmet.ProtuStrankaListNazivFormatedOIB>
    <izvorni_sadrzaj>
      <item>BIOMASSE PRODUCT j.d.o.o. za trgovinu i usluge, OIB 11011285304</item>
    </izvorni_sadrzaj>
    <derivirana_varijabla naziv="DomainObject.Predmet.ProtuStrankaListNazivFormatedOIB_1">
      <item>BIOMASSE PRODUCT j.d.o.o. za trgovinu i usluge, OIB 11011285304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BIOMASSE PRODUCT j.d.o.o. za trgovinu i usluge</izvorni_sadrzaj>
    <derivirana_varijabla naziv="DomainObject.Predmet.ProtustrankaIDrugi_1">BIOMASSE PRODUCT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BIOMASSE PRODUCT j.d.o.o. za trgovinu i usluge, OIB 11011285304, Radovanje 96, 35250 Radovanje</izvorni_sadrzaj>
    <derivirana_varijabla naziv="DomainObject.Predmet.ProtustrankaIDrugiAdressOIB_1">BIOMASSE PRODUCT j.d.o.o. za trgovinu i usluge, OIB 11011285304, Radovanje 96, 35250 Radovanje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BIOMASSE PRODUCT j.d.o.o. za trgovinu i usluge</item>
    </izvorni_sadrzaj>
    <derivirana_varijabla naziv="DomainObject.Predmet.SudioniciListNaziv_1">
      <item>Financijska agencija</item>
      <item>BIOMASSE PRODUCT j.d.o.o.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BIOMASSE PRODUCT j.d.o.o. za trgovinu i usluge, OIB 11011285304, Radovanje 96,35250 Radovanje</item>
    </izvorni_sadrzaj>
    <derivirana_varijabla naziv="DomainObject.Predmet.SudioniciListAdressOIB_1">
      <item>Financijska agencija, OIB 85821130368, Ulica grada Vukovara 70,10000 Zagreb</item>
      <item>BIOMASSE PRODUCT j.d.o.o. za trgovinu i usluge, OIB 11011285304, Radovanje 96,35250 Radovanje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11011285304</item>
    </izvorni_sadrzaj>
    <derivirana_varijabla naziv="DomainObject.Predmet.SudioniciListNazivOIB_1">
      <item>, OIB 85821130368</item>
      <item>, OIB 11011285304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241</properties:Words>
  <properties:Characters>1275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2018-01-17T13:38:00Z</dcterms:created>
  <dc:creator>Korisnik</dc:creator>
  <cp:lastModifiedBy>wsadmin</cp:lastModifiedBy>
  <cp:lastPrinted>2018-01-17T13:40:00Z</cp:lastPrinted>
  <dcterms:modified xmlns:xsi="http://www.w3.org/2001/XMLSchema-instance" xsi:type="dcterms:W3CDTF">2018-01-17T13:41:00Z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