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2f93" w14:paraId="3082f93" w:rsidRDefault="00CE0552" w:rsidP="00452050" w:rsidR="009E592A" w:rsidRPr="0045205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452050">
        <w:rPr>
          <w:rStyle w:val="Naglaeno"/>
          <w:b w:val="false"/>
        </w:rPr>
        <w:t xml:space="preserve">            </w:t>
      </w:r>
      <w:r w:rsidR="00992C19" w:rsidRPr="00452050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452050" w:rsidR="0059180E" w:rsidRPr="00452050">
      <w:pPr>
        <w:jc w:val="both"/>
        <w:rPr>
          <w:rStyle w:val="Naglaeno"/>
          <w:b w:val="false"/>
        </w:rPr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TRGOVAČKI SUD U OSIJEKU                                                   Broj: 3/St-</w:t>
      </w:r>
      <w:r w:rsidR="00CC4E54">
        <w:rPr>
          <w:color w:val="000000"/>
        </w:rPr>
        <w:t>2693/2016-5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STALNA SLUŽBA U SLAVONSKOM BRODU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 pobjede 13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Slavonski Brod</w:t>
      </w:r>
    </w:p>
    <w:p w:rsidRDefault="00452050" w:rsidP="00452050" w:rsidR="00452050" w:rsidRPr="00452050">
      <w:pPr>
        <w:jc w:val="center"/>
        <w:rPr>
          <w:b/>
        </w:rPr>
      </w:pPr>
    </w:p>
    <w:p w:rsidRDefault="00452050" w:rsidP="00452050" w:rsidR="00452050" w:rsidRPr="00452050">
      <w:pPr>
        <w:jc w:val="center"/>
        <w:rPr>
          <w:b/>
        </w:rPr>
      </w:pPr>
      <w:r w:rsidRPr="00452050">
        <w:rPr>
          <w:b/>
          <w:color w:val="000000"/>
        </w:rPr>
        <w:t>Z A K L J U Č A K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CC4E54">
        <w:rPr>
          <w:b/>
        </w:rPr>
        <w:t>TIM PLASTIKA j.d.o.o., OIB: 64873075409, Srednje selo 2J, Srednje Selo,</w:t>
      </w:r>
      <w:r w:rsidRPr="00452050">
        <w:rPr>
          <w:color w:val="000000"/>
        </w:rPr>
        <w:t xml:space="preserve"> 1</w:t>
      </w:r>
      <w:r>
        <w:rPr>
          <w:color w:val="000000"/>
        </w:rPr>
        <w:t>5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z a k l j u č i o   j 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  <w:rPr>
          <w:b/>
          <w:u w:val="single"/>
        </w:rPr>
      </w:pPr>
      <w:r w:rsidRPr="00452050">
        <w:rPr>
          <w:color w:val="000000"/>
        </w:rPr>
        <w:t xml:space="preserve">Određuje se ročište zbog podnošenja prijedloga za otvaranje stečajnog </w:t>
      </w:r>
      <w:r>
        <w:rPr>
          <w:color w:val="000000"/>
        </w:rPr>
        <w:t xml:space="preserve">postupka od strane FINE za dan </w:t>
      </w:r>
      <w:r w:rsidR="00CC4E54">
        <w:rPr>
          <w:b/>
          <w:color w:val="000000"/>
          <w:u w:val="single"/>
        </w:rPr>
        <w:t>29</w:t>
      </w:r>
      <w:r w:rsidRPr="00452050">
        <w:rPr>
          <w:b/>
          <w:color w:val="000000"/>
          <w:u w:val="single"/>
        </w:rPr>
        <w:t xml:space="preserve">. </w:t>
      </w:r>
      <w:r w:rsidR="00CC4E54">
        <w:rPr>
          <w:b/>
          <w:color w:val="000000"/>
          <w:u w:val="single"/>
        </w:rPr>
        <w:t>ožujka</w:t>
      </w:r>
      <w:r w:rsidRPr="00452050">
        <w:rPr>
          <w:b/>
          <w:color w:val="000000"/>
          <w:u w:val="single"/>
        </w:rPr>
        <w:t xml:space="preserve"> 2017. u </w:t>
      </w:r>
      <w:r w:rsidR="00CC4E54">
        <w:rPr>
          <w:b/>
          <w:color w:val="000000"/>
          <w:u w:val="single"/>
        </w:rPr>
        <w:t>12,30</w:t>
      </w:r>
      <w:r w:rsidRPr="00452050">
        <w:rPr>
          <w:b/>
          <w:color w:val="000000"/>
          <w:u w:val="single"/>
        </w:rPr>
        <w:t xml:space="preserve"> sati, soba 73, III kat, Stalna služba u Slavonskom Brodu, Trg pobjede 13, Slavonski Brod.</w:t>
      </w:r>
    </w:p>
    <w:p w:rsidRDefault="00452050" w:rsidP="00452050" w:rsidR="00452050" w:rsidRPr="00452050">
      <w:pPr>
        <w:jc w:val="both"/>
        <w:rPr>
          <w:b/>
          <w:u w:val="single"/>
        </w:rPr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Na ročište se poziva predlagatelj i direktor </w:t>
      </w:r>
      <w:r w:rsidR="00CC4E54">
        <w:rPr>
          <w:b/>
          <w:color w:val="000000"/>
        </w:rPr>
        <w:t xml:space="preserve">Tomislav </w:t>
      </w:r>
      <w:proofErr w:type="spellStart"/>
      <w:r w:rsidR="00CC4E54">
        <w:rPr>
          <w:b/>
          <w:color w:val="000000"/>
        </w:rPr>
        <w:t>Žuljević</w:t>
      </w:r>
      <w:proofErr w:type="spellEnd"/>
      <w:r w:rsidR="00CC4E54">
        <w:rPr>
          <w:b/>
          <w:color w:val="000000"/>
        </w:rPr>
        <w:t>, Srednje Selo, Srednje Selo 2/J</w:t>
      </w:r>
      <w:r w:rsidRPr="00452050">
        <w:rPr>
          <w:color w:val="000000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Obrazloženje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>Fina je pokrenula postupak stečaja nad dužnikom.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Stoga je odlučeno kao u izreci, te je određeno ročište radi utvrđenja činjenica vezanih za odluku suda o otvaranju stečajnog postupka nad dužnikom. 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 U Slavonskom Brodu 1</w:t>
      </w:r>
      <w:r>
        <w:rPr>
          <w:color w:val="000000"/>
        </w:rPr>
        <w:t>5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Stečajna sutkinja: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RJ.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-dostaviti, Fini, putem </w:t>
      </w:r>
      <w:proofErr w:type="spellStart"/>
      <w:r w:rsidRPr="00452050">
        <w:rPr>
          <w:color w:val="000000"/>
        </w:rPr>
        <w:t>eOglasne</w:t>
      </w:r>
      <w:proofErr w:type="spellEnd"/>
      <w:r w:rsidRPr="00452050">
        <w:rPr>
          <w:color w:val="000000"/>
        </w:rPr>
        <w:t xml:space="preserve"> ploče i direktoru na adresu iz registra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-objaviti zaključak na </w:t>
      </w:r>
      <w:proofErr w:type="spellStart"/>
      <w:r w:rsidRPr="00452050">
        <w:rPr>
          <w:color w:val="000000"/>
        </w:rPr>
        <w:t>eOglasnoj</w:t>
      </w:r>
      <w:proofErr w:type="spellEnd"/>
      <w:r w:rsidRPr="00452050">
        <w:rPr>
          <w:color w:val="000000"/>
        </w:rPr>
        <w:t xml:space="preserve"> ploči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</w:p>
    <w:sectPr w:rsidR="00452050" w:rsidRPr="004520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0230B"/>
    <w:rsid w:val="002A579D"/>
    <w:rsid w:val="0030221E"/>
    <w:rsid w:val="00323158"/>
    <w:rsid w:val="003560A3"/>
    <w:rsid w:val="00407FD2"/>
    <w:rsid w:val="00452050"/>
    <w:rsid w:val="004675C1"/>
    <w:rsid w:val="004A489E"/>
    <w:rsid w:val="005718D0"/>
    <w:rsid w:val="0059180E"/>
    <w:rsid w:val="005A357F"/>
    <w:rsid w:val="005E7799"/>
    <w:rsid w:val="00636136"/>
    <w:rsid w:val="00696424"/>
    <w:rsid w:val="00775477"/>
    <w:rsid w:val="007E5C2A"/>
    <w:rsid w:val="008E0E44"/>
    <w:rsid w:val="009130E7"/>
    <w:rsid w:val="00992C19"/>
    <w:rsid w:val="009E592A"/>
    <w:rsid w:val="00AB1642"/>
    <w:rsid w:val="00AF1515"/>
    <w:rsid w:val="00BD5A14"/>
    <w:rsid w:val="00CC4E54"/>
    <w:rsid w:val="00CE0552"/>
    <w:rsid w:val="00E3731A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7F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F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7F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F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7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224</properties:Words>
  <properties:Characters>1216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2017-03-15T11:15:00Z</dcterms:created>
  <dc:creator>mjankovic3</dc:creator>
  <cp:lastModifiedBy>wsadmin</cp:lastModifiedBy>
  <cp:lastPrinted>2017-03-15T11:17:00Z</cp:lastPrinted>
  <dcterms:modified xmlns:xsi="http://www.w3.org/2001/XMLSchema-instance" xsi:type="dcterms:W3CDTF">2017-03-15T11:37:00Z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