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f549" w14:paraId="6d3f549" w:rsidRDefault="002A1F9B" w:rsidP="002A1F9B" w:rsidR="002A1F9B">
      <w:pPr>
        <w15:collapsed w:val="false"/>
      </w:pPr>
      <w:bookmarkStart w:name="_GoBack" w:id="0"/>
      <w:bookmarkEnd w:id="0"/>
    </w:p>
    <w:p w:rsidRDefault="002A1F9B" w:rsidP="002A1F9B" w:rsidR="002A1F9B"/>
    <w:p w:rsidRDefault="002A1F9B" w:rsidP="002A1F9B" w:rsidR="002A1F9B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r>
        <w:t>REPUBLIKA HRVATSKA</w:t>
      </w:r>
    </w:p>
    <w:p w:rsidRDefault="002A1F9B" w:rsidP="002A1F9B" w:rsidR="002A1F9B">
      <w:r>
        <w:t>TRGOVAČKI SUD U OSIJEKU</w:t>
      </w:r>
      <w:r>
        <w:br/>
        <w:t>STALNA SLUŽBA U SLAVONSKOM BRODU</w:t>
      </w:r>
    </w:p>
    <w:p w:rsidRDefault="002A1F9B" w:rsidP="002A1F9B" w:rsidR="002A1F9B">
      <w:r>
        <w:t>Trg Pobjede 13</w:t>
      </w:r>
    </w:p>
    <w:p w:rsidRDefault="002A1F9B" w:rsidP="002A1F9B" w:rsidR="002A1F9B">
      <w:r>
        <w:t>35000 Slavonski Brod                                                                Broj:St-</w:t>
      </w:r>
      <w:r w:rsidR="007B7F14">
        <w:t>2139</w:t>
      </w:r>
      <w:r>
        <w:t>/2016-4</w:t>
      </w:r>
    </w:p>
    <w:p w:rsidRDefault="002A1F9B" w:rsidP="002A1F9B" w:rsidR="002A1F9B"/>
    <w:p w:rsidRDefault="002A1F9B" w:rsidP="002A1F9B" w:rsidR="002A1F9B"/>
    <w:p w:rsidRDefault="002A1F9B" w:rsidP="002A1F9B" w:rsidR="002A1F9B">
      <w:pPr>
        <w:jc w:val="center"/>
      </w:pPr>
      <w:r>
        <w:t>U  I M E   R E P U B L I K E   H R V A T S K E</w:t>
      </w:r>
    </w:p>
    <w:p w:rsidRDefault="002A1F9B" w:rsidP="002A1F9B" w:rsidR="002A1F9B">
      <w:pPr>
        <w:jc w:val="center"/>
      </w:pPr>
    </w:p>
    <w:p w:rsidRDefault="002A1F9B" w:rsidP="002A1F9B" w:rsidR="002A1F9B">
      <w:pPr>
        <w:jc w:val="center"/>
      </w:pPr>
      <w:r>
        <w:t>R J E Š E N J E</w:t>
      </w:r>
    </w:p>
    <w:p w:rsidRDefault="002A1F9B" w:rsidP="002A1F9B" w:rsidR="002A1F9B">
      <w:pPr>
        <w:jc w:val="center"/>
      </w:pPr>
    </w:p>
    <w:p w:rsidRDefault="002A1F9B" w:rsidP="002A1F9B" w:rsidR="002A1F9B">
      <w:r>
        <w:t xml:space="preserve">      TRGOVAČKI SUD U OSIJEKU STALNA SLUŽBA U SLAVONSKOM BRODU,  po stečajnom sucu Davorinu Pavičić, povodom zahtjeva FINE  Regionalni centar Osijek, Podružnica Slavonski Brod, za provedbu skraćenog stečajnog postupka po službenoj dužnosti nad dužnikom </w:t>
      </w:r>
      <w:r w:rsidR="007B7F14">
        <w:t>DOMINATOR ULAGANJA</w:t>
      </w:r>
      <w:r>
        <w:t xml:space="preserve"> d.o.o., OIB: </w:t>
      </w:r>
      <w:r w:rsidR="007B7F14">
        <w:t>76558285600</w:t>
      </w:r>
      <w:r>
        <w:t xml:space="preserve"> sa sjedištem u </w:t>
      </w:r>
      <w:r w:rsidR="007B7F14">
        <w:t>Ivana Filipovića 5</w:t>
      </w:r>
      <w:r>
        <w:t xml:space="preserve">, 35000 Slavonski Brod , dana </w:t>
      </w:r>
      <w:r w:rsidR="007B7F14">
        <w:t>23</w:t>
      </w:r>
      <w:r>
        <w:t xml:space="preserve">. </w:t>
      </w:r>
      <w:r w:rsidR="007B7F14">
        <w:t>studenog</w:t>
      </w:r>
      <w:r>
        <w:t xml:space="preserve">  2016.</w:t>
      </w:r>
    </w:p>
    <w:p w:rsidRDefault="007B7F14" w:rsidP="002A1F9B" w:rsidR="007B7F14"/>
    <w:p w:rsidRDefault="002A1F9B" w:rsidP="002A1F9B" w:rsidR="002A1F9B">
      <w:pPr>
        <w:jc w:val="center"/>
      </w:pPr>
      <w:r>
        <w:t>r i j e š i o   j e</w:t>
      </w:r>
    </w:p>
    <w:p w:rsidRDefault="002A1F9B" w:rsidP="002A1F9B" w:rsidR="002A1F9B">
      <w:pPr>
        <w:jc w:val="center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7B7F14">
        <w:t>DOMINATOR ULAGANJA d.o.o., OIB: 76558285600 sa sjedištem u Ivana Filipovića 5, 35000 Slavonski Brod</w:t>
      </w:r>
      <w:r>
        <w:t>.</w:t>
      </w: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  <w:rPr>
          <w:b/>
        </w:rPr>
      </w:pPr>
      <w:r>
        <w:t xml:space="preserve">Za stečajnog upravitelja imenuje se </w:t>
      </w:r>
      <w:r w:rsidR="007B7F14">
        <w:t>Krešimir Fučkar</w:t>
      </w:r>
      <w:r>
        <w:t xml:space="preserve">,  </w:t>
      </w:r>
      <w:r w:rsidR="007B7F14">
        <w:t>Braće Radića 63</w:t>
      </w:r>
      <w:r>
        <w:t xml:space="preserve">,  </w:t>
      </w:r>
      <w:proofErr w:type="spellStart"/>
      <w:r w:rsidR="009B05A8">
        <w:t>Sladojevci</w:t>
      </w:r>
      <w:proofErr w:type="spellEnd"/>
      <w:r w:rsidR="009B05A8">
        <w:t>,</w:t>
      </w:r>
      <w:r>
        <w:t xml:space="preserve"> OIB: </w:t>
      </w:r>
      <w:r w:rsidR="007B7F14">
        <w:t>01195634741</w:t>
      </w:r>
      <w:r>
        <w:rPr>
          <w:b/>
        </w:rPr>
        <w:t>.</w:t>
      </w:r>
    </w:p>
    <w:p w:rsidRDefault="002A1F9B" w:rsidP="002A1F9B" w:rsidR="002A1F9B">
      <w:pPr>
        <w:pStyle w:val="ListParagraph1"/>
        <w:ind w:left="0"/>
      </w:pP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7B7F14">
        <w:t>DOMINATOR ULAGANJA d.o.o., OIB: 76558285600 sa sjedištem u Ivana Filipovića 5, 35000 Slavonski Brod</w:t>
      </w:r>
      <w:r>
        <w:t>.</w:t>
      </w: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2A1F9B" w:rsidP="002A1F9B" w:rsidR="002A1F9B">
      <w:pPr>
        <w:pStyle w:val="ListParagraph1"/>
        <w:ind w:left="0"/>
      </w:pP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  <w:r>
        <w:lastRenderedPageBreak/>
        <w:t xml:space="preserve">                                                      - 2 –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A1F9B" w:rsidP="002A1F9B" w:rsidR="002A1F9B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A1F9B" w:rsidP="002A1F9B" w:rsidR="002A1F9B"/>
    <w:p w:rsidRDefault="002A1F9B" w:rsidP="002A1F9B" w:rsidR="002A1F9B">
      <w:pPr>
        <w:jc w:val="center"/>
      </w:pPr>
      <w:r>
        <w:t>O b r a z l o ž e n j e</w:t>
      </w:r>
    </w:p>
    <w:p w:rsidRDefault="002A1F9B" w:rsidP="002A1F9B" w:rsidR="002A1F9B"/>
    <w:p w:rsidRDefault="002A1F9B" w:rsidP="002A1F9B" w:rsidR="002A1F9B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A1F9B" w:rsidP="002A1F9B" w:rsidR="002A1F9B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2A1F9B" w:rsidP="002A1F9B" w:rsidR="002A1F9B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2A1F9B" w:rsidP="002A1F9B" w:rsidR="002A1F9B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A1F9B" w:rsidP="002A1F9B" w:rsidR="002A1F9B">
      <w:r>
        <w:t xml:space="preserve">     U oglasu je upozoreno i o pravnim posljedicama nepodnošenja prijedloga za otvaranje stečajnog postupka iz čl.431.SZ-a.</w:t>
      </w:r>
    </w:p>
    <w:p w:rsidRDefault="002A1F9B" w:rsidP="002A1F9B" w:rsidR="002A1F9B"/>
    <w:p w:rsidRDefault="002A1F9B" w:rsidP="002A1F9B" w:rsidR="002A1F9B">
      <w:r>
        <w:t xml:space="preserve">     Oglas navedenog sadržaja objavljen na mrežnoj s</w:t>
      </w:r>
      <w:r w:rsidR="007B7F14">
        <w:t>tranici e-Oglasna ploča sudova 22</w:t>
      </w:r>
      <w:r>
        <w:t xml:space="preserve">. </w:t>
      </w:r>
      <w:r w:rsidR="007B7F14">
        <w:t>kolovoza</w:t>
      </w:r>
      <w:r>
        <w:t xml:space="preserve"> 2016.,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A1F9B" w:rsidP="002A1F9B" w:rsidR="002A1F9B"/>
    <w:p w:rsidRDefault="002A1F9B" w:rsidP="002A1F9B" w:rsidR="002A1F9B"/>
    <w:p w:rsidRDefault="007B7F14" w:rsidP="002A1F9B" w:rsidR="007B7F14"/>
    <w:p w:rsidRDefault="007B7F14" w:rsidP="002A1F9B" w:rsidR="007B7F14"/>
    <w:p w:rsidRDefault="007B7F14" w:rsidP="002A1F9B" w:rsidR="007B7F14"/>
    <w:p w:rsidRDefault="002A1F9B" w:rsidP="002A1F9B" w:rsidR="002A1F9B"/>
    <w:p w:rsidRDefault="002A1F9B" w:rsidP="002A1F9B" w:rsidR="002A1F9B">
      <w:r>
        <w:lastRenderedPageBreak/>
        <w:t xml:space="preserve">                                                          - 3 -</w:t>
      </w:r>
    </w:p>
    <w:p w:rsidRDefault="002A1F9B" w:rsidP="002A1F9B" w:rsidR="002A1F9B"/>
    <w:p w:rsidRDefault="002A1F9B" w:rsidP="002A1F9B" w:rsidR="002A1F9B">
      <w:r>
        <w:t xml:space="preserve">     Izbor stečajnog upravitelja obavljen je metodom slučajnog odabira u skladu s odredbom čl.84.st.1.SZ-a.</w:t>
      </w:r>
    </w:p>
    <w:p w:rsidRDefault="002A1F9B" w:rsidP="002A1F9B" w:rsidR="002A1F9B">
      <w:r>
        <w:t xml:space="preserve">     Slijedom navedenog odlučeno je kao u izreci ovog rješenja na temelju odredbe čl.431. u svezi čl.132 i čl.133,te čl.286 do čl.299 SZ-a.</w:t>
      </w:r>
    </w:p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>
      <w:r>
        <w:t xml:space="preserve">                                    </w:t>
      </w:r>
      <w:r w:rsidR="007B7F14">
        <w:t>U Slavonskom Brodu, 23</w:t>
      </w:r>
      <w:r>
        <w:t xml:space="preserve">. </w:t>
      </w:r>
      <w:r w:rsidR="007B7F14">
        <w:t>studenog</w:t>
      </w:r>
      <w:r>
        <w:t xml:space="preserve">  2016.</w:t>
      </w:r>
    </w:p>
    <w:p w:rsidRDefault="002A1F9B" w:rsidP="002A1F9B" w:rsidR="002A1F9B"/>
    <w:p w:rsidRDefault="002A1F9B" w:rsidP="002A1F9B" w:rsidR="002A1F9B"/>
    <w:p w:rsidRDefault="002A1F9B" w:rsidP="002A1F9B" w:rsidR="002A1F9B">
      <w:r>
        <w:t xml:space="preserve">                                                                                                          Stečajni sudac:</w:t>
      </w:r>
    </w:p>
    <w:p w:rsidRDefault="002A1F9B" w:rsidP="002A1F9B" w:rsidR="002A1F9B"/>
    <w:p w:rsidRDefault="002A1F9B" w:rsidP="002A1F9B" w:rsidR="002A1F9B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2A1F9B" w:rsidP="002A1F9B" w:rsidR="002A1F9B"/>
    <w:p w:rsidRDefault="002A1F9B" w:rsidP="002A1F9B" w:rsidR="002A1F9B"/>
    <w:p w:rsidRDefault="002A1F9B" w:rsidP="002A1F9B" w:rsidR="002A1F9B">
      <w:r>
        <w:t>NAPUTAK O PRAVNOM LIJEKU:</w:t>
      </w:r>
    </w:p>
    <w:p w:rsidRDefault="002A1F9B" w:rsidP="002A1F9B" w:rsidR="002A1F9B">
      <w:r>
        <w:t>Na ovo rješenje vjerovnici i zastupnik po zakonu dužnika .</w:t>
      </w:r>
    </w:p>
    <w:p w:rsidRDefault="002A1F9B" w:rsidP="002A1F9B" w:rsidR="002A1F9B">
      <w:r>
        <w:t xml:space="preserve">te imenovani stečajni upravitelj , mogu uložiti žalbu u roku </w:t>
      </w:r>
    </w:p>
    <w:p w:rsidRDefault="002A1F9B" w:rsidP="002A1F9B" w:rsidR="002A1F9B">
      <w:r>
        <w:t>8 dana od isteka osmog dana po objavi ovog rješenja na</w:t>
      </w:r>
    </w:p>
    <w:p w:rsidRDefault="002A1F9B" w:rsidP="002A1F9B" w:rsidR="002A1F9B">
      <w:r>
        <w:t>mrežnoj stranici e-Oglasna ploča suda. Žalba se podnosi ovom</w:t>
      </w:r>
    </w:p>
    <w:p w:rsidRDefault="002A1F9B" w:rsidP="002A1F9B" w:rsidR="002A1F9B">
      <w:r>
        <w:t>sudu u 3 primjerka, o žalbi odlučuje Visoki trgovački sud RH u</w:t>
      </w:r>
    </w:p>
    <w:p w:rsidRDefault="002A1F9B" w:rsidP="002A1F9B" w:rsidR="002A1F9B">
      <w:r>
        <w:t>Zagrebu.</w:t>
      </w:r>
    </w:p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>
      <w:pPr>
        <w:numPr>
          <w:ilvl w:val="0"/>
          <w:numId w:val="2"/>
        </w:numPr>
      </w:pPr>
      <w:r>
        <w:t>Rješenje  nepravomoćno</w:t>
      </w:r>
    </w:p>
    <w:p w:rsidRDefault="002A1F9B" w:rsidP="002A1F9B" w:rsidR="002A1F9B">
      <w:pPr>
        <w:numPr>
          <w:ilvl w:val="0"/>
          <w:numId w:val="2"/>
        </w:numPr>
      </w:pPr>
      <w:r>
        <w:t>dostaviti: putem mrežne stranice e-Oglasna ploča</w:t>
      </w:r>
    </w:p>
    <w:p w:rsidRDefault="002A1F9B" w:rsidP="002A1F9B" w:rsidR="002A1F9B"/>
    <w:p w:rsidRDefault="002A1F9B" w:rsidP="002A1F9B" w:rsidR="002A1F9B">
      <w:pPr>
        <w:pStyle w:val="ListParagraph1"/>
        <w:ind w:left="360"/>
      </w:pPr>
      <w:r>
        <w:t xml:space="preserve"> </w:t>
      </w:r>
    </w:p>
    <w:p w:rsidRDefault="002A1F9B" w:rsidP="002A1F9B" w:rsidR="002A1F9B">
      <w:pPr>
        <w:pStyle w:val="ListParagraph1"/>
        <w:ind w:left="708"/>
      </w:pPr>
      <w:r>
        <w:t xml:space="preserve">- zastupniku po zakonu dužnika </w:t>
      </w:r>
      <w:r w:rsidR="007B7F14">
        <w:t xml:space="preserve">Branko </w:t>
      </w:r>
      <w:proofErr w:type="spellStart"/>
      <w:r w:rsidR="007B7F14">
        <w:t>Šukunda</w:t>
      </w:r>
      <w:proofErr w:type="spellEnd"/>
      <w:r w:rsidR="007B7F14">
        <w:t>,Slavonski Brod</w:t>
      </w:r>
    </w:p>
    <w:p w:rsidRDefault="002A1F9B" w:rsidP="002A1F9B" w:rsidR="002A1F9B">
      <w:pPr>
        <w:pStyle w:val="ListParagraph1"/>
        <w:ind w:left="0"/>
      </w:pPr>
      <w:r>
        <w:t xml:space="preserve">           -  po pravomoćnosti Registru suda , </w:t>
      </w:r>
      <w:r w:rsidR="00E91E22">
        <w:t>Fini,banci</w:t>
      </w:r>
    </w:p>
    <w:p w:rsidRDefault="002A1F9B" w:rsidP="002A1F9B" w:rsidR="002A1F9B"/>
    <w:p w:rsidRDefault="002A1F9B" w:rsidP="002A1F9B" w:rsidR="002A1F9B">
      <w:pPr>
        <w:jc w:val="both"/>
        <w:rPr>
          <w:b/>
          <w:sz w:val="22"/>
          <w:szCs w:val="22"/>
        </w:rPr>
      </w:pPr>
    </w:p>
    <w:p w:rsidRDefault="007B7F14" w:rsidP="002A1F9B" w:rsidR="002A1F9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2A1F9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11.</w:t>
      </w:r>
      <w:r w:rsidR="002A1F9B">
        <w:rPr>
          <w:b/>
          <w:sz w:val="22"/>
          <w:szCs w:val="22"/>
        </w:rPr>
        <w:t>2016.               S u d a c:</w:t>
      </w:r>
    </w:p>
    <w:p w:rsidRDefault="002A1F9B" w:rsidP="002A1F9B" w:rsidR="002A1F9B"/>
    <w:p w:rsidRDefault="00F65E4E" w:rsidR="00F65E4E"/>
    <w:sectPr w:rsidR="00F65E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F9B"/>
    <w:rsid w:val="002A1F9B"/>
    <w:rsid w:val="007B7F14"/>
    <w:rsid w:val="009A32C3"/>
    <w:rsid w:val="009B05A8"/>
    <w:rsid w:val="00E91E22"/>
    <w:rsid w:val="00F6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F9B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A1F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F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F14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F9B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A1F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F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F14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26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10305.21</izvorni_sadrzaj>
    <derivirana_varijabla naziv="DomainObject.Predmet.InicijalnaVrijednost_1">10305.21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St-2139/2016</izvorni_sadrzaj>
    <derivirana_varijabla naziv="DomainObject.Predmet.OznakaBroj_1">St-2139/2016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1.</izvorni_sadrzaj>
    <derivirana_varijabla naziv="DomainObject.Predmet.PrimjedbaSuca_1">čl. 429 st.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DOMINATOR ULAGANJA d.o.o. za poslovanje s nekretninama</izvorni_sadrzaj>
    <derivirana_varijabla naziv="DomainObject.Predmet.ProtustrankaFormated_1">  DOMINATOR ULAGANJA d.o.o. za poslovanje s nekretninama</derivirana_varijabla>
  </DomainObject.Predmet.ProtustrankaFormated>
  <DomainObject.Predmet.ProtustrankaFormatedOIB>
    <izvorni_sadrzaj>  DOMINATOR ULAGANJA d.o.o. za poslovanje s nekretninama, OIB 76558285600</izvorni_sadrzaj>
    <derivirana_varijabla naziv="DomainObject.Predmet.ProtustrankaFormatedOIB_1">  DOMINATOR ULAGANJA d.o.o. za poslovanje s nekretninama, OIB 76558285600</derivirana_varijabla>
  </DomainObject.Predmet.ProtustrankaFormatedOIB>
  <DomainObject.Predmet.ProtustrankaFormatedWithAdress>
    <izvorni_sadrzaj> DOMINATOR ULAGANJA d.o.o. za poslovanje s nekretninama, Ivana Filipovića 5, 35000 Slavonski Brod</izvorni_sadrzaj>
    <derivirana_varijabla naziv="DomainObject.Predmet.ProtustrankaFormatedWithAdress_1"> DOMINATOR ULAGANJA d.o.o. za poslovanje s nekretninama, Ivana Filipovića 5, 35000 Slavonski Brod</derivirana_varijabla>
  </DomainObject.Predmet.ProtustrankaFormatedWithAdress>
  <DomainObject.Predmet.ProtustrankaFormatedWithAdressOIB>
    <izvorni_sadrzaj> DOMINATOR ULAGANJA d.o.o. za poslovanje s nekretninama, OIB 76558285600, Ivana Filipovića 5, 35000 Slavonski Brod</izvorni_sadrzaj>
    <derivirana_varijabla naziv="DomainObject.Predmet.ProtustrankaFormatedWithAdressOIB_1"> DOMINATOR ULAGANJA d.o.o. za poslovanje s nekretninama, OIB 76558285600, Ivana Filipovića 5, 35000 Slavonski Brod</derivirana_varijabla>
  </DomainObject.Predmet.ProtustrankaFormatedWithAdressOIB>
  <DomainObject.Predmet.ProtustrankaWithAdress>
    <izvorni_sadrzaj>DOMINATOR ULAGANJA d.o.o. za poslovanje s nekretninama Ivana Filipovića 5, 35000 Slavonski Brod</izvorni_sadrzaj>
    <derivirana_varijabla naziv="DomainObject.Predmet.ProtustrankaWithAdress_1">DOMINATOR ULAGANJA d.o.o. za poslovanje s nekretninama Ivana Filipovića 5, 35000 Slavonski Brod</derivirana_varijabla>
  </DomainObject.Predmet.ProtustrankaWithAdress>
  <DomainObject.Predmet.ProtustrankaWithAdressOIB>
    <izvorni_sadrzaj>DOMINATOR ULAGANJA d.o.o. za poslovanje s nekretninama, OIB 76558285600, Ivana Filipovića 5, 35000 Slavonski Brod</izvorni_sadrzaj>
    <derivirana_varijabla naziv="DomainObject.Predmet.ProtustrankaWithAdressOIB_1">DOMINATOR ULAGANJA d.o.o. za poslovanje s nekretninama, OIB 76558285600, Ivana Filipovića 5, 35000 Slavonski Brod</derivirana_varijabla>
  </DomainObject.Predmet.ProtustrankaWithAdressOIB>
  <DomainObject.Predmet.ProtustrankaNazivFormated>
    <izvorni_sadrzaj>DOMINATOR ULAGANJA d.o.o. za poslovanje s nekretninama</izvorni_sadrzaj>
    <derivirana_varijabla naziv="DomainObject.Predmet.ProtustrankaNazivFormated_1">DOMINATOR ULAGANJA d.o.o. za poslovanje s nekretninama</derivirana_varijabla>
  </DomainObject.Predmet.ProtustrankaNazivFormated>
  <DomainObject.Predmet.ProtustrankaNazivFormatedOIB>
    <izvorni_sadrzaj>DOMINATOR ULAGANJA d.o.o. za poslovanje s nekretninama, OIB 76558285600</izvorni_sadrzaj>
    <derivirana_varijabla naziv="DomainObject.Predmet.ProtustrankaNazivFormatedOIB_1">DOMINATOR ULAGANJA d.o.o. za poslovanje s nekretninama, OIB 76558285600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DOMINATOR ULAGANJA d.o.o. za poslovanje s nekretninama</item>
    </izvorni_sadrzaj>
    <derivirana_varijabla naziv="DomainObject.Predmet.ProtuStrankaListFormated_1">
      <item>DOMINATOR ULAGANJA d.o.o. za poslovanje s nekretninama</item>
    </derivirana_varijabla>
  </DomainObject.Predmet.ProtuStrankaListFormated>
  <DomainObject.Predmet.ProtuStrankaListFormatedOIB>
    <izvorni_sadrzaj>
      <item>DOMINATOR ULAGANJA d.o.o. za poslovanje s nekretninama, OIB 76558285600</item>
    </izvorni_sadrzaj>
    <derivirana_varijabla naziv="DomainObject.Predmet.ProtuStrankaListFormatedOIB_1">
      <item>DOMINATOR ULAGANJA d.o.o. za poslovanje s nekretninama, OIB 76558285600</item>
    </derivirana_varijabla>
  </DomainObject.Predmet.ProtuStrankaListFormatedOIB>
  <DomainObject.Predmet.ProtuStrankaListFormatedWithAdress>
    <izvorni_sadrzaj>
      <item>DOMINATOR ULAGANJA d.o.o. za poslovanje s nekretninama, Ivana Filipovića 5, 35000 Slavonski Brod</item>
    </izvorni_sadrzaj>
    <derivirana_varijabla naziv="DomainObject.Predmet.ProtuStrankaListFormatedWithAdress_1">
      <item>DOMINATOR ULAGANJA d.o.o. za poslovanje s nekretninama, Ivana Filipovića 5, 35000 Slavonski Brod</item>
    </derivirana_varijabla>
  </DomainObject.Predmet.ProtuStrankaListFormatedWithAdress>
  <DomainObject.Predmet.ProtuStrankaListFormatedWithAdressOIB>
    <izvorni_sadrzaj>
      <item>DOMINATOR ULAGANJA d.o.o. za poslovanje s nekretninama, OIB 76558285600, Ivana Filipovića 5, 35000 Slavonski Brod</item>
    </izvorni_sadrzaj>
    <derivirana_varijabla naziv="DomainObject.Predmet.ProtuStrankaListFormatedWithAdressOIB_1">
      <item>DOMINATOR ULAGANJA d.o.o. za poslovanje s nekretninama, OIB 76558285600, Ivana Filipovića 5, 35000 Slavonski Brod</item>
    </derivirana_varijabla>
  </DomainObject.Predmet.ProtuStrankaListFormatedWithAdressOIB>
  <DomainObject.Predmet.ProtuStrankaListNazivFormated>
    <izvorni_sadrzaj>
      <item>DOMINATOR ULAGANJA d.o.o. za poslovanje s nekretninama</item>
    </izvorni_sadrzaj>
    <derivirana_varijabla naziv="DomainObject.Predmet.ProtuStrankaListNazivFormated_1">
      <item>DOMINATOR ULAGANJA d.o.o. za poslovanje s nekretninama</item>
    </derivirana_varijabla>
  </DomainObject.Predmet.ProtuStrankaListNazivFormated>
  <DomainObject.Predmet.ProtuStrankaListNazivFormatedOIB>
    <izvorni_sadrzaj>
      <item>DOMINATOR ULAGANJA d.o.o. za poslovanje s nekretninama, OIB 76558285600</item>
    </izvorni_sadrzaj>
    <derivirana_varijabla naziv="DomainObject.Predmet.ProtuStrankaListNazivFormatedOIB_1">
      <item>DOMINATOR ULAGANJA d.o.o. za poslovanje s nekretninama, OIB 76558285600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DOMINATOR ULAGANJA d.o.o. za poslovanje s nekretninama</izvorni_sadrzaj>
    <derivirana_varijabla naziv="DomainObject.Predmet.ProtustrankaIDrugi_1">DOMINATOR ULAGANJA d.o.o. za poslovanje s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DOMINATOR ULAGANJA d.o.o. za poslovanje s nekretninama, OIB 76558285600, Ivana Filipovića 5, 35000 Slavonski Brod</izvorni_sadrzaj>
    <derivirana_varijabla naziv="DomainObject.Predmet.ProtustrankaIDrugiAdressOIB_1">DOMINATOR ULAGANJA d.o.o. za poslovanje s nekretninama, OIB 76558285600, Ivana Filipovića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DOMINATOR ULAGANJA d.o.o. za poslovanje s nekretninama</item>
    </izvorni_sadrzaj>
    <derivirana_varijabla naziv="DomainObject.Predmet.SudioniciListNaziv_1">
      <item>Financijska agencija</item>
      <item>DOMINATOR ULAGANJA d.o.o. za poslovanje s nekretninama</item>
    </derivirana_varijabla>
  </DomainObject.Predmet.SudioniciListNaziv>
  <DomainObject.Predmet.SudioniciListAdressOIB>
    <izvorni_sadrzaj>
      <item>Financijska agencija, OIB 85821130368, Ulica grada Vukovara 70,10000 Zagreb</item>
      <item>DOMINATOR ULAGANJA d.o.o. za poslovanje s nekretninama, OIB 76558285600, Ivana Filipovića 5,35000 Slavonski Brod</item>
    </izvorni_sadrzaj>
    <derivirana_varijabla naziv="DomainObject.Predmet.SudioniciListAdressOIB_1">
      <item>Financijska agencija, OIB 85821130368, Ulica grada Vukovara 70,10000 Zagreb</item>
      <item>DOMINATOR ULAGANJA d.o.o. za poslovanje s nekretninama, OIB 76558285600, Ivana Filipovića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76558285600</item>
    </izvorni_sadrzaj>
    <derivirana_varijabla naziv="DomainObject.Predmet.SudioniciListNazivOIB_1">
      <item>, OIB 85821130368</item>
      <item>, OIB 76558285600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838</properties:Words>
  <properties:Characters>4583</properties:Characters>
  <properties:Lines>161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2016-11-23T08:46:00Z</dcterms:created>
  <dc:creator>wsadmin</dc:creator>
  <cp:lastModifiedBy>wsadmin</cp:lastModifiedBy>
  <cp:lastPrinted>2016-11-23T10:31:00Z</cp:lastPrinted>
  <dcterms:modified xmlns:xsi="http://www.w3.org/2001/XMLSchema-instance" xsi:type="dcterms:W3CDTF">2016-11-23T10:36:00Z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