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e4b5" w14:paraId="5b1e4b5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5C3D4D" w:rsidR="005C3D4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5C3D4D">
        <w:rPr>
          <w:sz w:val="23"/>
          <w:szCs w:val="23"/>
        </w:rPr>
        <w:t xml:space="preserve"> </w:t>
      </w:r>
      <w:r w:rsidR="00B57D2D">
        <w:rPr>
          <w:sz w:val="23"/>
          <w:szCs w:val="23"/>
        </w:rPr>
        <w:t>CIBUS ET TERRA d.o.o. Momjan, Svetog Martina 8, OIB: 44230027896</w:t>
      </w:r>
      <w:r w:rsidR="005C3D4D">
        <w:rPr>
          <w:sz w:val="23"/>
          <w:szCs w:val="23"/>
        </w:rPr>
        <w:t xml:space="preserve">, </w:t>
      </w:r>
    </w:p>
    <w:p w:rsidRDefault="005C3D4D" w:rsidP="005C3D4D" w:rsidR="005C3D4D">
      <w:pPr>
        <w:jc w:val="both"/>
        <w:rPr>
          <w:sz w:val="23"/>
          <w:szCs w:val="23"/>
        </w:rPr>
      </w:pPr>
    </w:p>
    <w:p w:rsidRDefault="007E67C4" w:rsidP="005C3D4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B57D2D">
        <w:rPr>
          <w:sz w:val="23"/>
          <w:szCs w:val="23"/>
        </w:rPr>
        <w:t>CIBUS ET TERRA d.o.o. Momjan, Svetog Martina 8, OIB: 44230027896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B57D2D" w:rsidR="00B57D2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B57D2D">
        <w:rPr>
          <w:sz w:val="23"/>
          <w:szCs w:val="23"/>
        </w:rPr>
        <w:t>09. ožujka</w:t>
      </w:r>
      <w:r w:rsidR="005C3D4D">
        <w:rPr>
          <w:sz w:val="23"/>
          <w:szCs w:val="23"/>
        </w:rPr>
        <w:t xml:space="preserve"> </w:t>
      </w:r>
      <w:r w:rsidR="002E4D4B">
        <w:rPr>
          <w:sz w:val="23"/>
          <w:szCs w:val="23"/>
        </w:rPr>
        <w:t xml:space="preserve">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B57D2D">
        <w:rPr>
          <w:sz w:val="23"/>
          <w:szCs w:val="23"/>
        </w:rPr>
        <w:t>CIBUS ET TERRA d.o.o. Momjan, Svetog Martina 8, OIB: 44230027896.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B57D2D">
        <w:rPr>
          <w:sz w:val="23"/>
          <w:szCs w:val="23"/>
        </w:rPr>
        <w:t xml:space="preserve">07. ožujka 2016. </w:t>
      </w:r>
      <w:r w:rsidR="002A0B16">
        <w:rPr>
          <w:sz w:val="23"/>
          <w:szCs w:val="23"/>
        </w:rPr>
        <w:t xml:space="preserve">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B57D2D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B57D2D">
        <w:rPr>
          <w:sz w:val="23"/>
          <w:szCs w:val="23"/>
        </w:rPr>
        <w:t>26.448,38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84395E">
        <w:rPr>
          <w:sz w:val="23"/>
          <w:szCs w:val="23"/>
        </w:rPr>
        <w:t xml:space="preserve">Dana </w:t>
      </w:r>
      <w:r w:rsidR="00B57D2D">
        <w:rPr>
          <w:sz w:val="23"/>
          <w:szCs w:val="23"/>
        </w:rPr>
        <w:t>13. svibnja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</w:t>
      </w:r>
      <w:r w:rsidR="00B57D2D">
        <w:rPr>
          <w:sz w:val="23"/>
          <w:szCs w:val="23"/>
        </w:rPr>
        <w:t xml:space="preserve">FINA je dostavila podnesak </w:t>
      </w:r>
      <w:r w:rsidR="002E4D4B">
        <w:rPr>
          <w:sz w:val="23"/>
          <w:szCs w:val="23"/>
        </w:rPr>
        <w:t xml:space="preserve">(list </w:t>
      </w:r>
      <w:r w:rsidR="005C3D4D">
        <w:rPr>
          <w:sz w:val="23"/>
          <w:szCs w:val="23"/>
        </w:rPr>
        <w:t>1</w:t>
      </w:r>
      <w:r w:rsidR="00B57D2D">
        <w:rPr>
          <w:sz w:val="23"/>
          <w:szCs w:val="23"/>
        </w:rPr>
        <w:t>6</w:t>
      </w:r>
      <w:r>
        <w:rPr>
          <w:sz w:val="23"/>
          <w:szCs w:val="23"/>
        </w:rPr>
        <w:t xml:space="preserve"> spisa) iz koje</w:t>
      </w:r>
      <w:r w:rsidR="00B57D2D">
        <w:rPr>
          <w:sz w:val="23"/>
          <w:szCs w:val="23"/>
        </w:rPr>
        <w:t>g</w:t>
      </w:r>
      <w:r>
        <w:rPr>
          <w:sz w:val="23"/>
          <w:szCs w:val="23"/>
        </w:rPr>
        <w:t xml:space="preserve"> proizlazi da je račun dužnika </w:t>
      </w:r>
      <w:r w:rsidR="00B57D2D">
        <w:rPr>
          <w:sz w:val="23"/>
          <w:szCs w:val="23"/>
        </w:rPr>
        <w:t>de</w:t>
      </w:r>
      <w:r>
        <w:rPr>
          <w:sz w:val="23"/>
          <w:szCs w:val="23"/>
        </w:rPr>
        <w:t>blokiran.</w:t>
      </w:r>
      <w:r w:rsidR="002D224C">
        <w:rPr>
          <w:sz w:val="23"/>
          <w:szCs w:val="23"/>
        </w:rPr>
        <w:t xml:space="preserve"> </w:t>
      </w:r>
    </w:p>
    <w:p w:rsidRDefault="005C3D4D" w:rsidP="007E67C4" w:rsidR="005C3D4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D224C">
        <w:rPr>
          <w:sz w:val="23"/>
          <w:szCs w:val="23"/>
        </w:rPr>
        <w:t>01.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0572E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BA3A54">
        <w:rPr>
          <w:sz w:val="23"/>
          <w:szCs w:val="23"/>
        </w:rPr>
        <w:t>, v. r.</w:t>
      </w:r>
    </w:p>
    <w:p w:rsidRDefault="002D224C" w:rsidP="007E67C4" w:rsidR="002D224C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5C3D4D" w:rsidP="007E67C4" w:rsidR="005C3D4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6D3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B57D2D">
          <w:t>452</w:t>
        </w:r>
        <w:r w:rsidR="002D224C">
          <w:t>/16 -</w:t>
        </w:r>
        <w:r w:rsidR="00BA3A54">
          <w:t>16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B57D2D">
      <w:t>452</w:t>
    </w:r>
    <w:r w:rsidR="002D224C">
      <w:t>/16 -</w:t>
    </w:r>
    <w:r w:rsidR="00BA3A54"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572ED"/>
    <w:rsid w:val="001B244D"/>
    <w:rsid w:val="0027286E"/>
    <w:rsid w:val="002A0B16"/>
    <w:rsid w:val="002D224C"/>
    <w:rsid w:val="002E4D4B"/>
    <w:rsid w:val="005A06D3"/>
    <w:rsid w:val="005C3D4D"/>
    <w:rsid w:val="00642D6B"/>
    <w:rsid w:val="00755F05"/>
    <w:rsid w:val="007C51BB"/>
    <w:rsid w:val="007E67C4"/>
    <w:rsid w:val="0084395E"/>
    <w:rsid w:val="008A2F01"/>
    <w:rsid w:val="008F6624"/>
    <w:rsid w:val="00921CDC"/>
    <w:rsid w:val="0095611E"/>
    <w:rsid w:val="009C5173"/>
    <w:rsid w:val="00A15928"/>
    <w:rsid w:val="00A24227"/>
    <w:rsid w:val="00A3571D"/>
    <w:rsid w:val="00AE472F"/>
    <w:rsid w:val="00B57D2D"/>
    <w:rsid w:val="00BA3A54"/>
    <w:rsid w:val="00D856E6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6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6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6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6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6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6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6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6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CIBUS ET TERRA d.o.o. MOMJAN zastupanog po punomoćniku Glauco Bevilacqua</izvorni_sadrzaj>
    <derivirana_varijabla naziv="DomainObject.Predmet.ProtustrankaFormated_1">  CIBUS ET TERRA d.o.o. MOMJAN zastupanog po punomoćniku Glauco Bevilacqua</derivirana_varijabla>
  </DomainObject.Predmet.ProtustrankaFormated>
  <DomainObject.Predmet.ProtustrankaFormatedOIB>
    <izvorni_sadrzaj>  CIBUS ET TERRA d.o.o. MOMJAN, OIB 44230027896 zastupanog po punomoćniku Glauco Bevilacqua</izvorni_sadrzaj>
    <derivirana_varijabla naziv="DomainObject.Predmet.ProtustrankaFormatedOIB_1">  CIBUS ET TERRA d.o.o. MOMJAN, OIB 44230027896 zastupanog po punomoćniku Glauco Bevilacqua</derivirana_varijabla>
  </DomainObject.Predmet.ProtustrankaFormatedOIB>
  <DomainObject.Predmet.ProtustrankaFormatedWithAdress>
    <izvorni_sadrzaj> CIBUS ET TERRA d.o.o. MOMJAN, Svetog Martina 8, 52460 Momjan zastupanog po punomoćniku Glauco Bevilacqua</izvorni_sadrzaj>
    <derivirana_varijabla naziv="DomainObject.Predmet.ProtustrankaFormatedWithAdress_1"> CIBUS ET TERRA d.o.o. MOMJAN, Svetog Martina 8, 52460 Momjan zastupanog po punomoćniku Glauco Bevilacqua</derivirana_varijabla>
  </DomainObject.Predmet.ProtustrankaFormatedWithAdress>
  <DomainObject.Predmet.ProtustrankaFormatedWithAdressOIB>
    <izvorni_sadrzaj> CIBUS ET TERRA d.o.o. MOMJAN, OIB 44230027896, Svetog Martina 8, 52460 Momjan zastupanog po punomoćniku Glauco Bevilacqua</izvorni_sadrzaj>
    <derivirana_varijabla naziv="DomainObject.Predmet.ProtustrankaFormatedWithAdressOIB_1"> CIBUS ET TERRA d.o.o. MOMJAN, OIB 44230027896, Svetog Martina 8, 52460 Momjan zastupanog po punomoćniku Glauco Bevilacqua</derivirana_varijabla>
  </DomainObject.Predmet.ProtustrankaFormatedWithAdressOIB>
  <DomainObject.Predmet.ProtustrankaWithAdress>
    <izvorni_sadrzaj>CIBUS ET TERRA d.o.o. MOMJAN Svetog Martina 8, 52460 Momjan</izvorni_sadrzaj>
    <derivirana_varijabla naziv="DomainObject.Predmet.ProtustrankaWithAdress_1">CIBUS ET TERRA d.o.o. MOMJAN Svetog Martina 8, 52460 Momjan</derivirana_varijabla>
  </DomainObject.Predmet.ProtustrankaWithAdress>
  <DomainObject.Predmet.ProtustrankaWithAdressOIB>
    <izvorni_sadrzaj>CIBUS ET TERRA d.o.o. MOMJAN, OIB 44230027896, Svetog Martina 8, 52460 Momjan</izvorni_sadrzaj>
    <derivirana_varijabla naziv="DomainObject.Predmet.ProtustrankaWithAdressOIB_1">CIBUS ET TERRA d.o.o. MOMJAN, OIB 44230027896, Svetog Martina 8, 52460 Momjan</derivirana_varijabla>
  </DomainObject.Predmet.ProtustrankaWithAdressOIB>
  <DomainObject.Predmet.ProtustrankaNazivFormated>
    <izvorni_sadrzaj>CIBUS ET TERRA d.o.o. MOMJAN</izvorni_sadrzaj>
    <derivirana_varijabla naziv="DomainObject.Predmet.ProtustrankaNazivFormated_1">CIBUS ET TERRA d.o.o. MOMJAN</derivirana_varijabla>
  </DomainObject.Predmet.ProtustrankaNazivFormated>
  <DomainObject.Predmet.ProtustrankaNazivFormatedOIB>
    <izvorni_sadrzaj>CIBUS ET TERRA d.o.o. MOMJAN, OIB 44230027896</izvorni_sadrzaj>
    <derivirana_varijabla naziv="DomainObject.Predmet.ProtustrankaNazivFormatedOIB_1">CIBUS ET TERRA d.o.o. MOMJAN, OIB 44230027896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26448.38</izvorni_sadrzaj>
    <derivirana_varijabla naziv="DomainObject.Predmet.TrenutnaVrijednost_1">26448.38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CIBUS ET TERRA d.o.o. MOMJAN zastupanog po punomoćniku Glauco Bevilacqua</item>
    </izvorni_sadrzaj>
    <derivirana_varijabla naziv="DomainObject.Predmet.ProtuStrankaListFormated_1">
      <item>CIBUS ET TERRA d.o.o. MOMJAN zastupanog po punomoćniku Glauco Bevilacqua</item>
    </derivirana_varijabla>
  </DomainObject.Predmet.ProtuStrankaListFormated>
  <DomainObject.Predmet.ProtuStrankaListFormatedOIB>
    <izvorni_sadrzaj>
      <item>CIBUS ET TERRA d.o.o. MOMJAN, OIB 44230027896 zastupanog po punomoćniku Glauco Bevilacqua</item>
    </izvorni_sadrzaj>
    <derivirana_varijabla naziv="DomainObject.Predmet.ProtuStrankaListFormatedOIB_1">
      <item>CIBUS ET TERRA d.o.o. MOMJAN, OIB 44230027896 zastupanog po punomoćniku Glauco Bevilacqua</item>
    </derivirana_varijabla>
  </DomainObject.Predmet.ProtuStrankaListFormatedOIB>
  <DomainObject.Predmet.ProtuStrankaListFormatedWithAdress>
    <izvorni_sadrzaj>
      <item>CIBUS ET TERRA d.o.o. MOMJAN, Svetog Martina 8, 52460 Momjan zastupanog po punomoćniku Glauco Bevilacqua</item>
    </izvorni_sadrzaj>
    <derivirana_varijabla naziv="DomainObject.Predmet.ProtuStrankaListFormatedWithAdress_1">
      <item>CIBUS ET TERRA d.o.o. MOMJAN, Svetog Martina 8, 52460 Momjan zastupanog po punomoćniku Glauco Bevilacqua</item>
    </derivirana_varijabla>
  </DomainObject.Predmet.ProtuStrankaListFormatedWithAdress>
  <DomainObject.Predmet.ProtuStrankaListFormatedWithAdressOIB>
    <izvorni_sadrzaj>
      <item>CIBUS ET TERRA d.o.o. MOMJAN, OIB 44230027896, Svetog Martina 8, 52460 Momjan zastupanog po punomoćniku Glauco Bevilacqua</item>
    </izvorni_sadrzaj>
    <derivirana_varijabla naziv="DomainObject.Predmet.ProtuStrankaListFormatedWithAdressOIB_1">
      <item>CIBUS ET TERRA d.o.o. MOMJAN, OIB 44230027896, Svetog Martina 8, 52460 Momjan zastupanog po punomoćniku Glauco Bevilacqua</item>
    </derivirana_varijabla>
  </DomainObject.Predmet.ProtuStrankaListFormatedWithAdressOIB>
  <DomainObject.Predmet.ProtuStrankaListNazivFormated>
    <izvorni_sadrzaj>
      <item>CIBUS ET TERRA d.o.o. MOMJAN</item>
    </izvorni_sadrzaj>
    <derivirana_varijabla naziv="DomainObject.Predmet.ProtuStrankaListNazivFormated_1">
      <item>CIBUS ET TERRA d.o.o. MOMJAN</item>
    </derivirana_varijabla>
  </DomainObject.Predmet.ProtuStrankaListNazivFormated>
  <DomainObject.Predmet.ProtuStrankaListNazivFormatedOIB>
    <izvorni_sadrzaj>
      <item>CIBUS ET TERRA d.o.o. MOMJAN, OIB 44230027896</item>
    </izvorni_sadrzaj>
    <derivirana_varijabla naziv="DomainObject.Predmet.ProtuStrankaListNazivFormatedOIB_1">
      <item>CIBUS ET TERRA d.o.o. MOMJAN, OIB 44230027896</item>
    </derivirana_varijabla>
  </DomainObject.Predmet.ProtuStrankaListNazivFormatedOIB>
  <DomainObject.Predmet.OstaliListFormated>
    <izvorni_sadrzaj>
      <item>Glauco Bevilacqua punomoćnik sudionika u postupku CIBUS ET TERRA d.o.o. MOMJAN</item>
    </izvorni_sadrzaj>
    <derivirana_varijabla naziv="DomainObject.Predmet.OstaliListFormated_1">
      <item>Glauco Bevilacqua punomoćnik sudionika u postupku CIBUS ET TERRA d.o.o. MOMJAN</item>
    </derivirana_varijabla>
  </DomainObject.Predmet.OstaliListFormated>
  <DomainObject.Predmet.OstaliListFormatedOIB>
    <izvorni_sadrzaj>
      <item>Glauco Bevilacqua, OIB 99350873492 punomoćnik sudionika u postupku CIBUS ET TERRA d.o.o. MOMJAN</item>
    </izvorni_sadrzaj>
    <derivirana_varijabla naziv="DomainObject.Predmet.OstaliListFormatedOIB_1">
      <item>Glauco Bevilacqua, OIB 99350873492 punomoćnik sudionika u postupku CIBUS ET TERRA d.o.o. MOMJAN</item>
    </derivirana_varijabla>
  </DomainObject.Predmet.OstaliListFormatedOIB>
  <DomainObject.Predmet.OstaliListFormatedWithAdress>
    <izvorni_sadrzaj>
      <item>Glauco Bevilacqua, Sv. Martina 8, 52460 Momjan punomoćnik sudionika u postupku CIBUS ET TERRA d.o.o. MOMJAN</item>
    </izvorni_sadrzaj>
    <derivirana_varijabla naziv="DomainObject.Predmet.OstaliListFormatedWithAdress_1">
      <item>Glauco Bevilacqua, Sv. Martina 8, 52460 Momjan punomoćnik sudionika u postupku CIBUS ET TERRA d.o.o. MOMJAN</item>
    </derivirana_varijabla>
  </DomainObject.Predmet.OstaliListFormatedWithAdress>
  <DomainObject.Predmet.OstaliListFormatedWithAdressOIB>
    <izvorni_sadrzaj>
      <item>Glauco Bevilacqua, OIB 99350873492, Sv. Martina 8, 52460 Momjan punomoćnik sudionika u postupku CIBUS ET TERRA d.o.o. MOMJAN</item>
    </izvorni_sadrzaj>
    <derivirana_varijabla naziv="DomainObject.Predmet.OstaliListFormatedWithAdressOIB_1">
      <item>Glauco Bevilacqua, OIB 99350873492, Sv. Martina 8, 52460 Momjan punomoćnik sudionika u postupku CIBUS ET TERRA d.o.o. MOMJAN</item>
    </derivirana_varijabla>
  </DomainObject.Predmet.OstaliListFormatedWithAdressOIB>
  <DomainObject.Predmet.OstaliListNazivFormated>
    <izvorni_sadrzaj>
      <item>Glauco Bevilacqua</item>
    </izvorni_sadrzaj>
    <derivirana_varijabla naziv="DomainObject.Predmet.OstaliListNazivFormated_1">
      <item>Glauco Bevilacqua</item>
    </derivirana_varijabla>
  </DomainObject.Predmet.OstaliListNazivFormated>
  <DomainObject.Predmet.OstaliListNazivFormatedOIB>
    <izvorni_sadrzaj>
      <item>Glauco Bevilacqua, OIB 99350873492</item>
    </izvorni_sadrzaj>
    <derivirana_varijabla naziv="DomainObject.Predmet.OstaliListNazivFormatedOIB_1">
      <item>Glauco Bevilacqua, OIB 99350873492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CIBUS ET TERRA d.o.o. MOMJAN</izvorni_sadrzaj>
    <derivirana_varijabla naziv="DomainObject.Predmet.ProtustrankaIDrugi_1">CIBUS ET TERRA d.o.o. MOMJAN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CIBUS ET TERRA d.o.o. MOMJAN, OIB 44230027896, Svetog Martina 8, 52460 Momjan</izvorni_sadrzaj>
    <derivirana_varijabla naziv="DomainObject.Predmet.ProtustrankaIDrugiAdressOIB_1">CIBUS ET TERRA d.o.o. MOMJAN, OIB 44230027896, Svetog Martina 8,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CIBUS ET TERRA d.o.o. MOMJAN</item>
      <item>Glauco Bevilacqua</item>
    </izvorni_sadrzaj>
    <derivirana_varijabla naziv="DomainObject.Predmet.SudioniciListNaziv_1">
      <item>FINANCIJSKA AGENCIJA, RC RIJEKA, PODRUŽNICA PULA, PULA</item>
      <item>CIBUS ET TERRA d.o.o. MOMJAN</item>
      <item>Glauco Bevilacqua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CIBUS ET TERRA d.o.o. MOMJAN, OIB 44230027896, Svetog Martina 8,52460 Momjan</item>
      <item>Glauco Bevilacqua, OIB 99350873492, Sv. Martina 8,52460 Momjan</item>
    </izvorni_sadrzaj>
    <derivirana_varijabla naziv="DomainObject.Predmet.SudioniciListAdressOIB_1">
      <item>FINANCIJSKA AGENCIJA, RC RIJEKA, PODRUŽNICA PULA, PULA, OIB 85821130368, Giardini 5,52100 Pula</item>
      <item>CIBUS ET TERRA d.o.o. MOMJAN, OIB 44230027896, Svetog Martina 8,52460 Momjan</item>
      <item>Glauco Bevilacqua, OIB 99350873492, Sv. Martina 8,52460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44230027896</item>
      <item>, OIB 99350873492</item>
    </izvorni_sadrzaj>
    <derivirana_varijabla naziv="DomainObject.Predmet.SudioniciListNazivOIB_1">
      <item>, OIB 85821130368</item>
      <item>, OIB 44230027896</item>
      <item>, OIB 99350873492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1703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2016-08-01T08:26:00Z</dcterms:created>
  <dc:creator>Tijana Licul</dc:creator>
  <cp:lastModifiedBy>Jasmina Matika</cp:lastModifiedBy>
  <cp:lastPrinted>2016-08-02T06:21:00Z</cp:lastPrinted>
  <dcterms:modified xmlns:xsi="http://www.w3.org/2001/XMLSchema-instance" xsi:type="dcterms:W3CDTF">2016-08-02T10:46:00Z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