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ad21" w14:paraId="323ad21" w:rsidRDefault="009D4172" w:rsidP="009D4172" w:rsidR="009D4172">
      <w:pPr>
        <w:spacing w:after="0"/>
        <w:jc w:val="right"/>
        <w15:collapsed w:val="false"/>
      </w:pPr>
      <w:bookmarkStart w:name="_GoBack" w:id="0"/>
      <w:bookmarkEnd w:id="0"/>
      <w:r>
        <w:t>Poslovni broj: 3 St-570/15-5</w:t>
      </w:r>
    </w:p>
    <w:p w:rsidRDefault="009D4172" w:rsidP="009D4172" w:rsidR="009D417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D4172" w:rsidP="009D4172" w:rsidR="009D417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D4172" w:rsidP="009D4172" w:rsidR="009D417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D4172" w:rsidP="009D4172" w:rsidR="009D417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D4172" w:rsidP="009D4172" w:rsidR="009D4172">
      <w:pPr>
        <w:spacing w:after="0"/>
        <w:rPr>
          <w:lang w:eastAsia="hr-HR"/>
        </w:rPr>
      </w:pP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center"/>
      </w:pPr>
      <w:r>
        <w:t>U  I M E  R E P U B L I K E  H R V A T S K E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center"/>
      </w:pPr>
      <w:r>
        <w:t>R J E Š E NJ E</w:t>
      </w:r>
    </w:p>
    <w:p w:rsidRDefault="009D4172" w:rsidP="009D4172" w:rsidR="009D4172">
      <w:pPr>
        <w:spacing w:after="0"/>
      </w:pPr>
    </w:p>
    <w:p w:rsidRDefault="009D4172" w:rsidP="009D4172" w:rsidR="009D4172" w:rsidRPr="009D4172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ŠMIT zadruga za popravak i servis motornih vozila, poljoprivrednih i ostalih strojeva, Virje, Kolodvorska 12, MBS: 010060954, OIB: 68761907273, dana 30. prosinca 2015. godine</w:t>
      </w:r>
    </w:p>
    <w:p w:rsidRDefault="009D4172" w:rsidP="009D4172" w:rsidR="009D4172">
      <w:pPr>
        <w:spacing w:after="0"/>
        <w:jc w:val="both"/>
      </w:pPr>
    </w:p>
    <w:p w:rsidRDefault="009D4172" w:rsidP="009D4172" w:rsidR="009D4172">
      <w:pPr>
        <w:spacing w:after="0"/>
        <w:jc w:val="center"/>
      </w:pPr>
      <w:r>
        <w:t>r i j e š i o  j e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both"/>
      </w:pPr>
      <w:r>
        <w:tab/>
        <w:t>I/ Otvara se stečajni postupak nad stečajnim dužnikom ŠMIT zadruga za popravak i servis motornih vozila, poljoprivrednih i ostalih strojeva, Virje, Kolodvorska 12, MBS: 010060954, OIB: 68761907273, s danom 30. prosinca 2015. u 14,30 sati.</w:t>
      </w:r>
    </w:p>
    <w:p w:rsidRDefault="009D4172" w:rsidP="009D4172" w:rsidR="009D4172">
      <w:pPr>
        <w:spacing w:after="0"/>
        <w:jc w:val="both"/>
      </w:pPr>
    </w:p>
    <w:p w:rsidRDefault="009D4172" w:rsidP="009D4172" w:rsidR="009D4172">
      <w:pPr>
        <w:spacing w:after="0"/>
        <w:jc w:val="both"/>
        <w:rPr>
          <w:szCs w:val="20"/>
        </w:rPr>
      </w:pPr>
      <w:r>
        <w:tab/>
        <w:t>II/ Zaključuje se stečajni postupak nad stečajnim dužnikom ŠMIT zadruga za popravak i servis motornih vozila, poljoprivrednih i ostalih strojeva, Virje, Kolodvorska 12, MBS: 010060954, OIB: 68761907273.</w:t>
      </w:r>
    </w:p>
    <w:p w:rsidRDefault="009D4172" w:rsidP="009D4172" w:rsidR="009D4172">
      <w:pPr>
        <w:spacing w:after="0"/>
        <w:jc w:val="both"/>
      </w:pPr>
    </w:p>
    <w:p w:rsidRDefault="009D4172" w:rsidP="009D4172" w:rsidR="009D4172">
      <w:pPr>
        <w:spacing w:after="0"/>
        <w:jc w:val="both"/>
      </w:pPr>
      <w:r>
        <w:tab/>
        <w:t>III/ Za stečajnog upravitelja imenuje se Berislav Maksimović iz Hrašćice, Braće Radić 1, Varaždin, OIB: 57300759557.</w:t>
      </w:r>
    </w:p>
    <w:p w:rsidRDefault="009D4172" w:rsidP="009D4172" w:rsidR="009D4172">
      <w:pPr>
        <w:spacing w:after="0"/>
        <w:jc w:val="both"/>
        <w:rPr>
          <w:color w:val="FF0000"/>
        </w:rPr>
      </w:pPr>
    </w:p>
    <w:p w:rsidRDefault="009D4172" w:rsidP="009D4172" w:rsidR="009D4172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9D4172" w:rsidP="009D4172" w:rsidR="009D4172">
      <w:pPr>
        <w:spacing w:after="0"/>
        <w:jc w:val="both"/>
      </w:pP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center"/>
      </w:pPr>
      <w:r>
        <w:t>Obrazloženje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9D4172" w:rsidP="009D4172" w:rsidR="009D417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center"/>
      </w:pPr>
      <w:r>
        <w:t>U Varaždinu, 30. prosinca 2015. godine</w:t>
      </w:r>
    </w:p>
    <w:p w:rsidRDefault="009D4172" w:rsidP="009D4172" w:rsidR="009D4172">
      <w:pPr>
        <w:spacing w:after="0"/>
      </w:pPr>
      <w:r>
        <w:t xml:space="preserve">                                                                                                  </w:t>
      </w:r>
    </w:p>
    <w:p w:rsidRDefault="009D4172" w:rsidP="009D4172" w:rsidR="009D4172">
      <w:pPr>
        <w:spacing w:after="0"/>
      </w:pPr>
      <w:r>
        <w:t xml:space="preserve">     </w:t>
      </w:r>
    </w:p>
    <w:p w:rsidRDefault="009D4172" w:rsidP="009D4172" w:rsidR="009D41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9D4172" w:rsidP="009D4172" w:rsidR="009D4172">
      <w:pPr>
        <w:spacing w:after="0"/>
      </w:pPr>
      <w:r>
        <w:t xml:space="preserve"> 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  <w:r>
        <w:t xml:space="preserve">                              </w:t>
      </w:r>
    </w:p>
    <w:p w:rsidRDefault="009D4172" w:rsidP="009D4172" w:rsidR="009D4172">
      <w:pPr>
        <w:spacing w:after="0"/>
      </w:pPr>
      <w:r>
        <w:tab/>
        <w:t>UPUTA O PRAVNOM LIJEKU: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D4172" w:rsidP="009D4172" w:rsidR="009D417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  <w:r>
        <w:t>DNA:</w:t>
      </w:r>
    </w:p>
    <w:p w:rsidRDefault="009D4172" w:rsidP="009D4172" w:rsidR="009D417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D4172" w:rsidP="009D4172" w:rsidR="009D4172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9D4172" w:rsidP="009D4172" w:rsidR="009D4172">
      <w:pPr>
        <w:numPr>
          <w:ilvl w:val="0"/>
          <w:numId w:val="47"/>
        </w:numPr>
        <w:spacing w:after="0"/>
      </w:pPr>
      <w:r>
        <w:t>Dužnik Zadruga Šmit, Kolodvorska 12, 48326 Virje</w:t>
      </w:r>
    </w:p>
    <w:p w:rsidRDefault="009D4172" w:rsidP="009D4172" w:rsidR="009D4172">
      <w:pPr>
        <w:numPr>
          <w:ilvl w:val="0"/>
          <w:numId w:val="47"/>
        </w:numPr>
        <w:spacing w:after="0"/>
      </w:pPr>
      <w:r>
        <w:t>Upravitelj zadruge Danijel Saraja, Donje Zdjelice 13, 48326 Virje</w:t>
      </w:r>
    </w:p>
    <w:p w:rsidRDefault="009D4172" w:rsidP="009D4172" w:rsidR="009D4172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9D4172" w:rsidP="009D4172" w:rsidR="009D4172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9D4172" w:rsidP="009D4172" w:rsidR="009D4172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Berislav Maksimović iz Hrašćice, Braće Radić 1, Varaždin</w:t>
      </w:r>
    </w:p>
    <w:p w:rsidRDefault="009D4172" w:rsidP="009D4172" w:rsidR="009D4172">
      <w:pPr>
        <w:numPr>
          <w:ilvl w:val="0"/>
          <w:numId w:val="47"/>
        </w:numPr>
        <w:spacing w:after="0"/>
      </w:pPr>
      <w:r>
        <w:t>e-Oglasna ploča suda</w:t>
      </w:r>
    </w:p>
    <w:p w:rsidRDefault="009D4172" w:rsidP="009D4172" w:rsidR="009D4172">
      <w:pPr>
        <w:spacing w:after="0"/>
      </w:pPr>
    </w:p>
    <w:p w:rsidRDefault="009D4172" w:rsidP="009D4172" w:rsidR="009D4172">
      <w:pPr>
        <w:spacing w:after="0"/>
      </w:pPr>
    </w:p>
    <w:p w:rsidRDefault="001D53A1" w:rsidP="009D4172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3A1" w:rsidP="00537B78" w:rsidR="001D53A1">
      <w:r>
        <w:separator/>
      </w:r>
    </w:p>
  </w:endnote>
  <w:endnote w:id="0" w:type="continuationSeparator">
    <w:p w:rsidRDefault="001D53A1" w:rsidP="00537B78" w:rsidR="001D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3A1" w:rsidP="00537B78" w:rsidR="001D53A1">
      <w:r>
        <w:separator/>
      </w:r>
    </w:p>
  </w:footnote>
  <w:footnote w:id="0" w:type="continuationSeparator">
    <w:p w:rsidRDefault="001D53A1" w:rsidP="00537B78" w:rsidR="001D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3A1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2CB6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17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01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St-570/2015-5</izvorni_sadrzaj>
    <derivirana_varijabla naziv="DomainObject.Oznaka_1">St-570/2015-5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ŠMIT zadruga za popravak i servis motornih vozila, poljoprivrednih i ostalih strojeva</izvorni_sadrzaj>
    <derivirana_varijabla naziv="DomainObject.Predmet.ProtustrankaFormated_1">  ŠMIT zadruga za popravak i servis motornih vozila, poljoprivrednih i ostalih strojeva</derivirana_varijabla>
  </DomainObject.Predmet.ProtustrankaFormated>
  <DomainObject.Predmet.ProtustrankaFormatedOIB>
    <izvorni_sadrzaj>  ŠMIT zadruga za popravak i servis motornih vozila, poljoprivrednih i ostalih strojeva, OIB 68761907273</izvorni_sadrzaj>
    <derivirana_varijabla naziv="DomainObject.Predmet.ProtustrankaFormatedOIB_1">  ŠMIT zadruga za popravak i servis motornih vozila, poljoprivrednih i ostalih strojeva, OIB 68761907273</derivirana_varijabla>
  </DomainObject.Predmet.ProtustrankaFormatedOIB>
  <DomainObject.Predmet.ProtustrankaFormatedWithAdress>
    <izvorni_sadrzaj> ŠMIT zadruga za popravak i servis motornih vozila, poljoprivrednih i ostalih strojeva, Kolodvorska 12, 48350 Virje</izvorni_sadrzaj>
    <derivirana_varijabla naziv="DomainObject.Predmet.ProtustrankaFormatedWithAdress_1"> ŠMIT zadruga za popravak i servis motornih vozila, poljoprivrednih i ostalih strojeva, Kolodvorska 12, 48350 Virje</derivirana_varijabla>
  </DomainObject.Predmet.ProtustrankaFormatedWithAdress>
  <DomainObject.Predmet.ProtustrankaFormatedWithAdressOIB>
    <izvorni_sadrzaj> ŠMIT zadruga za popravak i servis motornih vozila, poljoprivrednih i ostalih strojeva, OIB 68761907273, Kolodvorska 12, 48350 Virje</izvorni_sadrzaj>
    <derivirana_varijabla naziv="DomainObject.Predmet.ProtustrankaFormatedWithAdressOIB_1"> ŠMIT zadruga za popravak i servis motornih vozila, poljoprivrednih i ostalih strojeva, OIB 68761907273, Kolodvorska 12, 48350 Virje</derivirana_varijabla>
  </DomainObject.Predmet.ProtustrankaFormatedWithAdressOIB>
  <DomainObject.Predmet.ProtustrankaWithAdress>
    <izvorni_sadrzaj>ŠMIT zadruga za popravak i servis motornih vozila, poljoprivrednih i ostalih strojeva Kolodvorska 12, 48350 Virje</izvorni_sadrzaj>
    <derivirana_varijabla naziv="DomainObject.Predmet.ProtustrankaWithAdress_1">ŠMIT zadruga za popravak i servis motornih vozila, poljoprivrednih i ostalih strojeva Kolodvorska 12, 48350 Virje</derivirana_varijabla>
  </DomainObject.Predmet.ProtustrankaWithAdress>
  <DomainObject.Predmet.ProtustrankaWithAdressOIB>
    <izvorni_sadrzaj>ŠMIT zadruga za popravak i servis motornih vozila, poljoprivrednih i ostalih strojeva, OIB 68761907273, Kolodvorska 12, 48350 Virje</izvorni_sadrzaj>
    <derivirana_varijabla naziv="DomainObject.Predmet.ProtustrankaWithAdressOIB_1">ŠMIT zadruga za popravak i servis motornih vozila, poljoprivrednih i ostalih strojeva, OIB 68761907273, Kolodvorska 12, 48350 Virje</derivirana_varijabla>
  </DomainObject.Predmet.ProtustrankaWithAdressOIB>
  <DomainObject.Predmet.ProtustrankaNazivFormated>
    <izvorni_sadrzaj>ŠMIT zadruga za popravak i servis motornih vozila, poljoprivrednih i ostalih strojeva</izvorni_sadrzaj>
    <derivirana_varijabla naziv="DomainObject.Predmet.ProtustrankaNazivFormated_1">ŠMIT zadruga za popravak i servis motornih vozila, poljoprivrednih i ostalih strojeva</derivirana_varijabla>
  </DomainObject.Predmet.ProtustrankaNazivFormated>
  <DomainObject.Predmet.ProtustrankaNazivFormatedOIB>
    <izvorni_sadrzaj>ŠMIT zadruga za popravak i servis motornih vozila, poljoprivrednih i ostalih strojeva, OIB 68761907273</izvorni_sadrzaj>
    <derivirana_varijabla naziv="DomainObject.Predmet.ProtustrankaNazivFormatedOIB_1">ŠMIT zadruga za popravak i servis motornih vozila, poljoprivrednih i ostalih strojeva, OIB 68761907273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19623.28</izvorni_sadrzaj>
    <derivirana_varijabla naziv="DomainObject.Predmet.TrenutnaVrijednost_1">19623.28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ŠMIT zadruga za popravak i servis motornih vozila, poljoprivrednih i ostalih strojeva</item>
    </izvorni_sadrzaj>
    <derivirana_varijabla naziv="DomainObject.Predmet.ProtuStrankaListFormated_1">
      <item>ŠMIT zadruga za popravak i servis motornih vozila, poljoprivrednih i ostalih strojeva</item>
    </derivirana_varijabla>
  </DomainObject.Predmet.ProtuStrankaListFormated>
  <DomainObject.Predmet.ProtuStrankaListFormatedOIB>
    <izvorni_sadrzaj>
      <item>ŠMIT zadruga za popravak i servis motornih vozila, poljoprivrednih i ostalih strojeva, OIB 68761907273</item>
    </izvorni_sadrzaj>
    <derivirana_varijabla naziv="DomainObject.Predmet.ProtuStrankaListFormatedOIB_1">
      <item>ŠMIT zadruga za popravak i servis motornih vozila, poljoprivrednih i ostalih strojeva, OIB 68761907273</item>
    </derivirana_varijabla>
  </DomainObject.Predmet.ProtuStrankaListFormatedOIB>
  <DomainObject.Predmet.ProtuStrankaListFormatedWithAdress>
    <izvorni_sadrzaj>
      <item>ŠMIT zadruga za popravak i servis motornih vozila, poljoprivrednih i ostalih strojeva, Kolodvorska 12, 48350 Virje</item>
    </izvorni_sadrzaj>
    <derivirana_varijabla naziv="DomainObject.Predmet.ProtuStrankaListFormatedWithAdress_1">
      <item>ŠMIT zadruga za popravak i servis motornih vozila, poljoprivrednih i ostalih strojeva, Kolodvorska 12, 48350 Virje</item>
    </derivirana_varijabla>
  </DomainObject.Predmet.ProtuStrankaListFormatedWithAdress>
  <DomainObject.Predmet.ProtuStrankaListFormatedWithAdressOIB>
    <izvorni_sadrzaj>
      <item>ŠMIT zadruga za popravak i servis motornih vozila, poljoprivrednih i ostalih strojeva, OIB 68761907273, Kolodvorska 12, 48350 Virje</item>
    </izvorni_sadrzaj>
    <derivirana_varijabla naziv="DomainObject.Predmet.ProtuStrankaListFormatedWithAdressOIB_1">
      <item>ŠMIT zadruga za popravak i servis motornih vozila, poljoprivrednih i ostalih strojeva, OIB 68761907273, Kolodvorska 12, 48350 Virje</item>
    </derivirana_varijabla>
  </DomainObject.Predmet.ProtuStrankaListFormatedWithAdressOIB>
  <DomainObject.Predmet.ProtuStrankaListNazivFormated>
    <izvorni_sadrzaj>
      <item>ŠMIT zadruga za popravak i servis motornih vozila, poljoprivrednih i ostalih strojeva</item>
    </izvorni_sadrzaj>
    <derivirana_varijabla naziv="DomainObject.Predmet.ProtuStrankaListNazivFormated_1">
      <item>ŠMIT zadruga za popravak i servis motornih vozila, poljoprivrednih i ostalih strojeva</item>
    </derivirana_varijabla>
  </DomainObject.Predmet.ProtuStrankaListNazivFormated>
  <DomainObject.Predmet.ProtuStrankaListNazivFormatedOIB>
    <izvorni_sadrzaj>
      <item>ŠMIT zadruga za popravak i servis motornih vozila, poljoprivrednih i ostalih strojeva, OIB 68761907273</item>
    </izvorni_sadrzaj>
    <derivirana_varijabla naziv="DomainObject.Predmet.ProtuStrankaListNazivFormatedOIB_1">
      <item>ŠMIT zadruga za popravak i servis motornih vozila, poljoprivrednih i ostalih strojeva, OIB 68761907273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St-570/2015-5</izvorni_sadrzaj>
    <derivirana_varijabla naziv="DomainObject.PoslovniBrojDokumenta_1">St-570/2015-5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ŠMIT zadruga za popravak i servis motornih vozila, poljoprivrednih i ostalih strojeva</izvorni_sadrzaj>
    <derivirana_varijabla naziv="DomainObject.Predmet.ProtustrankaIDrugi_1">ŠMIT zadruga za popravak i servis motornih vozila, poljoprivrednih i ostalih strojeva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ŠMIT zadruga za popravak i servis motornih vozila, poljoprivrednih i ostalih strojeva, OIB 68761907273, Kolodvorska 12, 48350 Virje</izvorni_sadrzaj>
    <derivirana_varijabla naziv="DomainObject.Predmet.ProtustrankaIDrugiAdressOIB_1">ŠMIT zadruga za popravak i servis motornih vozila, poljoprivrednih i ostalih strojeva, OIB 68761907273, Kolodvorska 12,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ŠMIT zadruga za popravak i servis motornih vozila, poljoprivrednih i ostalih strojeva</item>
      <item>E-oglasna ploča</item>
      <item>Sudski registar, Trgovački sud u Varaždinu</item>
    </izvorni_sadrzaj>
    <derivirana_varijabla naziv="DomainObject.Predmet.SudioniciListNaziv_1">
      <item>Financijska agencija</item>
      <item>ŠMIT zadruga za popravak i servis motornih vozila, poljoprivrednih i ostalih strojeva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ŠMIT zadruga za popravak i servis motornih vozila, poljoprivrednih i ostalih strojeva, OIB 68761907273, Kolodvorska 12,48350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ŠMIT zadruga za popravak i servis motornih vozila, poljoprivrednih i ostalih strojeva, OIB 68761907273, Kolodvorska 12,48350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A7865-73C7-4B66-B4BE-0E22E96CE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2995</properties:Characters>
  <properties:Lines>90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2015-12-29T14:06:00Z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