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82d5" w14:paraId="3f382d5" w:rsidRDefault="00412489" w:rsidP="00FC1537" w:rsidR="00412489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-739/15-5</w:t>
      </w:r>
    </w:p>
    <w:p w:rsidRDefault="00412489" w:rsidP="00E87D86" w:rsidR="00412489" w:rsidRPr="00FC1537">
      <w:pPr>
        <w:jc w:val="both"/>
      </w:pPr>
    </w:p>
    <w:p w:rsidRDefault="00412489" w:rsidP="00E87D86" w:rsidR="00412489" w:rsidRPr="00FC1537">
      <w:pPr>
        <w:jc w:val="both"/>
      </w:pPr>
    </w:p>
    <w:p w:rsidRDefault="00412489" w:rsidP="00E87D86" w:rsidR="00412489" w:rsidRPr="00FC1537">
      <w:pPr>
        <w:jc w:val="both"/>
      </w:pPr>
    </w:p>
    <w:p w:rsidRDefault="00412489" w:rsidP="00E87D86" w:rsidR="00412489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12489" w:rsidP="00E87D86" w:rsidR="00412489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12489" w:rsidP="00FC1537" w:rsidR="00412489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12489" w:rsidP="00E87D86" w:rsidR="00412489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12489" w:rsidP="00E87D86" w:rsidR="00412489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12489" w:rsidP="00FC1537" w:rsidR="00412489" w:rsidRPr="00FC1537">
      <w:pPr>
        <w:jc w:val="center"/>
      </w:pPr>
      <w:r>
        <w:t>R E P U B L I K A   H R V A T S K A</w:t>
      </w:r>
    </w:p>
    <w:p w:rsidRDefault="00412489" w:rsidP="00E87D86" w:rsidR="00412489"/>
    <w:p w:rsidRDefault="00412489" w:rsidP="001F7D4E" w:rsidR="00412489">
      <w:pPr>
        <w:jc w:val="center"/>
      </w:pPr>
      <w:r>
        <w:t>O G L A S</w:t>
      </w:r>
    </w:p>
    <w:p w:rsidRDefault="00412489" w:rsidP="001F7D4E" w:rsidR="00412489">
      <w:pPr>
        <w:jc w:val="center"/>
      </w:pPr>
    </w:p>
    <w:p w:rsidRDefault="00412489" w:rsidP="001F7D4E" w:rsidR="00412489" w:rsidRPr="00FC1537">
      <w:pPr>
        <w:jc w:val="center"/>
      </w:pPr>
    </w:p>
    <w:p w:rsidRDefault="00412489" w:rsidP="00E87D86" w:rsidR="00412489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ZOLIUMM d.o.o.</w:t>
      </w:r>
      <w:r w:rsidR="00126D7A">
        <w:t>,</w:t>
      </w:r>
      <w:r>
        <w:t xml:space="preserve"> Zadar, Otokara Kerš</w:t>
      </w:r>
      <w:r w:rsidR="00126D7A">
        <w:t>e</w:t>
      </w:r>
      <w:r>
        <w:t xml:space="preserve">vanija 12, Zadar, OIB: 37412239492,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studenoga 2015</w:t>
      </w:r>
      <w:r w:rsidRPr="00FC1537">
        <w:t xml:space="preserve">., dana </w:t>
      </w:r>
      <w:r w:rsidR="00310C8A">
        <w:t>12. siječnja 2016</w:t>
      </w:r>
      <w:r>
        <w:t xml:space="preserve">., objavio je </w:t>
      </w:r>
    </w:p>
    <w:p w:rsidRDefault="00412489" w:rsidP="00E87D86" w:rsidR="00412489">
      <w:pPr>
        <w:ind w:firstLine="720"/>
        <w:jc w:val="both"/>
      </w:pPr>
    </w:p>
    <w:p w:rsidRDefault="00412489" w:rsidP="00E87D86" w:rsidR="00412489">
      <w:pPr>
        <w:ind w:firstLine="720"/>
        <w:jc w:val="both"/>
      </w:pPr>
    </w:p>
    <w:p w:rsidRDefault="00412489" w:rsidP="00083422" w:rsidR="00412489" w:rsidRPr="00FC1537">
      <w:pPr>
        <w:jc w:val="center"/>
      </w:pPr>
      <w:r>
        <w:t>o g l a s</w:t>
      </w:r>
    </w:p>
    <w:p w:rsidRDefault="00412489" w:rsidP="005C42A8" w:rsidR="00412489">
      <w:pPr>
        <w:ind w:firstLine="315"/>
        <w:jc w:val="both"/>
      </w:pPr>
    </w:p>
    <w:p w:rsidRDefault="00412489" w:rsidP="005C42A8" w:rsidR="00412489">
      <w:pPr>
        <w:ind w:firstLine="315"/>
        <w:jc w:val="both"/>
      </w:pPr>
    </w:p>
    <w:p w:rsidRDefault="00412489" w:rsidP="00DE074C" w:rsidR="00412489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ZOLIUMM d.o.o.</w:t>
      </w:r>
      <w:r w:rsidR="00126D7A">
        <w:t>,</w:t>
      </w:r>
      <w:r>
        <w:t xml:space="preserve"> Zadar, Otokara Kerš</w:t>
      </w:r>
      <w:r w:rsidR="00126D7A">
        <w:t>e</w:t>
      </w:r>
      <w:r>
        <w:t xml:space="preserve">vanija 12, Zadar, OIB: 37412239492, </w:t>
      </w:r>
      <w:r w:rsidRPr="00FC1537">
        <w:t xml:space="preserve">iznosi </w:t>
      </w:r>
      <w:r>
        <w:rPr>
          <w:b/>
        </w:rPr>
        <w:t xml:space="preserve">14.620,07 </w:t>
      </w:r>
      <w:r>
        <w:t>kuna.</w:t>
      </w:r>
    </w:p>
    <w:p w:rsidRDefault="00412489" w:rsidP="00E87D86" w:rsidR="00412489" w:rsidRPr="00FC1537">
      <w:pPr>
        <w:jc w:val="both"/>
      </w:pPr>
    </w:p>
    <w:p w:rsidRDefault="00412489" w:rsidP="00CD5142" w:rsidR="00412489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Arsen Pirc iz Zadra, Otokara Kerš</w:t>
      </w:r>
      <w:r w:rsidR="00126D7A">
        <w:t>e</w:t>
      </w:r>
      <w:r>
        <w:t xml:space="preserve">vanija 12, OIB: 12217344184, </w:t>
      </w:r>
      <w:r w:rsidRPr="00FC1537">
        <w:t>dužnika</w:t>
      </w:r>
      <w:r>
        <w:t xml:space="preserve"> ZOLIUMM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12489" w:rsidP="00CD5142" w:rsidR="00412489">
      <w:pPr>
        <w:jc w:val="both"/>
      </w:pPr>
    </w:p>
    <w:p w:rsidRDefault="00412489" w:rsidP="0049025B" w:rsidR="00412489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12489" w:rsidP="00CD5142" w:rsidR="00412489">
      <w:pPr>
        <w:jc w:val="both"/>
      </w:pPr>
    </w:p>
    <w:p w:rsidRDefault="00412489" w:rsidP="00CD5142" w:rsidR="00412489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ZOLIUMM d.o.o.</w:t>
      </w:r>
      <w:r w:rsidR="00126D7A">
        <w:t>,</w:t>
      </w:r>
      <w:r>
        <w:t xml:space="preserve"> Zadar, Otokara Keršovanija 12, Zadar, OIB: 37412239492,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ZOLIUMM d.o.o.</w:t>
      </w:r>
      <w:r w:rsidR="00126D7A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211-739-2015.</w:t>
      </w:r>
    </w:p>
    <w:p w:rsidRDefault="00412489" w:rsidP="00CD5142" w:rsidR="00412489">
      <w:pPr>
        <w:jc w:val="both"/>
      </w:pPr>
    </w:p>
    <w:p w:rsidRDefault="00412489" w:rsidP="005C42A8" w:rsidR="00412489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412489" w:rsidP="00E523B5" w:rsidR="00412489">
      <w:pPr>
        <w:ind w:firstLine="315"/>
        <w:jc w:val="both"/>
      </w:pPr>
    </w:p>
    <w:p w:rsidRDefault="00412489" w:rsidP="00E87D86" w:rsidR="00412489" w:rsidRPr="00FC1537">
      <w:pPr>
        <w:jc w:val="center"/>
      </w:pPr>
      <w:r w:rsidRPr="00FC1537">
        <w:t xml:space="preserve">U Zadru, </w:t>
      </w:r>
      <w:r w:rsidR="00310C8A">
        <w:t>12. siječnja 2016</w:t>
      </w:r>
      <w:r w:rsidRPr="00FC1537">
        <w:t xml:space="preserve">. </w:t>
      </w:r>
    </w:p>
    <w:p w:rsidRDefault="00412489" w:rsidP="00E87D86" w:rsidR="00412489" w:rsidRPr="00FC1537">
      <w:pPr>
        <w:jc w:val="center"/>
      </w:pPr>
    </w:p>
    <w:p w:rsidRDefault="00412489" w:rsidP="00E87D86" w:rsidR="00412489" w:rsidRPr="00FC1537">
      <w:pPr>
        <w:jc w:val="right"/>
      </w:pPr>
    </w:p>
    <w:p w:rsidRDefault="00412489" w:rsidP="001945B8" w:rsidR="00412489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12489" w:rsidP="001945B8" w:rsidR="00412489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12489" w:rsidP="00B84EF6" w:rsidR="00412489" w:rsidRPr="00FC1537">
      <w:pPr>
        <w:jc w:val="right"/>
      </w:pPr>
    </w:p>
    <w:p w:rsidRDefault="00412489" w:rsidP="00B84EF6" w:rsidR="00412489" w:rsidRPr="00FC1537">
      <w:pPr>
        <w:jc w:val="right"/>
      </w:pPr>
    </w:p>
    <w:p w:rsidRDefault="00412489" w:rsidP="00B84EF6" w:rsidR="00412489" w:rsidRPr="00FC1537"/>
    <w:p w:rsidRDefault="00412489" w:rsidP="00E87D86" w:rsidR="00412489" w:rsidRPr="00FC1537">
      <w:pPr>
        <w:jc w:val="both"/>
      </w:pPr>
    </w:p>
    <w:p w:rsidRDefault="00412489" w:rsidP="00FC1537" w:rsidR="00412489" w:rsidRPr="0049025B">
      <w:pPr>
        <w:ind w:firstLine="708" w:left="12"/>
        <w:jc w:val="both"/>
      </w:pPr>
      <w:r w:rsidRPr="0049025B">
        <w:t>DNA:</w:t>
      </w:r>
    </w:p>
    <w:p w:rsidRDefault="00412489" w:rsidP="00E87D86" w:rsidR="00412489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310C8A" w:rsidP="00310C8A" w:rsidR="00310C8A">
      <w:pPr>
        <w:numPr>
          <w:ilvl w:val="0"/>
          <w:numId w:val="2"/>
        </w:numPr>
        <w:jc w:val="both"/>
      </w:pPr>
      <w:r>
        <w:t>računovodstvo suda</w:t>
      </w:r>
    </w:p>
    <w:p w:rsidRDefault="00310C8A" w:rsidP="00310C8A" w:rsidR="00310C8A">
      <w:pPr>
        <w:numPr>
          <w:ilvl w:val="0"/>
          <w:numId w:val="2"/>
        </w:numPr>
        <w:jc w:val="both"/>
      </w:pPr>
      <w:r>
        <w:t>u spis</w:t>
      </w:r>
    </w:p>
    <w:p w:rsidRDefault="00412489" w:rsidP="00E87D86" w:rsidR="00412489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12489" w:rsidP="00E87D86" w:rsidR="00412489" w:rsidRPr="00083422">
      <w:pPr>
        <w:ind w:firstLine="720"/>
        <w:jc w:val="both"/>
        <w:rPr>
          <w:b/>
        </w:rPr>
      </w:pPr>
    </w:p>
    <w:p w:rsidRDefault="00412489" w:rsidP="00E87D86" w:rsidR="00412489" w:rsidRPr="00FC1537">
      <w:pPr>
        <w:ind w:firstLine="720"/>
        <w:jc w:val="both"/>
      </w:pPr>
    </w:p>
    <w:p w:rsidRDefault="00412489" w:rsidP="00E87D86" w:rsidR="00412489" w:rsidRPr="00FC1537"/>
    <w:p w:rsidRDefault="00412489" w:rsidP="00E87D86" w:rsidR="00412489" w:rsidRPr="00FC1537"/>
    <w:p w:rsidRDefault="00412489" w:rsidR="00412489" w:rsidRPr="00FC1537"/>
    <w:sectPr w:rsidSect="00381900" w:rsidR="00412489" w:rsidRPr="00FC15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489" w:rsidP="00381900" w:rsidR="00412489">
      <w:r>
        <w:separator/>
      </w:r>
    </w:p>
  </w:endnote>
  <w:endnote w:id="0" w:type="continuationSeparator">
    <w:p w:rsidRDefault="00412489" w:rsidP="00381900" w:rsidR="0041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61" w:rsidR="001430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489" w:rsidR="0041248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61" w:rsidR="00143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489" w:rsidP="00381900" w:rsidR="00412489">
      <w:r>
        <w:separator/>
      </w:r>
    </w:p>
  </w:footnote>
  <w:footnote w:id="0" w:type="continuationSeparator">
    <w:p w:rsidRDefault="00412489" w:rsidP="00381900" w:rsidR="00412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61" w:rsidR="001430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C8A" w:rsidP="00FC1537" w:rsidR="0041248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731DE">
      <w:rPr>
        <w:noProof/>
      </w:rPr>
      <w:t>2</w:t>
    </w:r>
    <w:r>
      <w:rPr>
        <w:noProof/>
      </w:rPr>
      <w:fldChar w:fldCharType="end"/>
    </w:r>
    <w:r w:rsidR="00412489">
      <w:tab/>
    </w:r>
    <w:r w:rsidR="00412489">
      <w:tab/>
      <w:t xml:space="preserve">Poslovni broj: </w:t>
    </w:r>
    <w:r w:rsidR="00412489" w:rsidRPr="00FC1537">
      <w:t>1 St</w:t>
    </w:r>
    <w:r w:rsidR="00412489">
      <w:t>-739/15-5</w:t>
    </w:r>
  </w:p>
  <w:p w:rsidRDefault="00412489" w:rsidR="00412489">
    <w:pPr>
      <w:pStyle w:val="Zaglavlje"/>
      <w:jc w:val="center"/>
    </w:pPr>
  </w:p>
  <w:p w:rsidRDefault="00412489" w:rsidP="00FC1537" w:rsidR="00412489" w:rsidRPr="00FC153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61" w:rsidR="001430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73A6D"/>
    <w:rsid w:val="00083422"/>
    <w:rsid w:val="00083FCF"/>
    <w:rsid w:val="000C40BA"/>
    <w:rsid w:val="000D7DF1"/>
    <w:rsid w:val="00104E1E"/>
    <w:rsid w:val="0011713A"/>
    <w:rsid w:val="00120DFA"/>
    <w:rsid w:val="00126D7A"/>
    <w:rsid w:val="001307DE"/>
    <w:rsid w:val="00132B5C"/>
    <w:rsid w:val="00143061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10C8A"/>
    <w:rsid w:val="0033241E"/>
    <w:rsid w:val="003731DE"/>
    <w:rsid w:val="00381900"/>
    <w:rsid w:val="003927C8"/>
    <w:rsid w:val="003946C2"/>
    <w:rsid w:val="00395FBC"/>
    <w:rsid w:val="003E4669"/>
    <w:rsid w:val="003F1F9C"/>
    <w:rsid w:val="00412489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9422F5"/>
    <w:rsid w:val="009427F2"/>
    <w:rsid w:val="009555F3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1D7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3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922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14620.07</izvorni_sadrzaj>
    <derivirana_varijabla naziv="DomainObject.Predmet.TrenutnaVrijednost_1">14620.07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ZOLIUMM društvo s ograničenom odgovornošću za trgovinu, marketing i izvoz uvoz</item>
    </izvorni_sadrzaj>
    <derivirana_varijabla naziv="DomainObject.Predmet.SudioniciListNaziv_1">
      <item>FINA</item>
      <item>ZOLIUMM društvo s ograničenom odgovornošću za trgovinu, marketing i izvoz uvoz</item>
    </derivirana_varijabla>
  </DomainObject.Predmet.SudioniciListNaziv>
  <DomainObject.Predmet.SudioniciListAdressOIB>
    <izvorni_sadrzaj>
      <item>FINA, OIB 85821130368</item>
      <item>ZOLIUMM društvo s ograničenom odgovornošću za trgovinu, marketing i izvoz uvoz, OIB 37412239492, Otokara Kerševanija 12,23000 Zadar</item>
    </izvorni_sadrzaj>
    <derivirana_varijabla naziv="DomainObject.Predmet.SudioniciListAdressOIB_1">
      <item>FINA, OIB 85821130368</item>
      <item>ZOLIUMM društvo s ograničenom odgovornošću za trgovinu, marketing i izvoz uvoz, OIB 37412239492, Otokara Kerševanija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37412239492</item>
    </izvorni_sadrzaj>
    <derivirana_varijabla naziv="DomainObject.Predmet.SudioniciListNazivOIB_1">
      <item>, OIB 85821130368</item>
      <item>, OIB 37412239492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2194</properties:Characters>
  <properties:Lines>71</properties:Lines>
  <properties:Paragraphs>20</properties:Paragraphs>
  <properties:TotalTime>5</properties:TotalTime>
  <properties:ScaleCrop>false</properties:ScaleCrop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2015-12-29T10:24:00Z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2016-01-13T13:24:00Z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