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0fed" w14:paraId="72a0fed" w:rsidRDefault="00A01CD9" w:rsidR="00A01CD9" w:rsidRPr="00F11169">
      <w:pPr>
        <w15:collapsed w:val="false"/>
      </w:pPr>
      <w:bookmarkStart w:name="_GoBack" w:id="0"/>
      <w:bookmarkEnd w:id="0"/>
    </w:p>
    <w:p w:rsidRDefault="00F34E4D" w:rsidR="00A01CD9" w:rsidRPr="00F11169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F11169">
      <w:r w:rsidRPr="00F11169">
        <w:t xml:space="preserve">   REPUBLIKA HRVATSKA </w:t>
      </w:r>
      <w:r w:rsidR="00C505CC" w:rsidRPr="00F11169">
        <w:t xml:space="preserve"> </w:t>
      </w:r>
    </w:p>
    <w:p w:rsidRDefault="00A01CD9" w:rsidR="00A01CD9" w:rsidRPr="00F11169">
      <w:r w:rsidRPr="00F11169">
        <w:t xml:space="preserve">TRGOVAČKI </w:t>
      </w:r>
      <w:r w:rsidR="00B56D54" w:rsidRPr="00F11169">
        <w:t>SUD U ZAGREBU</w:t>
      </w:r>
    </w:p>
    <w:p w:rsidRDefault="00B56D54" w:rsidR="00B56D54" w:rsidRPr="00F11169">
      <w:r w:rsidRPr="00F11169">
        <w:t>Zagre</w:t>
      </w:r>
      <w:r w:rsidR="00B74342" w:rsidRPr="00F11169">
        <w:t>b, Amruševa 2/II</w:t>
      </w:r>
      <w:r w:rsidR="00B74342" w:rsidRPr="00F11169">
        <w:tab/>
      </w:r>
      <w:r w:rsidR="00B74342" w:rsidRPr="00F11169">
        <w:tab/>
      </w:r>
      <w:r w:rsidR="00B74342" w:rsidRPr="00F11169">
        <w:tab/>
      </w:r>
      <w:r w:rsidR="00B74342" w:rsidRPr="00F11169">
        <w:tab/>
      </w:r>
      <w:r w:rsidR="00B21D11" w:rsidRPr="00F11169">
        <w:tab/>
      </w:r>
      <w:r w:rsidR="00B21D11" w:rsidRPr="00F11169">
        <w:tab/>
      </w:r>
      <w:r w:rsidR="00B74342" w:rsidRPr="00F11169">
        <w:t>31-ST-</w:t>
      </w:r>
      <w:r w:rsidR="00820774">
        <w:t>707/12</w:t>
      </w:r>
      <w:r w:rsidR="00611078">
        <w:t>-120</w:t>
      </w:r>
    </w:p>
    <w:p w:rsidRDefault="00B56D54" w:rsidR="00B56D54" w:rsidRPr="00F11169"/>
    <w:p w:rsidRDefault="00A01CD9" w:rsidR="00A01CD9" w:rsidRPr="00F11169"/>
    <w:p w:rsidRDefault="00A01CD9" w:rsidR="00A01CD9" w:rsidRPr="00F11169">
      <w:r w:rsidRPr="00F11169">
        <w:tab/>
        <w:t xml:space="preserve">TRGOVAČKI SUD U ZAGREBU </w:t>
      </w:r>
      <w:r w:rsidRPr="00F11169">
        <w:tab/>
      </w:r>
      <w:r w:rsidR="00B56D54" w:rsidRPr="00F11169">
        <w:t xml:space="preserve"> po stečajnom sucu Nadi Kraljić </w:t>
      </w:r>
      <w:r w:rsidRPr="00F11169">
        <w:t xml:space="preserve"> u stečajnom postupku nad stečajnim dužnikom</w:t>
      </w:r>
      <w:r w:rsidR="00F11169" w:rsidRPr="00F11169">
        <w:t xml:space="preserve"> </w:t>
      </w:r>
      <w:r w:rsidR="00F34E4D" w:rsidRPr="00B25E3B">
        <w:t xml:space="preserve">ENERGO </w:t>
      </w:r>
      <w:r w:rsidR="00F34E4D">
        <w:t>MONT</w:t>
      </w:r>
      <w:r w:rsidR="00F34E4D" w:rsidRPr="00B25E3B">
        <w:t xml:space="preserve"> d.o.o.</w:t>
      </w:r>
      <w:r w:rsidR="00F34E4D">
        <w:t>- u stečaju,</w:t>
      </w:r>
      <w:r w:rsidR="00F34E4D" w:rsidRPr="00B25E3B">
        <w:t xml:space="preserve"> Zagreb, Lanište 1g MBS: 080449527, OIB:34674435961</w:t>
      </w:r>
      <w:r w:rsidR="00F34E4D">
        <w:t xml:space="preserve"> </w:t>
      </w:r>
      <w:r w:rsidRPr="00F11169">
        <w:t xml:space="preserve">dana </w:t>
      </w:r>
      <w:r w:rsidR="00F34E4D">
        <w:t>17. svibnja 2017.</w:t>
      </w:r>
      <w:r w:rsidR="00FC6AC2" w:rsidRPr="00F11169">
        <w:t xml:space="preserve"> </w:t>
      </w:r>
      <w:r w:rsidR="00B56D54" w:rsidRPr="00F11169">
        <w:t xml:space="preserve"> </w:t>
      </w:r>
      <w:r w:rsidRPr="00F11169">
        <w:t xml:space="preserve">godine donio je slijedeći </w:t>
      </w:r>
    </w:p>
    <w:p w:rsidRDefault="00A01CD9" w:rsidR="00A01CD9" w:rsidRPr="00F11169"/>
    <w:p w:rsidRDefault="00A01CD9" w:rsidP="00A01CD9" w:rsidR="00A01CD9" w:rsidRPr="00F11169">
      <w:pPr>
        <w:jc w:val="center"/>
      </w:pPr>
      <w:r w:rsidRPr="00F11169">
        <w:t xml:space="preserve">Z A K L J U Č A K </w:t>
      </w:r>
    </w:p>
    <w:p w:rsidRDefault="00A01CD9" w:rsidP="00A01CD9" w:rsidR="00A01CD9" w:rsidRPr="00F11169"/>
    <w:p w:rsidRDefault="00A01CD9" w:rsidP="00A01CD9" w:rsidR="00264DA8" w:rsidRPr="00F11169">
      <w:r w:rsidRPr="00F11169">
        <w:tab/>
        <w:t>I</w:t>
      </w:r>
      <w:r w:rsidRPr="00F11169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F11169">
          <w:t>203 st</w:t>
        </w:r>
      </w:smartTag>
      <w:r w:rsidRPr="00F11169">
        <w:t xml:space="preserve">. 2 Stečajnog zakona Skupština vjerovnika </w:t>
      </w:r>
      <w:r w:rsidR="00264DA8" w:rsidRPr="00F11169">
        <w:t xml:space="preserve">radi pribavljanja mišljenja o obustavi i zaključenju stečajnog postupka za dan </w:t>
      </w:r>
    </w:p>
    <w:p w:rsidRDefault="00F34E4D" w:rsidP="00FC6AC2" w:rsidR="00B56D54" w:rsidRPr="00F11169">
      <w:pPr>
        <w:jc w:val="center"/>
      </w:pPr>
      <w:r>
        <w:t>8. lipnja 2017.</w:t>
      </w:r>
      <w:r w:rsidR="00FC6AC2" w:rsidRPr="00F11169">
        <w:t xml:space="preserve"> </w:t>
      </w:r>
      <w:r w:rsidR="00B56D54" w:rsidRPr="00F11169">
        <w:t xml:space="preserve"> godine</w:t>
      </w:r>
    </w:p>
    <w:p w:rsidRDefault="00B74342" w:rsidP="00B56D54" w:rsidR="00B56D54" w:rsidRPr="00F11169">
      <w:pPr>
        <w:jc w:val="center"/>
      </w:pPr>
      <w:r w:rsidRPr="00F11169">
        <w:t xml:space="preserve">u </w:t>
      </w:r>
      <w:r w:rsidR="00F34E4D">
        <w:t>09,30</w:t>
      </w:r>
      <w:r w:rsidR="00B56D54" w:rsidRPr="00F11169">
        <w:t xml:space="preserve"> sati </w:t>
      </w:r>
    </w:p>
    <w:p w:rsidRDefault="00264DA8" w:rsidP="00B56D54" w:rsidR="00264DA8" w:rsidRPr="00F11169">
      <w:r w:rsidRPr="00F11169">
        <w:t xml:space="preserve">u prostorijama Trgovačkog suda u Zagrebu, Petrinjska 8, soba broj </w:t>
      </w:r>
      <w:r w:rsidR="0057170B" w:rsidRPr="00F11169">
        <w:t>89/II (ulična zgrada).</w:t>
      </w:r>
    </w:p>
    <w:p w:rsidRDefault="00264DA8" w:rsidP="00A01CD9" w:rsidR="00264DA8" w:rsidRPr="00F11169">
      <w:r w:rsidRPr="00F11169">
        <w:tab/>
        <w:t>II</w:t>
      </w:r>
      <w:r w:rsidRPr="00F11169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F11169"/>
    <w:p w:rsidRDefault="00264DA8" w:rsidP="00A01CD9" w:rsidR="00264DA8" w:rsidRPr="00F11169">
      <w:r w:rsidRPr="00F11169">
        <w:tab/>
        <w:t xml:space="preserve">U Zagrebu, </w:t>
      </w:r>
      <w:r w:rsidR="00F34E4D">
        <w:t xml:space="preserve">17. svibnja 2017. </w:t>
      </w:r>
    </w:p>
    <w:p w:rsidRDefault="00264DA8" w:rsidP="00A01CD9" w:rsidR="00264DA8" w:rsidRPr="00F11169"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  <w:t xml:space="preserve">STEČAJNI SUDAC </w:t>
      </w:r>
    </w:p>
    <w:p w:rsidRDefault="00264DA8" w:rsidP="00A01CD9" w:rsidR="00264DA8" w:rsidRPr="00F11169"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  <w:t>Nada K</w:t>
      </w:r>
      <w:r w:rsidR="00F6325E" w:rsidRPr="00F11169">
        <w:t>raljić</w:t>
      </w:r>
      <w:r w:rsidR="008D6D77">
        <w:t>,v.r.</w:t>
      </w:r>
    </w:p>
    <w:p w:rsidRDefault="00F6325E" w:rsidP="00A01CD9" w:rsidR="00F6325E" w:rsidRPr="00F11169"/>
    <w:p w:rsidRDefault="00F6325E" w:rsidP="00A01CD9" w:rsidR="00F6325E" w:rsidRPr="00F11169"/>
    <w:p w:rsidRDefault="008D6D77" w:rsidR="008D6D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D6D77" w:rsidP="008D6D77" w:rsidR="008D6D77">
      <w:pPr>
        <w:ind w:firstLine="708" w:left="5664"/>
      </w:pPr>
      <w:r>
        <w:t>Vinka Mihalinčić</w:t>
      </w:r>
    </w:p>
    <w:p w:rsidRDefault="00233DB9" w:rsidP="00A01CD9" w:rsidR="00233DB9" w:rsidRPr="00F11169"/>
    <w:p w:rsidRDefault="00233DB9" w:rsidP="00A01CD9" w:rsidR="00233DB9" w:rsidRPr="00F11169"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</w:r>
      <w:r w:rsidRPr="00F11169">
        <w:tab/>
        <w:t xml:space="preserve"> </w:t>
      </w:r>
    </w:p>
    <w:p w:rsidRDefault="00264DA8" w:rsidP="00A01CD9" w:rsidR="00264DA8" w:rsidRPr="00F11169"/>
    <w:p w:rsidRDefault="00264DA8" w:rsidP="00264DA8" w:rsidR="00264DA8" w:rsidRPr="00F11169">
      <w:pPr>
        <w:ind w:left="360"/>
      </w:pPr>
      <w:r w:rsidRPr="00F11169">
        <w:t xml:space="preserve"> </w:t>
      </w:r>
    </w:p>
    <w:sectPr w:rsidR="00264DA8" w:rsidRPr="00F111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25B9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4358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1535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078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0774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12E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77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1D11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3EFF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169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34E4D"/>
    <w:rsid w:val="00F4173B"/>
    <w:rsid w:val="00F435E7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34E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4E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34E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4E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St-707/2012-120</izvorni_sadrzaj>
    <derivirana_varijabla naziv="DomainObject.Oznaka_1">St-707/2012-120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St-707/2012</izvorni_sadrzaj>
    <derivirana_varijabla naziv="DomainObject.Predmet.OznakaBroj_1">St-707/2012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MONT d.o.o.</izvorni_sadrzaj>
    <derivirana_varijabla naziv="DomainObject.Predmet.ProtustrankaFormated_1">  ENERGO MONT d.o.o.</derivirana_varijabla>
  </DomainObject.Predmet.ProtustrankaFormated>
  <DomainObject.Predmet.ProtustrankaFormatedOIB>
    <izvorni_sadrzaj>  ENERGO MONT d.o.o., OIB 34674435961</izvorni_sadrzaj>
    <derivirana_varijabla naziv="DomainObject.Predmet.ProtustrankaFormatedOIB_1">  ENERGO MONT d.o.o., OIB 34674435961</derivirana_varijabla>
  </DomainObject.Predmet.ProtustrankaFormatedOIB>
  <DomainObject.Predmet.ProtustrankaFormatedWithAdress>
    <izvorni_sadrzaj> ENERGO MONT d.o.o., LANIŠTE 1/g, 10000 Zagreb</izvorni_sadrzaj>
    <derivirana_varijabla naziv="DomainObject.Predmet.ProtustrankaFormatedWithAdress_1"> ENERGO MONT d.o.o., LANIŠTE 1/g, 10000 Zagreb</derivirana_varijabla>
  </DomainObject.Predmet.ProtustrankaFormatedWithAdress>
  <DomainObject.Predmet.ProtustrankaFormatedWithAdressOIB>
    <izvorni_sadrzaj> ENERGO MONT d.o.o., OIB 34674435961, LANIŠTE 1/g, 10000 Zagreb</izvorni_sadrzaj>
    <derivirana_varijabla naziv="DomainObject.Predmet.ProtustrankaFormatedWithAdressOIB_1"> ENERGO MONT d.o.o., OIB 34674435961, LANIŠTE 1/g, 10000 Zagreb</derivirana_varijabla>
  </DomainObject.Predmet.ProtustrankaFormatedWithAdressOIB>
  <DomainObject.Predmet.ProtustrankaWithAdress>
    <izvorni_sadrzaj>ENERGO MONT d.o.o. LANIŠTE 1/g, 10000 Zagreb</izvorni_sadrzaj>
    <derivirana_varijabla naziv="DomainObject.Predmet.ProtustrankaWithAdress_1">ENERGO MONT d.o.o. LANIŠTE 1/g, 10000 Zagreb</derivirana_varijabla>
  </DomainObject.Predmet.ProtustrankaWithAdress>
  <DomainObject.Predmet.ProtustrankaWithAdressOIB>
    <izvorni_sadrzaj>ENERGO MONT d.o.o., OIB 34674435961, LANIŠTE 1/g, 10000 Zagreb</izvorni_sadrzaj>
    <derivirana_varijabla naziv="DomainObject.Predmet.ProtustrankaWithAdressOIB_1">ENERGO MONT d.o.o., OIB 34674435961, LANIŠTE 1/g, 10000 Zagreb</derivirana_varijabla>
  </DomainObject.Predmet.ProtustrankaWithAdressOIB>
  <DomainObject.Predmet.ProtustrankaNazivFormated>
    <izvorni_sadrzaj>ENERGO MONT d.o.o.</izvorni_sadrzaj>
    <derivirana_varijabla naziv="DomainObject.Predmet.ProtustrankaNazivFormated_1">ENERGO MONT d.o.o.</derivirana_varijabla>
  </DomainObject.Predmet.ProtustrankaNazivFormated>
  <DomainObject.Predmet.ProtustrankaNazivFormatedOIB>
    <izvorni_sadrzaj>ENERGO MONT d.o.o., OIB 34674435961</izvorni_sadrzaj>
    <derivirana_varijabla naziv="DomainObject.Predmet.ProtustrankaNazivFormatedOIB_1">ENERGO MONT d.o.o., OIB 34674435961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JANJEČIĆ; VJEROVNICI; ANDREA KANCIJANIĆ; MATE MADŽAR; ALJOSA SORLI; SIMONA MOLEK</izvorni_sadrzaj>
    <derivirana_varijabla naziv="DomainObject.Predmet.StrankaFormated_1">  DAVOR JANJEČIĆ; VJEROVNICI; ANDREA KANCIJANIĆ; MATE MADŽAR; ALJOSA SORLI; SIMONA MOLEK</derivirana_varijabla>
  </DomainObject.Predmet.StrankaFormated>
  <DomainObject.Predmet.StrankaFormatedOIB>
    <izvorni_sadrzaj>  DAVOR JANJEČIĆ; VJEROVNICI; ANDREA KANCIJANIĆ; MATE MADŽAR; ALJOSA SORLI; SIMONA MOLEK, OIB 47312073575</izvorni_sadrzaj>
    <derivirana_varijabla naziv="DomainObject.Predmet.StrankaFormatedOIB_1">  DAVOR JANJEČIĆ; VJEROVNICI; ANDREA KANCIJANIĆ; MATE MADŽAR; ALJOSA SORLI; SIMONA MOLEK, OIB 47312073575</derivirana_varijabla>
  </DomainObject.Predmet.StrankaFormatedOIB>
  <DomainObject.Predmet.StrankaFormatedWithAdress>
    <izvorni_sadrzaj> DAVOR JANJEČIĆ, HORVAĆANSKA CESTA 23A, 10000 Zagreb; VJEROVNICI; ANDREA KANCIJANIĆ, D. ŠTITARA 3, 51000 Rijeka; MATE MADŽAR, STIPANOVIĆEVA 21, 10000 Zagreb; ALJOSA SORLI, UL. V. PILONA 058, AJDOVŠČINA; SIMONA MOLEK, PRUŠNIKOVA UL. 2, LJUBLJANA</izvorni_sadrzaj>
    <derivirana_varijabla naziv="DomainObject.Predmet.StrankaFormatedWithAdress_1"> DAVOR JANJEČIĆ, HORVAĆANSKA CESTA 23A, 10000 Zagreb; VJEROVNICI; ANDREA KANCIJANIĆ, D. ŠTITARA 3, 51000 Rijeka; MATE MADŽAR, STIPANOVIĆEVA 21, 10000 Zagreb; ALJOSA SORLI, UL. V. PILONA 058, AJDOVŠČINA; SIMONA MOLEK, PRUŠNIKOVA UL. 2, LJUBLJANA</derivirana_varijabla>
  </DomainObject.Predmet.StrankaFormatedWithAdress>
  <DomainObject.Predmet.StrankaFormatedWithAdressOIB>
    <izvorni_sadrzaj> DAVOR JANJEČIĆ, HORVAĆANSKA CESTA 23A, 10000 Zagreb; VJEROVNICI; ANDREA KANCIJANIĆ, D. ŠTITARA 3, 51000 Rijeka; MATE MADŽAR, STIPANOVIĆEVA 21, 10000 Zagreb; ALJOSA SORLI, UL. V. PILONA 058, AJDOVŠČINA; SIMONA MOLEK, OIB 47312073575, PRUŠNIKOVA UL. 2, LJUBLJANA</izvorni_sadrzaj>
    <derivirana_varijabla naziv="DomainObject.Predmet.StrankaFormatedWithAdressOIB_1"> DAVOR JANJEČIĆ, HORVAĆANSKA CESTA 23A, 10000 Zagreb; VJEROVNICI; ANDREA KANCIJANIĆ, D. ŠTITARA 3, 51000 Rijeka; MATE MADŽAR, STIPANOVIĆEVA 21, 10000 Zagreb; ALJOSA SORLI, UL. V. PILONA 058, AJDOVŠČINA; SIMONA MOLEK, OIB 47312073575, PRUŠNIKOVA UL. 2, LJUBLJANA</derivirana_varijabla>
  </DomainObject.Predmet.StrankaFormatedWithAdressOIB>
  <DomainObject.Predmet.StrankaWithAdress>
    <izvorni_sadrzaj>DAVOR JANJEČIĆ HORVAĆANSKA CESTA 23A,10000 Zagreb,VJEROVNICI ,ANDREA KANCIJANIĆ D. ŠTITARA 3,51000 Rijeka,MATE MADŽAR STIPANOVIĆEVA 21,10000 Zagreb,ALJOSA SORLI UL. V. PILONA 058,AJDOVŠČINA,SIMONA MOLEK PRUŠNIKOVA UL. 2,LJUBLJANA</izvorni_sadrzaj>
    <derivirana_varijabla naziv="DomainObject.Predmet.StrankaWithAdress_1">DAVOR JANJEČIĆ HORVAĆANSKA CESTA 23A,10000 Zagreb,VJEROVNICI ,ANDREA KANCIJANIĆ D. ŠTITARA 3,51000 Rijeka,MATE MADŽAR STIPANOVIĆEVA 21,10000 Zagreb,ALJOSA SORLI UL. V. PILONA 058,AJDOVŠČINA,SIMONA MOLEK PRUŠNIKOVA UL. 2,LJUBLJANA</derivirana_varijabla>
  </DomainObject.Predmet.StrankaWithAdress>
  <DomainObject.Predmet.StrankaWithAdressOIB>
    <izvorni_sadrzaj>DAVOR JANJEČIĆ, HORVAĆANSKA CESTA 23A,10000 Zagreb,VJEROVNICI,ANDREA KANCIJANIĆ, D. ŠTITARA 3,51000 Rijeka,MATE MADŽAR, STIPANOVIĆEVA 21,10000 Zagreb,ALJOSA SORLI, UL. V. PILONA 058,AJDOVŠČINA,SIMONA MOLEK, OIB 47312073575, PRUŠNIKOVA UL. 2,LJUBLJANA</izvorni_sadrzaj>
    <derivirana_varijabla naziv="DomainObject.Predmet.StrankaWithAdressOIB_1">DAVOR JANJEČIĆ, HORVAĆANSKA CESTA 23A,10000 Zagreb,VJEROVNICI,ANDREA KANCIJANIĆ, D. ŠTITARA 3,51000 Rijeka,MATE MADŽAR, STIPANOVIĆEVA 21,10000 Zagreb,ALJOSA SORLI, UL. V. PILONA 058,AJDOVŠČINA,SIMONA MOLEK, OIB 47312073575, PRUŠNIKOVA UL. 2,LJUBLJANA</derivirana_varijabla>
  </DomainObject.Predmet.StrankaWithAdressOIB>
  <DomainObject.Predmet.StrankaNazivFormated>
    <izvorni_sadrzaj>DAVOR JANJEČIĆ,VJEROVNICI,ANDREA KANCIJANIĆ,MATE MADŽAR,ALJOSA SORLI,SIMONA MOLEK</izvorni_sadrzaj>
    <derivirana_varijabla naziv="DomainObject.Predmet.StrankaNazivFormated_1">DAVOR JANJEČIĆ,VJEROVNICI,ANDREA KANCIJANIĆ,MATE MADŽAR,ALJOSA SORLI,SIMONA MOLEK</derivirana_varijabla>
  </DomainObject.Predmet.StrankaNazivFormated>
  <DomainObject.Predmet.StrankaNazivFormatedOIB>
    <izvorni_sadrzaj>DAVOR JANJEČIĆ,VJEROVNICI,ANDREA KANCIJANIĆ,MATE MADŽAR,ALJOSA SORLI,SIMONA MOLEK, OIB 47312073575</izvorni_sadrzaj>
    <derivirana_varijabla naziv="DomainObject.Predmet.StrankaNazivFormatedOIB_1">DAVOR JANJEČIĆ,VJEROVNICI,ANDREA KANCIJANIĆ,MATE MADŽAR,ALJOSA SORLI,SIMONA MOLEK, OIB 47312073575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DAVOR JANJEČIĆ</item>
      <item>VJEROVNICI</item>
      <item>ANDREA KANCIJANIĆ</item>
      <item>MATE MADŽAR</item>
      <item>ALJOSA SORLI</item>
      <item>SIMONA MOLEK</item>
    </izvorni_sadrzaj>
    <derivirana_varijabla naziv="DomainObject.Predmet.StrankaListFormated_1">
      <item>DAVOR JANJEČIĆ</item>
      <item>VJEROVNICI</item>
      <item>ANDREA KANCIJANIĆ</item>
      <item>MATE MADŽAR</item>
      <item>ALJOSA SORLI</item>
      <item>SIMONA MOLEK</item>
    </derivirana_varijabla>
  </DomainObject.Predmet.StrankaListFormated>
  <DomainObject.Predmet.StrankaListFormatedOIB>
    <izvorni_sadrzaj>
      <item>DAVOR JANJEČIĆ</item>
      <item>VJEROVNICI</item>
      <item>ANDREA KANCIJANIĆ</item>
      <item>MATE MADŽAR</item>
      <item>ALJOSA SORLI</item>
      <item>SIMONA MOLEK, OIB 47312073575</item>
    </izvorni_sadrzaj>
    <derivirana_varijabla naziv="DomainObject.Predmet.StrankaListFormatedOIB_1">
      <item>DAVOR JANJEČIĆ</item>
      <item>VJEROVNICI</item>
      <item>ANDREA KANCIJANIĆ</item>
      <item>MATE MADŽAR</item>
      <item>ALJOSA SORLI</item>
      <item>SIMONA MOLEK, OIB 47312073575</item>
    </derivirana_varijabla>
  </DomainObject.Predmet.StrankaListFormatedOIB>
  <DomainObject.Predmet.StrankaListFormatedWithAdress>
    <izvorni_sadrzaj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PRUŠNIKOVA UL. 2, LJUBLJANA</item>
    </izvorni_sadrzaj>
    <derivirana_varijabla naziv="DomainObject.Predmet.StrankaListFormatedWithAdress_1"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PRUŠNIKOVA UL. 2, LJUBLJANA</item>
    </derivirana_varijabla>
  </DomainObject.Predmet.StrankaListFormatedWithAdress>
  <DomainObject.Predmet.StrankaListFormatedWithAdressOIB>
    <izvorni_sadrzaj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OIB 47312073575, PRUŠNIKOVA UL. 2, LJUBLJANA</item>
    </izvorni_sadrzaj>
    <derivirana_varijabla naziv="DomainObject.Predmet.StrankaListFormatedWithAdressOIB_1"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OIB 47312073575, PRUŠNIKOVA UL. 2, LJUBLJANA</item>
    </derivirana_varijabla>
  </DomainObject.Predmet.StrankaListFormatedWithAdressOIB>
  <DomainObject.Predmet.StrankaListNazivFormated>
    <izvorni_sadrzaj>
      <item>DAVOR JANJEČIĆ</item>
      <item>VJEROVNICI</item>
      <item>ANDREA KANCIJANIĆ</item>
      <item>MATE MADŽAR</item>
      <item>ALJOSA SORLI</item>
      <item>SIMONA MOLEK</item>
    </izvorni_sadrzaj>
    <derivirana_varijabla naziv="DomainObject.Predmet.StrankaListNazivFormated_1">
      <item>DAVOR JANJEČIĆ</item>
      <item>VJEROVNICI</item>
      <item>ANDREA KANCIJANIĆ</item>
      <item>MATE MADŽAR</item>
      <item>ALJOSA SORLI</item>
      <item>SIMONA MOLEK</item>
    </derivirana_varijabla>
  </DomainObject.Predmet.StrankaListNazivFormated>
  <DomainObject.Predmet.StrankaListNazivFormatedOIB>
    <izvorni_sadrzaj>
      <item>DAVOR JANJEČIĆ</item>
      <item>VJEROVNICI</item>
      <item>ANDREA KANCIJANIĆ</item>
      <item>MATE MADŽAR</item>
      <item>ALJOSA SORLI</item>
      <item>SIMONA MOLEK, OIB 47312073575</item>
    </izvorni_sadrzaj>
    <derivirana_varijabla naziv="DomainObject.Predmet.StrankaListNazivFormatedOIB_1">
      <item>DAVOR JANJEČIĆ</item>
      <item>VJEROVNICI</item>
      <item>ANDREA KANCIJANIĆ</item>
      <item>MATE MADŽAR</item>
      <item>ALJOSA SORLI</item>
      <item>SIMONA MOLEK, OIB 47312073575</item>
    </derivirana_varijabla>
  </DomainObject.Predmet.StrankaListNazivFormatedOIB>
  <DomainObject.Predmet.ProtuStrankaListFormated>
    <izvorni_sadrzaj>
      <item>ENERGO MONT d.o.o.</item>
    </izvorni_sadrzaj>
    <derivirana_varijabla naziv="DomainObject.Predmet.ProtuStrankaListFormated_1">
      <item>ENERGO MONT d.o.o.</item>
    </derivirana_varijabla>
  </DomainObject.Predmet.ProtuStrankaListFormated>
  <DomainObject.Predmet.ProtuStrankaListFormatedOIB>
    <izvorni_sadrzaj>
      <item>ENERGO MONT d.o.o., OIB 34674435961</item>
    </izvorni_sadrzaj>
    <derivirana_varijabla naziv="DomainObject.Predmet.ProtuStrankaListFormatedOIB_1">
      <item>ENERGO MONT d.o.o., OIB 34674435961</item>
    </derivirana_varijabla>
  </DomainObject.Predmet.ProtuStrankaListFormatedOIB>
  <DomainObject.Predmet.ProtuStrankaListFormatedWithAdress>
    <izvorni_sadrzaj>
      <item>ENERGO MONT d.o.o., LANIŠTE 1/g, 10000 Zagreb</item>
    </izvorni_sadrzaj>
    <derivirana_varijabla naziv="DomainObject.Predmet.ProtuStrankaListFormatedWithAdress_1">
      <item>ENERGO MONT d.o.o., LANIŠTE 1/g, 10000 Zagreb</item>
    </derivirana_varijabla>
  </DomainObject.Predmet.ProtuStrankaListFormatedWithAdress>
  <DomainObject.Predmet.ProtuStrankaListFormatedWithAdressOIB>
    <izvorni_sadrzaj>
      <item>ENERGO MONT d.o.o., OIB 34674435961, LANIŠTE 1/g, 10000 Zagreb</item>
    </izvorni_sadrzaj>
    <derivirana_varijabla naziv="DomainObject.Predmet.ProtuStrankaListFormatedWithAdressOIB_1">
      <item>ENERGO MONT d.o.o., OIB 34674435961, LANIŠTE 1/g, 10000 Zagreb</item>
    </derivirana_varijabla>
  </DomainObject.Predmet.ProtuStrankaListFormatedWithAdressOIB>
  <DomainObject.Predmet.ProtuStrankaListNazivFormated>
    <izvorni_sadrzaj>
      <item>ENERGO MONT d.o.o.</item>
    </izvorni_sadrzaj>
    <derivirana_varijabla naziv="DomainObject.Predmet.ProtuStrankaListNazivFormated_1">
      <item>ENERGO MONT d.o.o.</item>
    </derivirana_varijabla>
  </DomainObject.Predmet.ProtuStrankaListNazivFormated>
  <DomainObject.Predmet.ProtuStrankaListNazivFormatedOIB>
    <izvorni_sadrzaj>
      <item>ENERGO MONT d.o.o., OIB 34674435961</item>
    </izvorni_sadrzaj>
    <derivirana_varijabla naziv="DomainObject.Predmet.ProtuStrankaListNazivFormatedOIB_1">
      <item>ENERGO MONT d.o.o., OIB 34674435961</item>
    </derivirana_varijabla>
  </DomainObject.Predmet.ProtuStrankaListNazivFormatedOIB>
  <DomainObject.Predmet.OstaliListFormated>
    <izvorni_sadrzaj>
      <item>Mirjana Zuzija</item>
      <item>VJEROVNICI</item>
      <item>ZAGREBAČKA BANKA d.d.</item>
    </izvorni_sadrzaj>
    <derivirana_varijabla naziv="DomainObject.Predmet.OstaliListFormated_1">
      <item>Mirjana Zuzija</item>
      <item>VJEROVNICI</item>
      <item>ZAGREBAČKA BANKA d.d.</item>
    </derivirana_varijabla>
  </DomainObject.Predmet.OstaliListFormated>
  <DomainObject.Predmet.OstaliListFormatedOIB>
    <izvorni_sadrzaj>
      <item>Mirjana Zuzija, OIB 26497768352</item>
      <item>VJEROVNICI</item>
      <item>ZAGREBAČKA BANKA d.d.</item>
    </izvorni_sadrzaj>
    <derivirana_varijabla naziv="DomainObject.Predmet.OstaliListFormatedOIB_1">
      <item>Mirjana Zuzija, OIB 26497768352</item>
      <item>VJEROVNICI</item>
      <item>ZAGREBAČKA BANKA d.d.</item>
    </derivirana_varijabla>
  </DomainObject.Predmet.OstaliListFormatedOIB>
  <DomainObject.Predmet.OstaliListFormatedWithAdress>
    <izvorni_sadrzaj>
      <item>Mirjana Zuzija, SLAVKA KOLARA 25, 10410 Velika Gorica</item>
      <item>VJEROVNICI</item>
      <item>ZAGREBAČKA BANKA d.d., PAROMLINSKA 2, 10000 Zagreb</item>
    </izvorni_sadrzaj>
    <derivirana_varijabla naziv="DomainObject.Predmet.OstaliListFormatedWithAdress_1">
      <item>Mirjana Zuzija, SLAVKA KOLARA 25, 10410 Velika Gorica</item>
      <item>VJEROVNICI</item>
      <item>ZAGREBAČKA BANKA d.d., PAROMLINSKA 2,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VJEROVNICI</item>
      <item>ZAGREBAČKA BANKA d.d., PAROMLINSKA 2, 10000 Zagreb</item>
    </izvorni_sadrzaj>
    <derivirana_varijabla naziv="DomainObject.Predmet.OstaliListFormatedWithAdressOIB_1">
      <item>Mirjana Zuzija, OIB 26497768352, SLAVKA KOLARA 25, 10410 Velika Gorica</item>
      <item>VJEROVNICI</item>
      <item>ZAGREBAČKA BANKA d.d., PAROMLINSKA 2, 10000 Zagreb</item>
    </derivirana_varijabla>
  </DomainObject.Predmet.OstaliListFormatedWithAdressOIB>
  <DomainObject.Predmet.OstaliListNazivFormated>
    <izvorni_sadrzaj>
      <item>Mirjana Zuzija</item>
      <item>VJEROVNICI</item>
      <item>ZAGREBAČKA BANKA d.d.</item>
    </izvorni_sadrzaj>
    <derivirana_varijabla naziv="DomainObject.Predmet.OstaliListNazivFormated_1">
      <item>Mirjana Zuzija</item>
      <item>VJEROVNICI</item>
      <item>ZAGREBAČKA BANKA d.d.</item>
    </derivirana_varijabla>
  </DomainObject.Predmet.OstaliListNazivFormated>
  <DomainObject.Predmet.OstaliListNazivFormatedOIB>
    <izvorni_sadrzaj>
      <item>Mirjana Zuzija, OIB 26497768352</item>
      <item>VJEROVNICI</item>
      <item>ZAGREBAČKA BANKA d.d.</item>
    </izvorni_sadrzaj>
    <derivirana_varijabla naziv="DomainObject.Predmet.OstaliListNazivFormatedOIB_1">
      <item>Mirjana Zuzija, OIB 26497768352</item>
      <item>VJEROVNICI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St-707/2012-120</izvorni_sadrzaj>
    <derivirana_varijabla naziv="DomainObject.PoslovniBrojDokumenta_1">St-707/2012-120</derivirana_varijabla>
  </DomainObject.PoslovniBrojDokumenta>
  <DomainObject.Predmet.StrankaIDrugi>
    <izvorni_sadrzaj>DAVOR JANJEČIĆ i dr.</izvorni_sadrzaj>
    <derivirana_varijabla naziv="DomainObject.Predmet.StrankaIDrugi_1">DAVOR JANJEČIĆ i dr.</derivirana_varijabla>
  </DomainObject.Predmet.StrankaIDrugi>
  <DomainObject.Predmet.ProtustrankaIDrugi>
    <izvorni_sadrzaj>ENERGO MONT d.o.o.</izvorni_sadrzaj>
    <derivirana_varijabla naziv="DomainObject.Predmet.ProtustrankaIDrugi_1">ENERGO MONT d.o.o.</derivirana_varijabla>
  </DomainObject.Predmet.ProtustrankaIDrugi>
  <DomainObject.Predmet.StrankaIDrugiAdressOIB>
    <izvorni_sadrzaj>DAVOR JANJEČIĆ, HORVAĆANSKA CESTA 23A, 10000 Zagreb i dr.</izvorni_sadrzaj>
    <derivirana_varijabla naziv="DomainObject.Predmet.StrankaIDrugiAdressOIB_1">DAVOR JANJEČIĆ, HORVAĆANSKA CESTA 23A, 10000 Zagreb i dr.</derivirana_varijabla>
  </DomainObject.Predmet.StrankaIDrugiAdressOIB>
  <DomainObject.Predmet.ProtustrankaIDrugiAdressOIB>
    <izvorni_sadrzaj>ENERGO MONT d.o.o., OIB 34674435961, LANIŠTE 1/g, 10000 Zagreb</izvorni_sadrzaj>
    <derivirana_varijabla naziv="DomainObject.Predmet.ProtustrankaIDrugiAdressOIB_1">ENERGO MONT d.o.o., OIB 34674435961, LANIŠTE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JANJEČIĆ</item>
      <item>ENERGO MONT d.o.o.</item>
      <item>Mirjana Zuzija</item>
      <item>VJEROVNICI</item>
      <item>VJEROVNICI</item>
      <item>ZAGREBAČKA BANKA d.d.</item>
      <item>ANDREA KANCIJANIĆ</item>
      <item>MATE MADŽAR</item>
      <item>ALJOSA SORLI</item>
      <item>SIMONA MOLEK</item>
    </izvorni_sadrzaj>
    <derivirana_varijabla naziv="DomainObject.Predmet.SudioniciListNaziv_1">
      <item>DAVOR JANJEČIĆ</item>
      <item>ENERGO MONT d.o.o.</item>
      <item>Mirjana Zuzija</item>
      <item>VJEROVNICI</item>
      <item>VJEROVNICI</item>
      <item>ZAGREBAČKA BANKA d.d.</item>
      <item>ANDREA KANCIJANIĆ</item>
      <item>MATE MADŽAR</item>
      <item>ALJOSA SORLI</item>
      <item>SIMONA MOLEK</item>
    </derivirana_varijabla>
  </DomainObject.Predmet.SudioniciListNaziv>
  <DomainObject.Predmet.SudioniciListAdressOIB>
    <izvorni_sadrzaj>
      <item>DAVOR JANJEČIĆ, HORVAĆANSKA CESTA 23A,10000 Zagreb</item>
      <item>ENERGO MONT d.o.o., OIB 34674435961, LANIŠTE 1/g,10000 Zagreb</item>
      <item>Mirjana Zuzija, OIB 26497768352, SLAVKA KOLARA 25,10410 Velika Gorica</item>
      <item>VJEROVNICI</item>
      <item>VJEROVNICI</item>
      <item>ZAGREBAČKA BANKA d.d., PAROMLINSKA 2,10000 Zagreb</item>
      <item>ANDREA KANCIJANIĆ, D. ŠTITARA 3,51000 Rijeka</item>
      <item>MATE MADŽAR, STIPANOVIĆEVA 21,10000 Zagreb</item>
      <item>ALJOSA SORLI, UL. V. PILONA 058,AJDOVŠČINA</item>
      <item>SIMONA MOLEK, OIB 47312073575, PRUŠNIKOVA UL. 2,LJUBLJANA</item>
    </izvorni_sadrzaj>
    <derivirana_varijabla naziv="DomainObject.Predmet.SudioniciListAdressOIB_1">
      <item>DAVOR JANJEČIĆ, HORVAĆANSKA CESTA 23A,10000 Zagreb</item>
      <item>ENERGO MONT d.o.o., OIB 34674435961, LANIŠTE 1/g,10000 Zagreb</item>
      <item>Mirjana Zuzija, OIB 26497768352, SLAVKA KOLARA 25,10410 Velika Gorica</item>
      <item>VJEROVNICI</item>
      <item>VJEROVNICI</item>
      <item>ZAGREBAČKA BANKA d.d., PAROMLINSKA 2,10000 Zagreb</item>
      <item>ANDREA KANCIJANIĆ, D. ŠTITARA 3,51000 Rijeka</item>
      <item>MATE MADŽAR, STIPANOVIĆEVA 21,10000 Zagreb</item>
      <item>ALJOSA SORLI, UL. V. PILONA 058,AJDOVŠČINA</item>
      <item>SIMONA MOLEK, OIB 47312073575, PRUŠNIKOVA UL. 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34674435961</item>
      <item>, OIB 26497768352</item>
      <item>, OIB null</item>
      <item>, OIB null</item>
      <item>, OIB null</item>
      <item>, OIB null</item>
      <item>, OIB null</item>
      <item>, OIB null</item>
      <item>, OIB 47312073575</item>
    </izvorni_sadrzaj>
    <derivirana_varijabla naziv="DomainObject.Predmet.SudioniciListNazivOIB_1">
      <item>, OIB null</item>
      <item>, OIB 34674435961</item>
      <item>, OIB 26497768352</item>
      <item>, OIB null</item>
      <item>, OIB null</item>
      <item>, OIB null</item>
      <item>, OIB null</item>
      <item>, OIB null</item>
      <item>, OIB null</item>
      <item>, OIB 47312073575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706</properties:Characters>
  <properties:Lines>32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2017-05-17T08:15:00Z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2017-05-17T08:20:00Z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St-707/2012-120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