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2b70" w14:paraId="7dd2b70" w:rsidRDefault="00AE649C" w:rsidP="00EC75B5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EC75B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75B5" w:rsidP="00EC75B5" w:rsidR="00EC75B5">
      <w:pPr>
        <w:spacing w:after="0"/>
        <w:outlineLvl w:val="0"/>
      </w:pPr>
      <w:r>
        <w:t>REPUBLIKA HRVATSKA</w:t>
      </w:r>
    </w:p>
    <w:p w:rsidRDefault="00EC75B5" w:rsidP="00EC75B5" w:rsidR="00EC75B5">
      <w:pPr>
        <w:spacing w:after="0"/>
        <w:outlineLvl w:val="0"/>
      </w:pPr>
      <w:r>
        <w:t>TRGOVAČKI SUD U VARAŽDINU</w:t>
      </w:r>
    </w:p>
    <w:p w:rsidRDefault="00EC75B5" w:rsidP="00EC75B5" w:rsidR="00EC75B5">
      <w:pPr>
        <w:spacing w:after="0"/>
        <w:jc w:val="center"/>
      </w:pPr>
    </w:p>
    <w:p w:rsidRDefault="00EC75B5" w:rsidP="00EC75B5" w:rsidR="00EC75B5">
      <w:pPr>
        <w:spacing w:after="0"/>
        <w:jc w:val="center"/>
      </w:pPr>
    </w:p>
    <w:p w:rsidRDefault="00EC75B5" w:rsidP="00EC75B5" w:rsidR="00EC75B5">
      <w:pPr>
        <w:spacing w:after="0"/>
        <w:jc w:val="center"/>
      </w:pPr>
    </w:p>
    <w:p w:rsidRDefault="00EC75B5" w:rsidP="00EC75B5" w:rsidR="00EC75B5">
      <w:pPr>
        <w:spacing w:after="0"/>
        <w:jc w:val="center"/>
      </w:pPr>
    </w:p>
    <w:p w:rsidRDefault="00EC75B5" w:rsidP="00EC75B5" w:rsidR="00EC75B5">
      <w:pPr>
        <w:spacing w:after="0"/>
        <w:jc w:val="both"/>
      </w:pPr>
      <w:r>
        <w:tab/>
        <w:t>Trgovački sud u Varaždinu po sudskoj savjetnici toga suda, Martini Mašić, u predmetu u povodu zahtjeva Financijske agencije Regionalni centar Zagreb, Podružnica Varaždin, Augusta Cesarca 2, Varaždin, za pokretanje skraćenog stečajnog postupka protiv dužnika MOZAIK GRANIT-MRAMOR d.o.o. Štrukovec 140, Štrukovec, OIB: 61036109417, dana 14. srpnja 2017. godine temeljem čl. 430. Stečajnog zakona ("Narodne novine" 71/15, u daljnjem tekstu SZ) objavljuje slijedeći</w:t>
      </w:r>
    </w:p>
    <w:p w:rsidRDefault="00EC75B5" w:rsidP="00EC75B5" w:rsidR="00EC75B5">
      <w:pPr>
        <w:spacing w:after="0"/>
        <w:jc w:val="both"/>
      </w:pPr>
    </w:p>
    <w:p w:rsidRDefault="00EC75B5" w:rsidP="00EC75B5" w:rsidR="00EC75B5">
      <w:pPr>
        <w:spacing w:after="0"/>
        <w:jc w:val="center"/>
      </w:pPr>
      <w:r>
        <w:t xml:space="preserve">O G L A S </w:t>
      </w:r>
    </w:p>
    <w:p w:rsidRDefault="00EC75B5" w:rsidP="00EC75B5" w:rsidR="00EC75B5">
      <w:pPr>
        <w:spacing w:after="0"/>
        <w:jc w:val="both"/>
      </w:pPr>
    </w:p>
    <w:p w:rsidRDefault="00EC75B5" w:rsidP="00EC75B5" w:rsidR="00EC75B5">
      <w:pPr>
        <w:spacing w:after="0"/>
        <w:ind w:hanging="705" w:left="705"/>
        <w:jc w:val="both"/>
      </w:pPr>
      <w:r>
        <w:t>I</w:t>
      </w:r>
      <w:r>
        <w:tab/>
        <w:t>Utvrđuje se da ukupni iznos evidentiranog duga dužnika MOZAIK GRANIT-MRAMOR d.o.o. Štrukovec 140, Štrukovec, OIB: 61036109417, iznosi 125.228,34 kn.</w:t>
      </w:r>
    </w:p>
    <w:p w:rsidRDefault="00EC75B5" w:rsidP="00EC75B5" w:rsidR="00EC75B5">
      <w:pPr>
        <w:spacing w:after="0"/>
        <w:jc w:val="both"/>
      </w:pPr>
    </w:p>
    <w:p w:rsidRDefault="00EC75B5" w:rsidP="00EC75B5" w:rsidR="00EC75B5">
      <w:pPr>
        <w:spacing w:after="0"/>
        <w:ind w:hanging="705" w:left="705"/>
        <w:jc w:val="both"/>
      </w:pPr>
      <w:r>
        <w:t>II</w:t>
      </w:r>
      <w:r>
        <w:tab/>
        <w:t>Poziva se direktor dužnika Ivan Oletić, Donji Koncovčak 71/A, Donji Koncovčak, OIB. 60112000202,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EC75B5" w:rsidP="00EC75B5" w:rsidR="00EC75B5">
      <w:pPr>
        <w:spacing w:after="0"/>
        <w:jc w:val="both"/>
      </w:pPr>
    </w:p>
    <w:p w:rsidRDefault="00EC75B5" w:rsidP="00EC75B5" w:rsidR="00EC75B5">
      <w:pPr>
        <w:spacing w:after="0"/>
        <w:ind w:hanging="705" w:left="705"/>
        <w:jc w:val="both"/>
      </w:pPr>
      <w:r>
        <w:t xml:space="preserve">III 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EC75B5" w:rsidP="00EC75B5" w:rsidR="00EC75B5">
      <w:pPr>
        <w:spacing w:after="0"/>
        <w:jc w:val="both"/>
      </w:pPr>
    </w:p>
    <w:p w:rsidRDefault="00EC75B5" w:rsidP="00EC75B5" w:rsidR="00EC75B5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C75B5" w:rsidP="00EC75B5" w:rsidR="00EC75B5">
      <w:pPr>
        <w:spacing w:after="0"/>
        <w:jc w:val="both"/>
      </w:pPr>
    </w:p>
    <w:p w:rsidRDefault="00EC75B5" w:rsidP="00EC75B5" w:rsidR="00EC75B5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C75B5" w:rsidP="00EC75B5" w:rsidR="00EC75B5">
      <w:pPr>
        <w:spacing w:after="0"/>
        <w:outlineLvl w:val="0"/>
      </w:pPr>
    </w:p>
    <w:p w:rsidRDefault="00EC75B5" w:rsidP="00EC75B5" w:rsidR="00EC75B5">
      <w:pPr>
        <w:spacing w:after="0"/>
        <w:outlineLvl w:val="0"/>
      </w:pPr>
    </w:p>
    <w:p w:rsidRDefault="00EC75B5" w:rsidP="00EC75B5" w:rsidR="00EC75B5">
      <w:pPr>
        <w:spacing w:after="0"/>
        <w:jc w:val="center"/>
        <w:outlineLvl w:val="0"/>
      </w:pPr>
    </w:p>
    <w:p w:rsidRDefault="00EC75B5" w:rsidP="00EC75B5" w:rsidR="00EC75B5">
      <w:pPr>
        <w:spacing w:after="0"/>
        <w:jc w:val="center"/>
        <w:outlineLvl w:val="0"/>
      </w:pPr>
    </w:p>
    <w:p w:rsidRDefault="00EC75B5" w:rsidP="00EC75B5" w:rsidR="00EC75B5">
      <w:pPr>
        <w:spacing w:after="0"/>
        <w:jc w:val="center"/>
        <w:outlineLvl w:val="0"/>
      </w:pPr>
      <w:r>
        <w:t>Obrazloženje</w:t>
      </w:r>
    </w:p>
    <w:p w:rsidRDefault="00EC75B5" w:rsidP="00EC75B5" w:rsidR="00EC75B5">
      <w:pPr>
        <w:spacing w:after="0"/>
        <w:outlineLvl w:val="0"/>
      </w:pPr>
    </w:p>
    <w:p w:rsidRDefault="00EC75B5" w:rsidP="00EC75B5" w:rsidR="00EC75B5">
      <w:pPr>
        <w:spacing w:after="0"/>
        <w:jc w:val="both"/>
        <w:outlineLvl w:val="0"/>
      </w:pPr>
      <w:r>
        <w:tab/>
        <w:t>Dana 10. srpnja 2017. godine, predlagatelj Financijska agencija, Regionalni centar Zagreb, Podružnica Varaždin podnio je prijedlog  za otvaranje skraćenog stečajnog postupka nad dužnikom, navodeći da dužnik MOZAIK GRANIT-MRAMOR d.o.o. Štrukovec 140, Štrukovec, OIB: 61036109417, na dan 6. srpnja 2017. u Očevidniku redoslijeda osnova za plaćanje ima evidentirane neizvršene osnove za plaćanje u ukupnom iznosu 125.228,34 kn, te da dužnik nema zaposlenih.</w:t>
      </w:r>
    </w:p>
    <w:p w:rsidRDefault="00EC75B5" w:rsidP="00EC75B5" w:rsidR="00EC75B5">
      <w:pPr>
        <w:spacing w:after="0"/>
        <w:jc w:val="both"/>
        <w:outlineLvl w:val="0"/>
      </w:pPr>
    </w:p>
    <w:p w:rsidRDefault="00EC75B5" w:rsidP="00EC75B5" w:rsidR="00EC75B5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EC75B5" w:rsidP="00EC75B5" w:rsidR="00EC75B5">
      <w:pPr>
        <w:spacing w:after="0"/>
        <w:jc w:val="both"/>
        <w:outlineLvl w:val="0"/>
      </w:pPr>
    </w:p>
    <w:p w:rsidRDefault="00EC75B5" w:rsidP="00EC75B5" w:rsidR="00EC75B5">
      <w:pPr>
        <w:spacing w:after="0"/>
        <w:jc w:val="center"/>
        <w:outlineLvl w:val="0"/>
      </w:pPr>
    </w:p>
    <w:p w:rsidRDefault="00EC75B5" w:rsidP="00EC75B5" w:rsidR="00EC75B5">
      <w:pPr>
        <w:spacing w:after="0"/>
        <w:jc w:val="center"/>
        <w:outlineLvl w:val="0"/>
      </w:pPr>
      <w:r>
        <w:t>U Varaždinu, 14. srpnja 2017. godine</w:t>
      </w:r>
    </w:p>
    <w:p w:rsidRDefault="00EC75B5" w:rsidP="00EC75B5" w:rsidR="00EC75B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C75B5" w:rsidP="00EC75B5" w:rsidR="00EC75B5">
      <w:pPr>
        <w:spacing w:after="0"/>
        <w:ind w:firstLine="720" w:left="3600"/>
        <w:outlineLvl w:val="0"/>
      </w:pPr>
    </w:p>
    <w:p w:rsidRDefault="00EC75B5" w:rsidP="00EC75B5" w:rsidR="00EC75B5">
      <w:pPr>
        <w:spacing w:after="0"/>
        <w:ind w:firstLine="720" w:left="3600"/>
        <w:outlineLvl w:val="0"/>
      </w:pPr>
      <w:r>
        <w:t xml:space="preserve">              </w:t>
      </w:r>
      <w:r>
        <w:tab/>
        <w:t xml:space="preserve">  Sudska savjetnica:</w:t>
      </w:r>
    </w:p>
    <w:p w:rsidRDefault="00EC75B5" w:rsidP="00EC75B5" w:rsidR="00EC75B5">
      <w:pPr>
        <w:spacing w:after="0"/>
        <w:ind w:firstLine="720" w:left="3600"/>
        <w:outlineLvl w:val="0"/>
      </w:pPr>
    </w:p>
    <w:p w:rsidRDefault="00EC75B5" w:rsidP="00EC75B5" w:rsidR="00EC75B5">
      <w:pPr>
        <w:spacing w:after="0"/>
        <w:ind w:firstLine="720" w:left="3600"/>
        <w:outlineLvl w:val="0"/>
      </w:pPr>
      <w:r>
        <w:tab/>
      </w:r>
      <w:r>
        <w:tab/>
        <w:t xml:space="preserve">   Martina Mašić</w:t>
      </w:r>
    </w:p>
    <w:p w:rsidRDefault="00EC75B5" w:rsidP="00EC75B5" w:rsidR="00EC75B5">
      <w:pPr>
        <w:spacing w:after="0"/>
        <w:ind w:firstLine="720" w:left="3600"/>
        <w:outlineLvl w:val="0"/>
      </w:pPr>
      <w:r>
        <w:tab/>
      </w:r>
    </w:p>
    <w:p w:rsidRDefault="00EC75B5" w:rsidP="00EC75B5" w:rsidR="00EC75B5">
      <w:pPr>
        <w:spacing w:after="0"/>
        <w:ind w:firstLine="720" w:left="3600"/>
        <w:jc w:val="center"/>
        <w:outlineLvl w:val="0"/>
      </w:pPr>
    </w:p>
    <w:p w:rsidRDefault="00EC75B5" w:rsidP="00EC75B5" w:rsidR="00EC75B5">
      <w:pPr>
        <w:spacing w:after="0"/>
        <w:outlineLvl w:val="0"/>
      </w:pPr>
    </w:p>
    <w:p w:rsidRDefault="00EC75B5" w:rsidP="00EC75B5" w:rsidR="00EC75B5">
      <w:pPr>
        <w:spacing w:after="0"/>
        <w:outlineLvl w:val="0"/>
      </w:pPr>
      <w:r>
        <w:t>DNA:</w:t>
      </w:r>
    </w:p>
    <w:p w:rsidRDefault="00EC75B5" w:rsidP="00EC75B5" w:rsidR="00EC75B5">
      <w:pPr>
        <w:spacing w:after="0"/>
        <w:outlineLvl w:val="0"/>
      </w:pPr>
      <w:r>
        <w:t>- e-Oglasna ploča suda</w:t>
      </w:r>
    </w:p>
    <w:p w:rsidRDefault="00EC75B5" w:rsidP="00EC75B5" w:rsidR="00EC75B5">
      <w:pPr>
        <w:spacing w:after="0"/>
        <w:outlineLvl w:val="0"/>
      </w:pPr>
    </w:p>
    <w:p w:rsidRDefault="00EC75B5" w:rsidP="00EC75B5" w:rsidR="00EC75B5">
      <w:pPr>
        <w:spacing w:after="0"/>
      </w:pPr>
    </w:p>
    <w:p w:rsidRDefault="00EC75B5" w:rsidP="00EC75B5" w:rsidR="00EC75B5">
      <w:pPr>
        <w:spacing w:after="0"/>
      </w:pPr>
    </w:p>
    <w:p w:rsidRDefault="00EC75B5" w:rsidP="00EC75B5" w:rsidR="00EC75B5">
      <w:pPr>
        <w:spacing w:after="0"/>
      </w:pPr>
    </w:p>
    <w:p w:rsidRDefault="00EC75B5" w:rsidP="00EC75B5" w:rsidR="00EC75B5">
      <w:pPr>
        <w:spacing w:after="0"/>
        <w:rPr>
          <w:sz w:val="22"/>
          <w:szCs w:val="22"/>
        </w:rPr>
      </w:pPr>
    </w:p>
    <w:p w:rsidRDefault="00AE649C" w:rsidP="00EC75B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5B5" w:rsidR="008333A9">
    <w:pPr>
      <w:pStyle w:val="Zaglavlje"/>
    </w:pPr>
    <w:r>
      <w:rPr>
        <w:rStyle w:val="PozadinaSvijetloCrvena"/>
        <w:shd w:fill="auto" w:color="auto" w:val="clear"/>
      </w:rPr>
      <w:t>Poslovni broj. 9 St-381/17-3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5B5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7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St-381/2017-3</izvorni_sadrzaj>
    <derivirana_varijabla naziv="DomainObject.Oznaka_1">St-381/2017-3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St-381/2017</izvorni_sadrzaj>
    <derivirana_varijabla naziv="DomainObject.Predmet.OznakaBroj_1">St-381/2017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MOZAIK GRANIT-MRAMOR društvo s ograničenom odgovornošću za završne radove u graditeljstvu</izvorni_sadrzaj>
    <derivirana_varijabla naziv="DomainObject.Predmet.ProtustrankaFormated_1">  MOZAIK GRANIT-MRAMOR društvo s ograničenom odgovornošću za završne radove u graditeljstvu</derivirana_varijabla>
  </DomainObject.Predmet.ProtustrankaFormated>
  <DomainObject.Predmet.ProtustrankaFormatedOIB>
    <izvorni_sadrzaj>  MOZAIK GRANIT-MRAMOR društvo s ograničenom odgovornošću za završne radove u graditeljstvu, OIB 61036109417</izvorni_sadrzaj>
    <derivirana_varijabla naziv="DomainObject.Predmet.ProtustrankaFormatedOIB_1">  MOZAIK GRANIT-MRAMOR društvo s ograničenom odgovornošću za završne radove u graditeljstvu, OIB 61036109417</derivirana_varijabla>
  </DomainObject.Predmet.ProtustrankaFormatedOIB>
  <DomainObject.Predmet.ProtustrankaFormatedWithAdress>
    <izvorni_sadrzaj> MOZAIK GRANIT-MRAMOR društvo s ograničenom odgovornošću za završne radove u graditeljstvu, Štrukovec 140, 40315 Štrukovec</izvorni_sadrzaj>
    <derivirana_varijabla naziv="DomainObject.Predmet.ProtustrankaFormatedWithAdress_1"> MOZAIK GRANIT-MRAMOR društvo s ograničenom odgovornošću za završne radove u graditeljstvu, Štrukovec 140, 40315 Štrukovec</derivirana_varijabla>
  </DomainObject.Predmet.ProtustrankaFormatedWithAdress>
  <DomainObject.Predmet.ProtustrankaFormatedWithAdressOIB>
    <izvorni_sadrzaj> MOZAIK GRANIT-MRAMOR društvo s ograničenom odgovornošću za završne radove u graditeljstvu, OIB 61036109417, Štrukovec 140, 40315 Štrukovec</izvorni_sadrzaj>
    <derivirana_varijabla naziv="DomainObject.Predmet.ProtustrankaFormatedWithAdressOIB_1"> MOZAIK GRANIT-MRAMOR društvo s ograničenom odgovornošću za završne radove u graditeljstvu, OIB 61036109417, Štrukovec 140, 40315 Štrukovec</derivirana_varijabla>
  </DomainObject.Predmet.ProtustrankaFormatedWithAdressOIB>
  <DomainObject.Predmet.ProtustrankaWithAdress>
    <izvorni_sadrzaj>MOZAIK GRANIT-MRAMOR društvo s ograničenom odgovornošću za završne radove u graditeljstvu Štrukovec 140, 40315 Štrukovec</izvorni_sadrzaj>
    <derivirana_varijabla naziv="DomainObject.Predmet.ProtustrankaWithAdress_1">MOZAIK GRANIT-MRAMOR društvo s ograničenom odgovornošću za završne radove u graditeljstvu Štrukovec 140, 40315 Štrukovec</derivirana_varijabla>
  </DomainObject.Predmet.ProtustrankaWithAdress>
  <DomainObject.Predmet.ProtustrankaWithAdressOIB>
    <izvorni_sadrzaj>MOZAIK GRANIT-MRAMOR društvo s ograničenom odgovornošću za završne radove u graditeljstvu, OIB 61036109417, Štrukovec 140, 40315 Štrukovec</izvorni_sadrzaj>
    <derivirana_varijabla naziv="DomainObject.Predmet.ProtustrankaWithAdressOIB_1">MOZAIK GRANIT-MRAMOR društvo s ograničenom odgovornošću za završne radove u graditeljstvu, OIB 61036109417, Štrukovec 140, 40315 Štrukovec</derivirana_varijabla>
  </DomainObject.Predmet.ProtustrankaWithAdressOIB>
  <DomainObject.Predmet.ProtustrankaNazivFormated>
    <izvorni_sadrzaj>MOZAIK GRANIT-MRAMOR društvo s ograničenom odgovornošću za završne radove u graditeljstvu</izvorni_sadrzaj>
    <derivirana_varijabla naziv="DomainObject.Predmet.ProtustrankaNazivFormated_1">MOZAIK GRANIT-MRAMOR društvo s ograničenom odgovornošću za završne radove u graditeljstvu</derivirana_varijabla>
  </DomainObject.Predmet.ProtustrankaNazivFormated>
  <DomainObject.Predmet.ProtustrankaNazivFormatedOIB>
    <izvorni_sadrzaj>MOZAIK GRANIT-MRAMOR društvo s ograničenom odgovornošću za završne radove u graditeljstvu, OIB 61036109417</izvorni_sadrzaj>
    <derivirana_varijabla naziv="DomainObject.Predmet.ProtustrankaNazivFormatedOIB_1">MOZAIK GRANIT-MRAMOR društvo s ograničenom odgovornošću za završne radove u graditeljstvu, OIB 61036109417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MOZAIK GRANIT-MRAMOR društvo s ograničenom odgovornošću za završne radove u graditeljstvu</item>
    </izvorni_sadrzaj>
    <derivirana_varijabla naziv="DomainObject.Predmet.ProtuStrankaListFormated_1">
      <item>MOZAIK GRANIT-MRAMOR društvo s ograničenom odgovornošću za završne radove u graditeljstvu</item>
    </derivirana_varijabla>
  </DomainObject.Predmet.ProtuStrankaListFormated>
  <DomainObject.Predmet.ProtuStrankaListFormatedOIB>
    <izvorni_sadrzaj>
      <item>MOZAIK GRANIT-MRAMOR društvo s ograničenom odgovornošću za završne radove u graditeljstvu, OIB 61036109417</item>
    </izvorni_sadrzaj>
    <derivirana_varijabla naziv="DomainObject.Predmet.ProtuStrankaListFormatedOIB_1">
      <item>MOZAIK GRANIT-MRAMOR društvo s ograničenom odgovornošću za završne radove u graditeljstvu, OIB 61036109417</item>
    </derivirana_varijabla>
  </DomainObject.Predmet.ProtuStrankaListFormatedOIB>
  <DomainObject.Predmet.ProtuStrankaListFormatedWithAdress>
    <izvorni_sadrzaj>
      <item>MOZAIK GRANIT-MRAMOR društvo s ograničenom odgovornošću za završne radove u graditeljstvu, Štrukovec 140, 40315 Štrukovec</item>
    </izvorni_sadrzaj>
    <derivirana_varijabla naziv="DomainObject.Predmet.ProtuStrankaListFormatedWithAdress_1">
      <item>MOZAIK GRANIT-MRAMOR društvo s ograničenom odgovornošću za završne radove u graditeljstvu, Štrukovec 140, 40315 Štrukovec</item>
    </derivirana_varijabla>
  </DomainObject.Predmet.ProtuStrankaListFormatedWithAdress>
  <DomainObject.Predmet.ProtuStrankaListFormatedWithAdressOIB>
    <izvorni_sadrzaj>
      <item>MOZAIK GRANIT-MRAMOR društvo s ograničenom odgovornošću za završne radove u graditeljstvu, OIB 61036109417, Štrukovec 140, 40315 Štrukovec</item>
    </izvorni_sadrzaj>
    <derivirana_varijabla naziv="DomainObject.Predmet.ProtuStrankaListFormatedWithAdressOIB_1">
      <item>MOZAIK GRANIT-MRAMOR društvo s ograničenom odgovornošću za završne radove u graditeljstvu, OIB 61036109417, Štrukovec 140, 40315 Štrukovec</item>
    </derivirana_varijabla>
  </DomainObject.Predmet.ProtuStrankaListFormatedWithAdressOIB>
  <DomainObject.Predmet.ProtuStrankaListNazivFormated>
    <izvorni_sadrzaj>
      <item>MOZAIK GRANIT-MRAMOR društvo s ograničenom odgovornošću za završne radove u graditeljstvu</item>
    </izvorni_sadrzaj>
    <derivirana_varijabla naziv="DomainObject.Predmet.ProtuStrankaListNazivFormated_1">
      <item>MOZAIK GRANIT-MRAMOR društvo s ograničenom odgovornošću za završne radove u graditeljstvu</item>
    </derivirana_varijabla>
  </DomainObject.Predmet.ProtuStrankaListNazivFormated>
  <DomainObject.Predmet.ProtuStrankaListNazivFormatedOIB>
    <izvorni_sadrzaj>
      <item>MOZAIK GRANIT-MRAMOR društvo s ograničenom odgovornošću za završne radove u graditeljstvu, OIB 61036109417</item>
    </izvorni_sadrzaj>
    <derivirana_varijabla naziv="DomainObject.Predmet.ProtuStrankaListNazivFormatedOIB_1">
      <item>MOZAIK GRANIT-MRAMOR društvo s ograničenom odgovornošću za završne radove u graditeljstvu, OIB 61036109417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St-381/2017-3</izvorni_sadrzaj>
    <derivirana_varijabla naziv="DomainObject.PoslovniBrojDokumenta_1">St-381/2017-3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MOZAIK GRANIT-MRAMOR društvo s ograničenom odgovornošću za završne radove u graditeljstvu</izvorni_sadrzaj>
    <derivirana_varijabla naziv="DomainObject.Predmet.ProtustrankaIDrugi_1">MOZAIK GRANIT-MRAMOR društvo s ograničenom odgovornošću za završne radove u graditeljstvu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MOZAIK GRANIT-MRAMOR društvo s ograničenom odgovornošću za završne radove u graditeljstvu, OIB 61036109417, Štrukovec 140, 40315 Štrukovec</izvorni_sadrzaj>
    <derivirana_varijabla naziv="DomainObject.Predmet.ProtustrankaIDrugiAdressOIB_1">MOZAIK GRANIT-MRAMOR društvo s ograničenom odgovornošću za završne radove u graditeljstvu, OIB 61036109417, Štrukovec 140, 40315 Štrukovec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MOZAIK GRANIT-MRAMOR društvo s ograničenom odgovornošću za završne radove u graditeljstvu</item>
    </izvorni_sadrzaj>
    <derivirana_varijabla naziv="DomainObject.Predmet.SudioniciListNaziv_1">
      <item>Financijska agencija - Podružnica Varaždin</item>
      <item>MOZAIK GRANIT-MRAMOR društvo s ograničenom odgovornošću za završne radove u graditeljstvu</item>
    </derivirana_varijabla>
  </DomainObject.Predmet.SudioniciListNaziv>
  <DomainObject.Predmet.SudioniciListAdressOIB>
    <izvorni_sadrzaj>
      <item>Financijska agencija - Podružnica Varaždin, OIB 85821130368, A. Cesarca 2,42000 Varaždin</item>
      <item>MOZAIK GRANIT-MRAMOR društvo s ograničenom odgovornošću za završne radove u graditeljstvu, OIB 61036109417, Štrukovec 140,40315 Štrukovec</item>
    </izvorni_sadrzaj>
    <derivirana_varijabla naziv="DomainObject.Predmet.SudioniciListAdressOIB_1">
      <item>Financijska agencija - Podružnica Varaždin, OIB 85821130368, A. Cesarca 2,42000 Varaždin</item>
      <item>MOZAIK GRANIT-MRAMOR društvo s ograničenom odgovornošću za završne radove u graditeljstvu, OIB 61036109417, Štrukovec 140,40315 Štrukovec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85D3C-E01E-4F6D-B7C8-078B4FCB98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2469</properties:Characters>
  <properties:Lines>78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2017-07-14T08:43:00Z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St-381/2017-3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