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6768" w14:paraId="c5e6768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353DC0">
        <w:t>918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B43CF8">
        <w:t>FILIPOVIĆ NEKRETNINE d.o.o., Zagreb, Ulica grada Vukovara 269 D</w:t>
      </w:r>
      <w:r w:rsidR="00E85293">
        <w:t xml:space="preserve">, </w:t>
      </w:r>
      <w:r w:rsidR="00B43CF8">
        <w:t xml:space="preserve">MBS: 080753447, </w:t>
      </w:r>
      <w:r w:rsidR="00525979">
        <w:t xml:space="preserve">OIB: </w:t>
      </w:r>
      <w:r w:rsidR="00B43CF8">
        <w:t>02313875860</w:t>
      </w:r>
      <w:r w:rsidR="00E54B5E">
        <w:t xml:space="preserve">, </w:t>
      </w:r>
      <w:r w:rsidR="00B43CF8">
        <w:t>dana 10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B43CF8" w:rsidRPr="00B43CF8">
        <w:t>FILIPOVIĆ NEKRETNINE d.o.o., Zagreb, Ulica grada Vukovara 269 D, MBS: 080753447, OIB: 02313875860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B43CF8" w:rsidRPr="00B43CF8">
        <w:t>FILIPOVIĆ NEKRETNINE d.o.o., Zagreb, Ulica grada Vukovara 269 D, MBS: 080753447, OIB: 02313875860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</w:t>
      </w:r>
      <w:r w:rsidR="00B43CF8">
        <w:t>agrebu 10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17D04"/>
    <w:rsid w:val="00211309"/>
    <w:rsid w:val="002B2B78"/>
    <w:rsid w:val="00353DC0"/>
    <w:rsid w:val="003D29EC"/>
    <w:rsid w:val="003E62B2"/>
    <w:rsid w:val="004A54D6"/>
    <w:rsid w:val="004C3363"/>
    <w:rsid w:val="00525979"/>
    <w:rsid w:val="005653CF"/>
    <w:rsid w:val="006425B2"/>
    <w:rsid w:val="006E1039"/>
    <w:rsid w:val="007E739E"/>
    <w:rsid w:val="0092290B"/>
    <w:rsid w:val="00A167C6"/>
    <w:rsid w:val="00B43CF8"/>
    <w:rsid w:val="00BB2CE8"/>
    <w:rsid w:val="00C32EAE"/>
    <w:rsid w:val="00CA77F2"/>
    <w:rsid w:val="00CF2D4F"/>
    <w:rsid w:val="00D35A61"/>
    <w:rsid w:val="00D574B1"/>
    <w:rsid w:val="00DF43CB"/>
    <w:rsid w:val="00E54B5E"/>
    <w:rsid w:val="00E85293"/>
    <w:rsid w:val="00EA044C"/>
    <w:rsid w:val="00EC159D"/>
    <w:rsid w:val="00F908F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908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8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8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8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8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908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8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8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8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8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St-918/2015-5</izvorni_sadrzaj>
    <derivirana_varijabla naziv="DomainObject.Oznaka_1">St-918/2015-5</derivirana_varijabla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St-918/2015</izvorni_sadrzaj>
    <derivirana_varijabla naziv="DomainObject.Predmet.OznakaBroj_1">St-918/2015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FILIPOVIĆ NEKRETNINE d.o.o. zastupanog po punomoćniku STIPO FILIPOVIĆ</izvorni_sadrzaj>
    <derivirana_varijabla naziv="DomainObject.Predmet.ProtustrankaFormated_1">  FILIPOVIĆ NEKRETNINE d.o.o. zastupanog po punomoćniku STIPO FILIPOVIĆ</derivirana_varijabla>
  </DomainObject.Predmet.ProtustrankaFormated>
  <DomainObject.Predmet.ProtustrankaFormatedOIB>
    <izvorni_sadrzaj>  FILIPOVIĆ NEKRETNINE d.o.o., OIB 02313875860 zastupanog po punomoćniku STIPO FILIPOVIĆ</izvorni_sadrzaj>
    <derivirana_varijabla naziv="DomainObject.Predmet.ProtustrankaFormatedOIB_1">  FILIPOVIĆ NEKRETNINE d.o.o., OIB 02313875860 zastupanog po punomoćniku STIPO FILIPOVIĆ</derivirana_varijabla>
  </DomainObject.Predmet.ProtustrankaFormatedOIB>
  <DomainObject.Predmet.ProtustrankaFormatedWithAdress>
    <izvorni_sadrzaj> FILIPOVIĆ NEKRETNINE d.o.o., Ulica grada Vukovara 269/D, 10000 Zagreb zastupanog po punomoćniku STIPO FILIPOVIĆ</izvorni_sadrzaj>
    <derivirana_varijabla naziv="DomainObject.Predmet.ProtustrankaFormatedWithAdress_1"> FILIPOVIĆ NEKRETNINE d.o.o., Ulica grada Vukovara 269/D, 10000 Zagreb zastupanog po punomoćniku STIPO FILIPOVIĆ</derivirana_varijabla>
  </DomainObject.Predmet.ProtustrankaFormatedWithAdress>
  <DomainObject.Predmet.ProtustrankaFormatedWithAdressOIB>
    <izvorni_sadrzaj> FILIPOVIĆ NEKRETNINE d.o.o., OIB 02313875860, Ulica grada Vukovara 269/D, 10000 Zagreb zastupanog po punomoćniku STIPO FILIPOVIĆ</izvorni_sadrzaj>
    <derivirana_varijabla naziv="DomainObject.Predmet.ProtustrankaFormatedWithAdressOIB_1"> FILIPOVIĆ NEKRETNINE d.o.o., OIB 02313875860, Ulica grada Vukovara 269/D, 10000 Zagreb zastupanog po punomoćniku STIPO FILIPOVIĆ</derivirana_varijabla>
  </DomainObject.Predmet.ProtustrankaFormatedWithAdressOIB>
  <DomainObject.Predmet.ProtustrankaWithAdress>
    <izvorni_sadrzaj>FILIPOVIĆ NEKRETNINE d.o.o. Ulica grada Vukovara 269/D, 10000 Zagreb</izvorni_sadrzaj>
    <derivirana_varijabla naziv="DomainObject.Predmet.ProtustrankaWithAdress_1">FILIPOVIĆ NEKRETNINE d.o.o. Ulica grada Vukovara 269/D, 10000 Zagreb</derivirana_varijabla>
  </DomainObject.Predmet.ProtustrankaWithAdress>
  <DomainObject.Predmet.ProtustrankaWithAdressOIB>
    <izvorni_sadrzaj>FILIPOVIĆ NEKRETNINE d.o.o., OIB 02313875860, Ulica grada Vukovara 269/D, 10000 Zagreb</izvorni_sadrzaj>
    <derivirana_varijabla naziv="DomainObject.Predmet.ProtustrankaWithAdressOIB_1">FILIPOVIĆ NEKRETNINE d.o.o., OIB 02313875860, Ulica grada Vukovara 269/D, 10000 Zagreb</derivirana_varijabla>
  </DomainObject.Predmet.ProtustrankaWithAdressOIB>
  <DomainObject.Predmet.ProtustrankaNazivFormated>
    <izvorni_sadrzaj>FILIPOVIĆ NEKRETNINE d.o.o.</izvorni_sadrzaj>
    <derivirana_varijabla naziv="DomainObject.Predmet.ProtustrankaNazivFormated_1">FILIPOVIĆ NEKRETNINE d.o.o.</derivirana_varijabla>
  </DomainObject.Predmet.ProtustrankaNazivFormated>
  <DomainObject.Predmet.ProtustrankaNazivFormatedOIB>
    <izvorni_sadrzaj>FILIPOVIĆ NEKRETNINE d.o.o., OIB 02313875860</izvorni_sadrzaj>
    <derivirana_varijabla naziv="DomainObject.Predmet.ProtustrankaNazivFormatedOIB_1">FILIPOVIĆ NEKRETNINE d.o.o., OIB 02313875860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FILIPOVIĆ NEKRETNINE d.o.o. zastupanog po punomoćniku STIPO FILIPOVIĆ</item>
    </izvorni_sadrzaj>
    <derivirana_varijabla naziv="DomainObject.Predmet.ProtuStrankaListFormated_1">
      <item>FILIPOVIĆ NEKRETNINE d.o.o. zastupanog po punomoćniku STIPO FILIPOVIĆ</item>
    </derivirana_varijabla>
  </DomainObject.Predmet.ProtuStrankaListFormated>
  <DomainObject.Predmet.ProtuStrankaListFormatedOIB>
    <izvorni_sadrzaj>
      <item>FILIPOVIĆ NEKRETNINE d.o.o., OIB 02313875860 zastupanog po punomoćniku STIPO FILIPOVIĆ</item>
    </izvorni_sadrzaj>
    <derivirana_varijabla naziv="DomainObject.Predmet.ProtuStrankaListFormatedOIB_1">
      <item>FILIPOVIĆ NEKRETNINE d.o.o., OIB 02313875860 zastupanog po punomoćniku STIPO FILIPOVIĆ</item>
    </derivirana_varijabla>
  </DomainObject.Predmet.ProtuStrankaListFormatedOIB>
  <DomainObject.Predmet.ProtuStrankaListFormatedWithAdress>
    <izvorni_sadrzaj>
      <item>FILIPOVIĆ NEKRETNINE d.o.o., Ulica grada Vukovara 269/D, 10000 Zagreb zastupanog po punomoćniku STIPO FILIPOVIĆ</item>
    </izvorni_sadrzaj>
    <derivirana_varijabla naziv="DomainObject.Predmet.ProtuStrankaListFormatedWithAdress_1">
      <item>FILIPOVIĆ NEKRETNINE d.o.o., Ulica grada Vukovara 269/D, 10000 Zagreb zastupanog po punomoćniku STIPO FILIPOVIĆ</item>
    </derivirana_varijabla>
  </DomainObject.Predmet.ProtuStrankaListFormatedWithAdress>
  <DomainObject.Predmet.ProtuStrankaListFormatedWithAdressOIB>
    <izvorni_sadrzaj>
      <item>FILIPOVIĆ NEKRETNINE d.o.o., OIB 02313875860, Ulica grada Vukovara 269/D, 10000 Zagreb zastupanog po punomoćniku STIPO FILIPOVIĆ</item>
    </izvorni_sadrzaj>
    <derivirana_varijabla naziv="DomainObject.Predmet.ProtuStrankaListFormatedWithAdressOIB_1">
      <item>FILIPOVIĆ NEKRETNINE d.o.o., OIB 02313875860, Ulica grada Vukovara 269/D, 10000 Zagreb zastupanog po punomoćniku STIPO FILIPOVIĆ</item>
    </derivirana_varijabla>
  </DomainObject.Predmet.ProtuStrankaListFormatedWithAdressOIB>
  <DomainObject.Predmet.ProtuStrankaListNazivFormated>
    <izvorni_sadrzaj>
      <item>FILIPOVIĆ NEKRETNINE d.o.o.</item>
    </izvorni_sadrzaj>
    <derivirana_varijabla naziv="DomainObject.Predmet.ProtuStrankaListNazivFormated_1">
      <item>FILIPOVIĆ NEKRETNINE d.o.o.</item>
    </derivirana_varijabla>
  </DomainObject.Predmet.ProtuStrankaListNazivFormated>
  <DomainObject.Predmet.ProtuStrankaListNazivFormatedOIB>
    <izvorni_sadrzaj>
      <item>FILIPOVIĆ NEKRETNINE d.o.o., OIB 02313875860</item>
    </izvorni_sadrzaj>
    <derivirana_varijabla naziv="DomainObject.Predmet.ProtuStrankaListNazivFormatedOIB_1">
      <item>FILIPOVIĆ NEKRETNINE d.o.o., OIB 02313875860</item>
    </derivirana_varijabla>
  </DomainObject.Predmet.ProtuStrankaListNazivFormatedOIB>
  <DomainObject.Predmet.OstaliListFormated>
    <izvorni_sadrzaj>
      <item>STIPO FILIPOVIĆ punomoćnik sudionika u postupku FILIPOVIĆ NEKRETNINE d.o.o.</item>
    </izvorni_sadrzaj>
    <derivirana_varijabla naziv="DomainObject.Predmet.OstaliListFormated_1">
      <item>STIPO FILIPOVIĆ punomoćnik sudionika u postupku FILIPOVIĆ NEKRETNINE d.o.o.</item>
    </derivirana_varijabla>
  </DomainObject.Predmet.OstaliListFormated>
  <DomainObject.Predmet.OstaliListFormatedOIB>
    <izvorni_sadrzaj>
      <item>STIPO FILIPOVIĆ, OIB 11728076046 punomoćnik sudionika u postupku FILIPOVIĆ NEKRETNINE d.o.o.</item>
    </izvorni_sadrzaj>
    <derivirana_varijabla naziv="DomainObject.Predmet.OstaliListFormatedOIB_1">
      <item>STIPO FILIPOVIĆ, OIB 11728076046 punomoćnik sudionika u postupku FILIPOVIĆ NEKRETNINE d.o.o.</item>
    </derivirana_varijabla>
  </DomainObject.Predmet.OstaliListFormatedOIB>
  <DomainObject.Predmet.OstaliListFormatedWithAdress>
    <izvorni_sadrzaj>
      <item>STIPO FILIPOVIĆ, Bačkovica 17, 43270 Bačkovica punomoćnik sudionika u postupku FILIPOVIĆ NEKRETNINE d.o.o.</item>
    </izvorni_sadrzaj>
    <derivirana_varijabla naziv="DomainObject.Predmet.OstaliListFormatedWithAdress_1">
      <item>STIPO FILIPOVIĆ, Bačkovica 17, 43270 Bačkovica punomoćnik sudionika u postupku FILIPOVIĆ NEKRETNINE d.o.o.</item>
    </derivirana_varijabla>
  </DomainObject.Predmet.OstaliListFormatedWithAdress>
  <DomainObject.Predmet.OstaliListFormatedWithAdressOIB>
    <izvorni_sadrzaj>
      <item>STIPO FILIPOVIĆ, OIB 11728076046, Bačkovica 17, 43270 Bačkovica punomoćnik sudionika u postupku FILIPOVIĆ NEKRETNINE d.o.o.</item>
    </izvorni_sadrzaj>
    <derivirana_varijabla naziv="DomainObject.Predmet.OstaliListFormatedWithAdressOIB_1">
      <item>STIPO FILIPOVIĆ, OIB 11728076046, Bačkovica 17, 43270 Bačkovica punomoćnik sudionika u postupku FILIPOVIĆ NEKRETNINE d.o.o.</item>
    </derivirana_varijabla>
  </DomainObject.Predmet.OstaliListFormatedWithAdressOIB>
  <DomainObject.Predmet.OstaliListNazivFormated>
    <izvorni_sadrzaj>
      <item>STIPO FILIPOVIĆ</item>
    </izvorni_sadrzaj>
    <derivirana_varijabla naziv="DomainObject.Predmet.OstaliListNazivFormated_1">
      <item>STIPO FILIPOVIĆ</item>
    </derivirana_varijabla>
  </DomainObject.Predmet.OstaliListNazivFormated>
  <DomainObject.Predmet.OstaliListNazivFormatedOIB>
    <izvorni_sadrzaj>
      <item>STIPO FILIPOVIĆ, OIB 11728076046</item>
    </izvorni_sadrzaj>
    <derivirana_varijabla naziv="DomainObject.Predmet.OstaliListNazivFormatedOIB_1">
      <item>STIPO FILIPOVIĆ, OIB 11728076046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St-918/2015-5</izvorni_sadrzaj>
    <derivirana_varijabla naziv="DomainObject.PoslovniBrojDokumenta_1">St-918/2015-5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FILIPOVIĆ NEKRETNINE d.o.o.</izvorni_sadrzaj>
    <derivirana_varijabla naziv="DomainObject.Predmet.ProtustrankaIDrugi_1">FILIPOVIĆ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FILIPOVIĆ NEKRETNINE d.o.o., OIB 02313875860, Ulica grada Vukovara 269/D, 10000 Zagreb</izvorni_sadrzaj>
    <derivirana_varijabla naziv="DomainObject.Predmet.ProtustrankaIDrugiAdressOIB_1">FILIPOVIĆ NEKRETNINE d.o.o., OIB 02313875860,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FILIPOVIĆ NEKRETNINE d.o.o.</item>
      <item>STIPO FILIPOVIĆ</item>
    </izvorni_sadrzaj>
    <derivirana_varijabla naziv="DomainObject.Predmet.SudioniciListNaziv_1">
      <item>FINA Regionalni centar Zagreb</item>
      <item>FILIPOVIĆ NEKRETNINE d.o.o.</item>
      <item>STIPO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FILIPOVIĆ NEKRETNINE d.o.o., OIB 02313875860, Ulica grada Vukovara 269/D,10000 Zagreb</item>
      <item>STIPO FILIPOVIĆ, OIB 11728076046, Bačkovica 17,43270 Bačkovica</item>
    </izvorni_sadrzaj>
    <derivirana_varijabla naziv="DomainObject.Predmet.SudioniciListAdressOIB_1">
      <item>FINA Regionalni centar Zagreb, OIB 85821130368, Trg svibanjskih žrtava 1995. 1,10000 Zagreb</item>
      <item>FILIPOVIĆ NEKRETNINE d.o.o., OIB 02313875860, Ulica grada Vukovara 269/D,10000 Zagreb</item>
      <item>STIPO FILIPOVIĆ, OIB 11728076046, Bačkovica 17,43270 Bačkovica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02313875860</item>
      <item>, OIB 11728076046</item>
    </izvorni_sadrzaj>
    <derivirana_varijabla naziv="DomainObject.Predmet.SudioniciListNazivOIB_1">
      <item>, OIB 85821130368</item>
      <item>, OIB 02313875860</item>
      <item>, OIB 11728076046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E54E70-B1E2-4D8A-BBAA-CA776535D3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1809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2015-11-10T11:37:00Z</dcterms:created>
  <dc:creator>Maja Jurovicki</dc:creator>
  <cp:lastModifiedBy>Ksenija Nol</cp:lastModifiedBy>
  <cp:lastPrinted>2015-11-10T13:01:00Z</cp:lastPrinted>
  <dcterms:modified xmlns:xsi="http://www.w3.org/2001/XMLSchema-instance" xsi:type="dcterms:W3CDTF">2015-11-10T13:01:00Z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St-918/2015-5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