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7ac4b" w14:paraId="767ac4b" w:rsidRDefault="00F8260E" w:rsidP="00910611" w:rsidR="00F8260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260E" w:rsidP="00910611" w:rsidR="00F8260E">
      <w:r>
        <w:rPr>
          <w:rFonts w:eastAsia="MS Mincho"/>
        </w:rPr>
        <w:t>REPUBLIKA HRVATSKA</w:t>
      </w:r>
    </w:p>
    <w:p w:rsidRDefault="00F8260E" w:rsidP="00910611" w:rsidR="00F8260E">
      <w:r>
        <w:rPr>
          <w:rFonts w:eastAsia="MS Mincho"/>
        </w:rPr>
        <w:t>TRGOVAČKI SUD U RIJECI</w:t>
      </w:r>
    </w:p>
    <w:p w:rsidRDefault="00F8260E" w:rsidR="00F8260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8260E" w:rsidP="00910611" w:rsidR="00F8260E" w:rsidRPr="00910611"/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 xml:space="preserve">Trgovački sud u Rijeci,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D966F5">
        <w:rPr>
          <w:b/>
          <w:bCs/>
        </w:rPr>
        <w:t xml:space="preserve">A.G.K.A. </w:t>
      </w:r>
      <w:r w:rsidR="00D966F5" w:rsidRPr="00D966F5">
        <w:rPr>
          <w:b/>
          <w:bCs/>
        </w:rPr>
        <w:t>društv</w:t>
      </w:r>
      <w:r w:rsidR="00D966F5">
        <w:rPr>
          <w:b/>
          <w:bCs/>
        </w:rPr>
        <w:t>o s ograničenom odgovornošću za trgovinu, Opatija, Antuna Mihića 3, OIB 15210205665</w:t>
      </w:r>
      <w:r w:rsidR="00F35F82">
        <w:rPr>
          <w:b/>
        </w:rPr>
        <w:t>,</w:t>
      </w:r>
      <w:r w:rsidR="006E63BA" w:rsidRPr="006E63BA">
        <w:rPr>
          <w:b/>
        </w:rPr>
        <w:t xml:space="preserve"> </w:t>
      </w:r>
      <w:r w:rsidR="00B416A5">
        <w:t xml:space="preserve">dana </w:t>
      </w:r>
      <w:r w:rsidR="00F35F82">
        <w:t>0</w:t>
      </w:r>
      <w:r w:rsidR="00D966F5">
        <w:t>4. svibnja</w:t>
      </w:r>
      <w:r w:rsidR="00B416A5">
        <w:t xml:space="preserve"> 201</w:t>
      </w:r>
      <w:r w:rsidR="00F35F82">
        <w:t>6</w:t>
      </w:r>
      <w:r w:rsidR="00B416A5">
        <w:t xml:space="preserve">. godine </w:t>
      </w:r>
    </w:p>
    <w:p w:rsidRDefault="00F35F82" w:rsidP="005B37B0" w:rsidR="00F35F82">
      <w:pPr>
        <w:jc w:val="center"/>
        <w:rPr>
          <w:b/>
        </w:rPr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D966F5" w:rsidRPr="00D966F5">
        <w:rPr>
          <w:b/>
          <w:bCs/>
        </w:rPr>
        <w:t>A.G.K.A. društvo s ograničenom odgovornošću za trgovinu, Opatija, Antuna Mihića 3, OIB 15210205665</w:t>
      </w:r>
      <w:r>
        <w:rPr>
          <w:b/>
          <w:bCs/>
        </w:rPr>
        <w:t>.</w:t>
      </w:r>
    </w:p>
    <w:p w:rsidRDefault="000E27DE" w:rsidP="006E63BA" w:rsidR="000E27DE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>
      <w:pPr>
        <w:ind w:left="1080"/>
        <w:jc w:val="center"/>
        <w:rPr>
          <w:b/>
          <w:bCs/>
        </w:rPr>
      </w:pPr>
    </w:p>
    <w:p w:rsidRDefault="006E63BA" w:rsidP="006E63BA" w:rsidR="006E63BA">
      <w:pPr>
        <w:autoSpaceDE w:val="false"/>
        <w:autoSpaceDN w:val="false"/>
        <w:adjustRightInd w:val="false"/>
        <w:jc w:val="both"/>
        <w:rPr>
          <w:b/>
          <w:bCs/>
        </w:rPr>
      </w:pPr>
      <w:r>
        <w:rPr>
          <w:bCs/>
        </w:rPr>
        <w:tab/>
        <w:t xml:space="preserve">Predlagatelj je </w:t>
      </w:r>
      <w:r w:rsidR="00D966F5">
        <w:rPr>
          <w:bCs/>
        </w:rPr>
        <w:t>01. ožujka</w:t>
      </w:r>
      <w:r w:rsidR="00F35F82">
        <w:rPr>
          <w:bCs/>
        </w:rPr>
        <w:t>. siječnja 2016</w:t>
      </w:r>
      <w:r>
        <w:rPr>
          <w:bCs/>
        </w:rPr>
        <w:t xml:space="preserve">. godine podnio sudu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D966F5" w:rsidRPr="00D966F5">
        <w:rPr>
          <w:b/>
          <w:bCs/>
        </w:rPr>
        <w:t xml:space="preserve">A.G.K.A. društvo s ograničenom odgovornošću za trgovinu, Opatija, Antuna Mihića 3, OIB 15210205665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F35F82" w:rsidP="006E63BA" w:rsidR="006E63BA">
      <w:pPr>
        <w:ind w:hanging="709"/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 xml:space="preserve">U zahtjevu je naveo da dužnik na </w:t>
      </w:r>
      <w:r w:rsidR="00D966F5">
        <w:rPr>
          <w:bCs/>
        </w:rPr>
        <w:t xml:space="preserve">dan 25. veljače </w:t>
      </w:r>
      <w:r>
        <w:rPr>
          <w:bCs/>
        </w:rPr>
        <w:t>201</w:t>
      </w:r>
      <w:r w:rsidR="00D966F5">
        <w:rPr>
          <w:bCs/>
        </w:rPr>
        <w:t>6</w:t>
      </w:r>
      <w:r>
        <w:rPr>
          <w:bCs/>
        </w:rPr>
        <w:t xml:space="preserve">. godine u Očevidniku redoslijeda osnova za plaćanje ima evidentirane neizvršene osnove za plaćanje u neprekinutom razdoblju od </w:t>
      </w:r>
      <w:r w:rsidR="00D966F5">
        <w:rPr>
          <w:bCs/>
        </w:rPr>
        <w:t>120</w:t>
      </w:r>
      <w:r>
        <w:rPr>
          <w:bCs/>
        </w:rPr>
        <w:t xml:space="preserve"> dana u ukupnom iznosu od </w:t>
      </w:r>
      <w:r w:rsidR="00D966F5">
        <w:rPr>
          <w:bCs/>
        </w:rPr>
        <w:t>18.789,96</w:t>
      </w:r>
      <w:r>
        <w:rPr>
          <w:bCs/>
        </w:rPr>
        <w:t xml:space="preserve"> kn. </w:t>
      </w:r>
    </w:p>
    <w:p w:rsidRDefault="00F35F82" w:rsidP="00F35F82" w:rsidR="002C0D12">
      <w:pPr>
        <w:ind w:hanging="709"/>
        <w:jc w:val="both"/>
        <w:rPr>
          <w:bCs/>
        </w:rPr>
      </w:pPr>
      <w:r>
        <w:rPr>
          <w:bCs/>
        </w:rPr>
        <w:tab/>
      </w:r>
      <w:r w:rsidR="002C0D12">
        <w:rPr>
          <w:bCs/>
        </w:rPr>
        <w:tab/>
        <w:t>Prema odredbi čl.428. Stečajnog zakona (N.N. 71/15</w:t>
      </w:r>
      <w:r w:rsidR="0030689F">
        <w:rPr>
          <w:bCs/>
        </w:rPr>
        <w:t>, dalje: SZ-a</w:t>
      </w:r>
      <w:r w:rsidR="002C0D12">
        <w:rPr>
          <w:bCs/>
        </w:rPr>
        <w:t xml:space="preserve">) sud će provesti skraćeni stečajni postupak nad pravnom osobom ako su ispunjene sljedeće pretpostavke: 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>ako nema zaposlenih</w:t>
      </w:r>
    </w:p>
    <w:p w:rsidRDefault="002C0D12" w:rsidP="002C0D12" w:rsidR="002C0D12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u Očevidniku redoslijeda osnova za plaćanje ima evidentirane neizvršene osnove za plaćanje u neprekinutom razdoblju od 120 dana  </w:t>
      </w:r>
    </w:p>
    <w:p w:rsidRDefault="002C0D12" w:rsidP="002C0D12" w:rsidR="006E63BA">
      <w:pPr>
        <w:pStyle w:val="Odlomakpopisa"/>
        <w:numPr>
          <w:ilvl w:val="0"/>
          <w:numId w:val="12"/>
        </w:numPr>
        <w:jc w:val="both"/>
        <w:rPr>
          <w:bCs/>
        </w:rPr>
      </w:pPr>
      <w:r>
        <w:rPr>
          <w:bCs/>
        </w:rPr>
        <w:t xml:space="preserve">ako nisu ispunjene pretpostavke za pokretanje drugog postupka radi brisanja iz sudskoga registra. </w:t>
      </w:r>
    </w:p>
    <w:p w:rsidRDefault="00F35F82" w:rsidP="002C0D12" w:rsidR="00F35F8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Prema potvrdi Financijske agencije Rijeka od </w:t>
      </w:r>
      <w:r w:rsidR="00D966F5">
        <w:rPr>
          <w:bCs/>
        </w:rPr>
        <w:t>03</w:t>
      </w:r>
      <w:r>
        <w:rPr>
          <w:bCs/>
        </w:rPr>
        <w:t xml:space="preserve">. </w:t>
      </w:r>
      <w:r w:rsidR="00D966F5">
        <w:rPr>
          <w:bCs/>
        </w:rPr>
        <w:t>svibnja</w:t>
      </w:r>
      <w:r>
        <w:rPr>
          <w:bCs/>
        </w:rPr>
        <w:t xml:space="preserve"> 2016. godine dužnik na računima i novčanim sredstvima na dan izdavanja potvrde nema nepodmirenih obveza.</w:t>
      </w:r>
    </w:p>
    <w:p w:rsidRDefault="00F35F82" w:rsidP="002C0D12" w:rsidR="002C0D12" w:rsidRPr="002C0D12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Kako dakle, nisu ispunjene pretpostavke za provođenje skraćenog stečajnog postupka nad pravnom osobom budući na njegovom računu nema nepodmirenih obveza, valjalo je </w:t>
      </w:r>
      <w:r w:rsidR="002C0D12">
        <w:rPr>
          <w:bCs/>
        </w:rPr>
        <w:t>temeljem citiranog zakonskog propisa i odredbe čl.358. Zakona o parničnom postupku</w:t>
      </w:r>
      <w:r w:rsidR="005F1333">
        <w:rPr>
          <w:bCs/>
        </w:rPr>
        <w:t xml:space="preserve"> </w:t>
      </w:r>
      <w:r w:rsidR="005F1333" w:rsidRPr="005F1333">
        <w:rPr>
          <w:bCs/>
        </w:rPr>
        <w:t>(NN 34/91, 53/91, 91/92, 112/99, 117/03, 84/08, 123/08, 57/11, 148/11, 25/13</w:t>
      </w:r>
      <w:r w:rsidR="005F1333">
        <w:rPr>
          <w:bCs/>
        </w:rPr>
        <w:t xml:space="preserve"> i 89/14</w:t>
      </w:r>
      <w:r w:rsidR="005F1333" w:rsidRPr="005F1333">
        <w:rPr>
          <w:bCs/>
        </w:rPr>
        <w:t>)</w:t>
      </w:r>
      <w:r w:rsidR="005F1333">
        <w:rPr>
          <w:bCs/>
        </w:rPr>
        <w:t xml:space="preserve"> </w:t>
      </w:r>
      <w:r w:rsidR="002C0D12">
        <w:rPr>
          <w:bCs/>
        </w:rPr>
        <w:t>i u vezi s čl.</w:t>
      </w:r>
      <w:r w:rsidR="005F1333">
        <w:rPr>
          <w:bCs/>
        </w:rPr>
        <w:t xml:space="preserve">10. SZ-a, odlučiti kao u izreci rješenja.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D966F5">
        <w:t>04. svibnja</w:t>
      </w:r>
      <w:r w:rsidR="00B416A5">
        <w:t xml:space="preserve"> </w:t>
      </w:r>
      <w:r w:rsidR="002909F5" w:rsidRPr="006515DF">
        <w:t>201</w:t>
      </w:r>
      <w:r w:rsidR="00F35F82">
        <w:t>6</w:t>
      </w:r>
      <w:r w:rsidRPr="006515DF">
        <w:t>. godine</w:t>
      </w:r>
    </w:p>
    <w:p w:rsidRDefault="005B37B0" w:rsidP="009939BE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FB3113" w:rsidR="009F36DD">
      <w:pPr>
        <w:ind w:left="2832"/>
        <w:jc w:val="right"/>
        <w:rPr>
          <w:b/>
        </w:rPr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  <w:r w:rsidR="00FB3113">
        <w:t xml:space="preserve"> </w:t>
      </w: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lastRenderedPageBreak/>
        <w:t>UPUTA O PRAVNOM LIJEKU:</w:t>
      </w:r>
    </w:p>
    <w:p w:rsidRDefault="005F1333" w:rsidP="005F1333" w:rsidR="005F1333" w:rsidRPr="005F1333">
      <w:pPr>
        <w:jc w:val="both"/>
      </w:pPr>
      <w:r w:rsidRPr="005F1333">
        <w:t>Protiv rješenja dopuštena je žalba Visokom trgovačkom sudu Republike Hrvatske.</w:t>
      </w:r>
    </w:p>
    <w:p w:rsidRDefault="005F1333" w:rsidP="005F1333" w:rsidR="005F1333" w:rsidRPr="005F1333">
      <w:pPr>
        <w:jc w:val="both"/>
      </w:pPr>
      <w:r w:rsidRPr="005F1333">
        <w:t xml:space="preserve">Žalba se podnosi putem ovog suda, u tri primjerka, u roku od </w:t>
      </w:r>
      <w:r>
        <w:t>osam</w:t>
      </w:r>
      <w:r w:rsidRPr="005F1333">
        <w:t xml:space="preserve"> dana od dana dostave prijepisa ovog rješenja</w:t>
      </w:r>
      <w:r>
        <w:t xml:space="preserve"> (čl.19. st.1. i 2. SZ-a)</w:t>
      </w:r>
      <w:r w:rsidRPr="005F1333">
        <w:t xml:space="preserve">. </w:t>
      </w:r>
    </w:p>
    <w:p w:rsidRDefault="005F1333" w:rsidP="005F1333" w:rsidR="005F1333" w:rsidRPr="005F1333">
      <w:pPr>
        <w:jc w:val="both"/>
      </w:pPr>
    </w:p>
    <w:p w:rsidRDefault="005F1333" w:rsidP="005F1333" w:rsidR="005F1333">
      <w:pPr>
        <w:jc w:val="both"/>
      </w:pPr>
    </w:p>
    <w:p w:rsidRDefault="005F1333" w:rsidP="005F1333" w:rsidR="005F1333" w:rsidRPr="006515DF">
      <w:pPr>
        <w:jc w:val="both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F35F82" w:rsidR="005F1333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B37B0"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D966F5" w:rsidP="00F35F82" w:rsidR="00D966F5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DE0EE6" w:rsidP="005B37B0" w:rsidR="00DE0EE6">
      <w:pPr>
        <w:rPr>
          <w:sz w:val="20"/>
          <w:szCs w:val="20"/>
        </w:rPr>
      </w:pPr>
    </w:p>
    <w:p w:rsidRDefault="000E27DE" w:rsidP="005B37B0" w:rsidR="000E27DE">
      <w:pPr>
        <w:rPr>
          <w:sz w:val="20"/>
          <w:szCs w:val="20"/>
        </w:rPr>
      </w:pPr>
      <w:r>
        <w:rPr>
          <w:sz w:val="20"/>
          <w:szCs w:val="20"/>
        </w:rPr>
        <w:t xml:space="preserve">Spis u kal. </w:t>
      </w:r>
      <w:r w:rsidR="00D966F5">
        <w:rPr>
          <w:sz w:val="20"/>
          <w:szCs w:val="20"/>
        </w:rPr>
        <w:t>5.6</w:t>
      </w:r>
      <w:r w:rsidR="00F35F82">
        <w:rPr>
          <w:sz w:val="20"/>
          <w:szCs w:val="20"/>
        </w:rPr>
        <w:t>.2016</w:t>
      </w:r>
      <w:r>
        <w:rPr>
          <w:sz w:val="20"/>
          <w:szCs w:val="20"/>
        </w:rPr>
        <w:t>.</w:t>
      </w:r>
      <w:r w:rsidR="00F35F82">
        <w:rPr>
          <w:sz w:val="20"/>
          <w:szCs w:val="20"/>
        </w:rPr>
        <w:t xml:space="preserve"> g.</w:t>
      </w:r>
    </w:p>
    <w:p w:rsidRDefault="000E27DE" w:rsidP="005B37B0" w:rsidR="000E27DE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D966F5">
        <w:rPr>
          <w:sz w:val="20"/>
          <w:szCs w:val="20"/>
        </w:rPr>
        <w:t>04.5</w:t>
      </w:r>
      <w:r w:rsidR="00F35F82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6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D966F5">
      <w:t>591/16-</w:t>
    </w:r>
    <w:r w:rsidR="00F35F82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7DE"/>
    <w:rsid w:val="000E2F46"/>
    <w:rsid w:val="000E7469"/>
    <w:rsid w:val="000F358A"/>
    <w:rsid w:val="00101EBF"/>
    <w:rsid w:val="00107548"/>
    <w:rsid w:val="00111670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F0D63"/>
    <w:rsid w:val="007F453A"/>
    <w:rsid w:val="00800379"/>
    <w:rsid w:val="0080451C"/>
    <w:rsid w:val="00830BFC"/>
    <w:rsid w:val="008326F0"/>
    <w:rsid w:val="0083740B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939BE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97004"/>
    <w:rsid w:val="00AA5E71"/>
    <w:rsid w:val="00AA606A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E265F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966F5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E61D9"/>
    <w:rsid w:val="00EF0CEC"/>
    <w:rsid w:val="00EF23A6"/>
    <w:rsid w:val="00F04D4A"/>
    <w:rsid w:val="00F173C1"/>
    <w:rsid w:val="00F20F43"/>
    <w:rsid w:val="00F27CD8"/>
    <w:rsid w:val="00F314A5"/>
    <w:rsid w:val="00F35F82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260E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113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6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6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6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6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6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6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6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6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6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6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St-591/2016-4</izvorni_sadrzaj>
    <derivirana_varijabla naziv="DomainObject.Oznaka_1">St-591/2016-4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A.G.K.A. d.o.o.</izvorni_sadrzaj>
    <derivirana_varijabla naziv="DomainObject.Predmet.ProtustrankaFormated_1">  A.G.K.A. d.o.o.</derivirana_varijabla>
  </DomainObject.Predmet.ProtustrankaFormated>
  <DomainObject.Predmet.ProtustrankaFormatedOIB>
    <izvorni_sadrzaj>  A.G.K.A. d.o.o., OIB 15210205665</izvorni_sadrzaj>
    <derivirana_varijabla naziv="DomainObject.Predmet.ProtustrankaFormatedOIB_1">  A.G.K.A. d.o.o., OIB 15210205665</derivirana_varijabla>
  </DomainObject.Predmet.ProtustrankaFormatedOIB>
  <DomainObject.Predmet.ProtustrankaFormatedWithAdress>
    <izvorni_sadrzaj> A.G.K.A. d.o.o., Antuna Mihića 3, 51410 Opatija</izvorni_sadrzaj>
    <derivirana_varijabla naziv="DomainObject.Predmet.ProtustrankaFormatedWithAdress_1"> A.G.K.A. d.o.o., Antuna Mihića 3, 51410 Opatija</derivirana_varijabla>
  </DomainObject.Predmet.ProtustrankaFormatedWithAdress>
  <DomainObject.Predmet.ProtustrankaFormatedWithAdressOIB>
    <izvorni_sadrzaj> A.G.K.A. d.o.o., OIB 15210205665, Antuna Mihića 3, 51410 Opatija</izvorni_sadrzaj>
    <derivirana_varijabla naziv="DomainObject.Predmet.ProtustrankaFormatedWithAdressOIB_1"> A.G.K.A. d.o.o., OIB 15210205665, Antuna Mihića 3, 51410 Opatija</derivirana_varijabla>
  </DomainObject.Predmet.ProtustrankaFormatedWithAdressOIB>
  <DomainObject.Predmet.ProtustrankaWithAdress>
    <izvorni_sadrzaj>A.G.K.A. d.o.o. Antuna Mihića 3, 51410 Opatija</izvorni_sadrzaj>
    <derivirana_varijabla naziv="DomainObject.Predmet.ProtustrankaWithAdress_1">A.G.K.A. d.o.o. Antuna Mihića 3, 51410 Opatija</derivirana_varijabla>
  </DomainObject.Predmet.ProtustrankaWithAdress>
  <DomainObject.Predmet.ProtustrankaWithAdressOIB>
    <izvorni_sadrzaj>A.G.K.A. d.o.o., OIB 15210205665, Antuna Mihića 3, 51410 Opatija</izvorni_sadrzaj>
    <derivirana_varijabla naziv="DomainObject.Predmet.ProtustrankaWithAdressOIB_1">A.G.K.A. d.o.o., OIB 15210205665, Antuna Mihića 3, 51410 Opatija</derivirana_varijabla>
  </DomainObject.Predmet.ProtustrankaWithAdressOIB>
  <DomainObject.Predmet.ProtustrankaNazivFormated>
    <izvorni_sadrzaj>A.G.K.A. d.o.o.</izvorni_sadrzaj>
    <derivirana_varijabla naziv="DomainObject.Predmet.ProtustrankaNazivFormated_1">A.G.K.A. d.o.o.</derivirana_varijabla>
  </DomainObject.Predmet.ProtustrankaNazivFormated>
  <DomainObject.Predmet.ProtustrankaNazivFormatedOIB>
    <izvorni_sadrzaj>A.G.K.A. d.o.o., OIB 15210205665</izvorni_sadrzaj>
    <derivirana_varijabla naziv="DomainObject.Predmet.ProtustrankaNazivFormatedOIB_1">A.G.K.A. d.o.o., OIB 15210205665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A.G.K.A. d.o.o.</item>
    </izvorni_sadrzaj>
    <derivirana_varijabla naziv="DomainObject.Predmet.ProtuStrankaListFormated_1">
      <item>A.G.K.A. d.o.o.</item>
    </derivirana_varijabla>
  </DomainObject.Predmet.ProtuStrankaListFormated>
  <DomainObject.Predmet.ProtuStrankaListFormatedOIB>
    <izvorni_sadrzaj>
      <item>A.G.K.A. d.o.o., OIB 15210205665</item>
    </izvorni_sadrzaj>
    <derivirana_varijabla naziv="DomainObject.Predmet.ProtuStrankaListFormatedOIB_1">
      <item>A.G.K.A. d.o.o., OIB 15210205665</item>
    </derivirana_varijabla>
  </DomainObject.Predmet.ProtuStrankaListFormatedOIB>
  <DomainObject.Predmet.ProtuStrankaListFormatedWithAdress>
    <izvorni_sadrzaj>
      <item>A.G.K.A. d.o.o., Antuna Mihića 3, 51410 Opatija</item>
    </izvorni_sadrzaj>
    <derivirana_varijabla naziv="DomainObject.Predmet.ProtuStrankaListFormatedWithAdress_1">
      <item>A.G.K.A. d.o.o., Antuna Mihića 3, 51410 Opatija</item>
    </derivirana_varijabla>
  </DomainObject.Predmet.ProtuStrankaListFormatedWithAdress>
  <DomainObject.Predmet.ProtuStrankaListFormatedWithAdressOIB>
    <izvorni_sadrzaj>
      <item>A.G.K.A. d.o.o., OIB 15210205665, Antuna Mihića 3, 51410 Opatija</item>
    </izvorni_sadrzaj>
    <derivirana_varijabla naziv="DomainObject.Predmet.ProtuStrankaListFormatedWithAdressOIB_1">
      <item>A.G.K.A. d.o.o., OIB 15210205665, Antuna Mihića 3, 51410 Opatija</item>
    </derivirana_varijabla>
  </DomainObject.Predmet.ProtuStrankaListFormatedWithAdressOIB>
  <DomainObject.Predmet.ProtuStrankaListNazivFormated>
    <izvorni_sadrzaj>
      <item>A.G.K.A. d.o.o.</item>
    </izvorni_sadrzaj>
    <derivirana_varijabla naziv="DomainObject.Predmet.ProtuStrankaListNazivFormated_1">
      <item>A.G.K.A. d.o.o.</item>
    </derivirana_varijabla>
  </DomainObject.Predmet.ProtuStrankaListNazivFormated>
  <DomainObject.Predmet.ProtuStrankaListNazivFormatedOIB>
    <izvorni_sadrzaj>
      <item>A.G.K.A. d.o.o., OIB 15210205665</item>
    </izvorni_sadrzaj>
    <derivirana_varijabla naziv="DomainObject.Predmet.ProtuStrankaListNazivFormatedOIB_1">
      <item>A.G.K.A. d.o.o., OIB 15210205665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St-591/2016-4</izvorni_sadrzaj>
    <derivirana_varijabla naziv="DomainObject.PoslovniBrojDokumenta_1">St-591/2016-4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A.G.K.A. d.o.o.</izvorni_sadrzaj>
    <derivirana_varijabla naziv="DomainObject.Predmet.ProtustrankaIDrugi_1">A.G.K.A.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A.G.K.A. d.o.o., OIB 15210205665, Antuna Mihića 3, 51410 Opatija</izvorni_sadrzaj>
    <derivirana_varijabla naziv="DomainObject.Predmet.ProtustrankaIDrugiAdressOIB_1">A.G.K.A. d.o.o., OIB 15210205665, Antuna Mihića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A.G.K.A. d.o.o.</item>
    </izvorni_sadrzaj>
    <derivirana_varijabla naziv="DomainObject.Predmet.SudioniciListNaziv_1">
      <item>FINA Rijeka</item>
      <item>A.G.K.A. d.o.o.</item>
    </derivirana_varijabla>
  </DomainObject.Predmet.SudioniciListNaziv>
  <DomainObject.Predmet.SudioniciListAdressOIB>
    <izvorni_sadrzaj>
      <item>FINA Rijeka, OIB 85821130368, Frana Kurelca 8,51000 Rijeka</item>
      <item>A.G.K.A. d.o.o., OIB 15210205665, Antuna Mihića 3,51410 Opatija</item>
    </izvorni_sadrzaj>
    <derivirana_varijabla naziv="DomainObject.Predmet.SudioniciListAdressOIB_1">
      <item>FINA Rijeka, OIB 85821130368, Frana Kurelca 8,51000 Rijeka</item>
      <item>A.G.K.A. d.o.o., OIB 15210205665, Antuna Mihića 3,51410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15210205665</item>
    </izvorni_sadrzaj>
    <derivirana_varijabla naziv="DomainObject.Predmet.SudioniciListNazivOIB_1">
      <item>, OIB 85821130368</item>
      <item>, OIB 15210205665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EDDD2B-5426-44D6-A2E9-283DA431F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2205</properties:Characters>
  <properties:Lines>65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2016-05-04T11:28:00Z</dcterms:created>
  <dc:creator>ksarlija</dc:creator>
  <cp:lastModifiedBy>Jasna Radulović</cp:lastModifiedBy>
  <cp:lastPrinted>2016-05-04T11:27:00Z</cp:lastPrinted>
  <dcterms:modified xmlns:xsi="http://www.w3.org/2001/XMLSchema-instance" xsi:type="dcterms:W3CDTF">2016-05-04T11:29:00Z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St-591/2016-4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