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f36c" w14:paraId="bb4f36c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CF2A04">
        <w:rPr>
          <w:lang w:val="hr-HR"/>
        </w:rPr>
        <w:t>35/2016-29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CF2A04">
        <w:rPr>
          <w:lang w:val="hr-HR"/>
        </w:rPr>
        <w:t xml:space="preserve">Jovanke </w:t>
      </w:r>
      <w:proofErr w:type="spellStart"/>
      <w:r w:rsidR="00CF2A04">
        <w:rPr>
          <w:lang w:val="hr-HR"/>
        </w:rPr>
        <w:t>Agović</w:t>
      </w:r>
      <w:proofErr w:type="spellEnd"/>
      <w:r w:rsidRPr="00835879">
        <w:rPr>
          <w:lang w:val="hr-HR"/>
        </w:rPr>
        <w:t xml:space="preserve"> iz </w:t>
      </w:r>
      <w:r w:rsidR="00534A61">
        <w:rPr>
          <w:lang w:val="hr-HR"/>
        </w:rPr>
        <w:t xml:space="preserve">Zagreba, </w:t>
      </w:r>
      <w:r w:rsidR="00CF2A04">
        <w:rPr>
          <w:lang w:val="hr-HR"/>
        </w:rPr>
        <w:t>I Vrtić 5A</w:t>
      </w:r>
      <w:r w:rsidRPr="00835879">
        <w:rPr>
          <w:lang w:val="hr-HR"/>
        </w:rPr>
        <w:t xml:space="preserve">, OIB: </w:t>
      </w:r>
      <w:r w:rsidR="00CF2A04" w:rsidRPr="00CF2A04">
        <w:rPr>
          <w:lang w:val="hr-HR"/>
        </w:rPr>
        <w:t>93134913514</w:t>
      </w:r>
      <w:r w:rsidRPr="00835879">
        <w:rPr>
          <w:lang w:val="hr-HR"/>
        </w:rPr>
        <w:t xml:space="preserve">, </w:t>
      </w:r>
      <w:r w:rsidR="00CF2A04">
        <w:rPr>
          <w:lang w:val="hr-HR"/>
        </w:rPr>
        <w:t xml:space="preserve">30. svibnja </w:t>
      </w:r>
      <w:r w:rsidRPr="00835879">
        <w:rPr>
          <w:lang w:val="hr-HR"/>
        </w:rPr>
        <w:t>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CF2A04">
        <w:rPr>
          <w:lang w:val="hr-HR"/>
        </w:rPr>
        <w:t xml:space="preserve">30. svibnja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7" w:rsidR="00F35C37">
      <w:r>
        <w:separator/>
      </w:r>
    </w:p>
  </w:endnote>
  <w:endnote w:id="0" w:type="continuationSeparator">
    <w:p w:rsidRDefault="00F35C37" w:rsidR="00F3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7" w:rsidR="00F35C37">
      <w:r>
        <w:separator/>
      </w:r>
    </w:p>
  </w:footnote>
  <w:footnote w:id="0" w:type="continuationSeparator">
    <w:p w:rsidRDefault="00F35C37" w:rsidR="00F3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61B0A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2A04"/>
    <w:rsid w:val="00CF3D91"/>
    <w:rsid w:val="00D52670"/>
    <w:rsid w:val="00DC1DB9"/>
    <w:rsid w:val="00E65ACB"/>
    <w:rsid w:val="00E75773"/>
    <w:rsid w:val="00E7694F"/>
    <w:rsid w:val="00EA5DDE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Agović; Tadija Mihaljević</izvorni_sadrzaj>
    <derivirana_varijabla naziv="DomainObject.Predmet.StrankaFormated_1">  Jovanka Agović; Tadija Mihaljević</derivirana_varijabla>
  </DomainObject.Predmet.StrankaFormated>
  <DomainObject.Predmet.StrankaFormatedOIB>
    <izvorni_sadrzaj>  Jovanka Agović, OIB 93134913514; Tadija Mihaljević</izvorni_sadrzaj>
    <derivirana_varijabla naziv="DomainObject.Predmet.StrankaFormatedOIB_1">  Jovanka Agović, OIB 93134913514; Tadija Mihaljević</derivirana_varijabla>
  </DomainObject.Predmet.StrankaFormatedOIB>
  <DomainObject.Predmet.StrankaFormatedWithAdress>
    <izvorni_sadrzaj> Jovanka Agović, I Vrtić 5a, 10000 Zagreb; Tadija Mihaljević, M. Držića 3, 10431 Sveta Nedelja</izvorni_sadrzaj>
    <derivirana_varijabla naziv="DomainObject.Predmet.StrankaFormatedWithAdress_1"> Jovanka Agović, I Vrtić 5a, 10000 Zagreb; Tadija Mihaljević, M. Držića 3, 10431 Sveta Nedelja</derivirana_varijabla>
  </DomainObject.Predmet.StrankaFormatedWithAdress>
  <DomainObject.Predmet.StrankaFormatedWithAdressOIB>
    <izvorni_sadrzaj> Jovanka Agović, OIB 93134913514, I Vrtić 5a, 10000 Zagreb; Tadija Mihaljević, M. Držića 3, 10431 Sveta Nedelja</izvorni_sadrzaj>
    <derivirana_varijabla naziv="DomainObject.Predmet.StrankaFormatedWithAdressOIB_1"> Jovanka Agović, OIB 93134913514, I Vrtić 5a, 10000 Zagreb; Tadija Mihaljević, M. Držića 3, 10431 Sveta Nedelja</derivirana_varijabla>
  </DomainObject.Predmet.StrankaFormatedWithAdressOIB>
  <DomainObject.Predmet.StrankaWithAdress>
    <izvorni_sadrzaj>Jovanka Agović I Vrtić 5a,10000 Zagreb,Tadija Mihaljević M. Držića 3,10431 Sveta Nedelja</izvorni_sadrzaj>
    <derivirana_varijabla naziv="DomainObject.Predmet.StrankaWithAdress_1">Jovanka Agović I Vrtić 5a,10000 Zagreb,Tadija Mihaljević M. Držića 3,10431 Sveta Nedelja</derivirana_varijabla>
  </DomainObject.Predmet.StrankaWithAdress>
  <DomainObject.Predmet.StrankaWithAdressOIB>
    <izvorni_sadrzaj>Jovanka Agović, OIB 93134913514, I Vrtić 5a,10000 Zagreb,Tadija Mihaljević, M. Držića 3,10431 Sveta Nedelja</izvorni_sadrzaj>
    <derivirana_varijabla naziv="DomainObject.Predmet.StrankaWithAdressOIB_1">Jovanka Agović, OIB 93134913514, I Vrtić 5a,10000 Zagreb,Tadija Mihaljević, M. Držića 3,10431 Sveta Nedelja</derivirana_varijabla>
  </DomainObject.Predmet.StrankaWithAdressOIB>
  <DomainObject.Predmet.StrankaNazivFormated>
    <izvorni_sadrzaj>Jovanka Agović,Tadija Mihaljević</izvorni_sadrzaj>
    <derivirana_varijabla naziv="DomainObject.Predmet.StrankaNazivFormated_1">Jovanka Agović,Tadija Mihaljević</derivirana_varijabla>
  </DomainObject.Predmet.StrankaNazivFormated>
  <DomainObject.Predmet.StrankaNazivFormatedOIB>
    <izvorni_sadrzaj>Jovanka Agović, OIB 93134913514,Tadija Mihaljević</izvorni_sadrzaj>
    <derivirana_varijabla naziv="DomainObject.Predmet.StrankaNazivFormatedOIB_1">Jovanka Agović, OIB 93134913514,Tadija Mihaljević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Jovanka Agović</item>
      <item>Tadija Mihaljević</item>
    </izvorni_sadrzaj>
    <derivirana_varijabla naziv="DomainObject.Predmet.StrankaListFormated_1">
      <item>Jovanka Agović</item>
      <item>Tadija Mihaljević</item>
    </derivirana_varijabla>
  </DomainObject.Predmet.StrankaListFormated>
  <DomainObject.Predmet.StrankaListFormatedOIB>
    <izvorni_sadrzaj>
      <item>Jovanka Agović, OIB 93134913514</item>
      <item>Tadija Mihaljević</item>
    </izvorni_sadrzaj>
    <derivirana_varijabla naziv="DomainObject.Predmet.StrankaListFormatedOIB_1">
      <item>Jovanka Agović, OIB 93134913514</item>
      <item>Tadija Mihaljević</item>
    </derivirana_varijabla>
  </DomainObject.Predmet.StrankaListFormatedOIB>
  <DomainObject.Predmet.StrankaListFormatedWithAdress>
    <izvorni_sadrzaj>
      <item>Jovanka Agović, I Vrtić 5a, 10000 Zagreb</item>
      <item>Tadija Mihaljević, M. Držića 3, 10431 Sveta Nedelja</item>
    </izvorni_sadrzaj>
    <derivirana_varijabla naziv="DomainObject.Predmet.StrankaListFormatedWithAdress_1">
      <item>Jovanka Agović, I Vrtić 5a, 10000 Zagreb</item>
      <item>Tadija Mihaljević, M. Držića 3, 10431 Sveta Nedelja</item>
    </derivirana_varijabla>
  </DomainObject.Predmet.StrankaListFormatedWithAdress>
  <DomainObject.Predmet.StrankaListFormatedWithAdressOIB>
    <izvorni_sadrzaj>
      <item>Jovanka Agović, OIB 93134913514, I Vrtić 5a, 10000 Zagreb</item>
      <item>Tadija Mihaljević, M. Držića 3, 10431 Sveta Nedelja</item>
    </izvorni_sadrzaj>
    <derivirana_varijabla naziv="DomainObject.Predmet.StrankaListFormatedWithAdressOIB_1">
      <item>Jovanka Agović, OIB 93134913514, I Vrtić 5a, 10000 Zagreb</item>
      <item>Tadija Mihaljević, M. Držića 3, 10431 Sveta Nedelja</item>
    </derivirana_varijabla>
  </DomainObject.Predmet.StrankaListFormatedWithAdressOIB>
  <DomainObject.Predmet.StrankaListNazivFormated>
    <izvorni_sadrzaj>
      <item>Jovanka Agović</item>
      <item>Tadija Mihaljević</item>
    </izvorni_sadrzaj>
    <derivirana_varijabla naziv="DomainObject.Predmet.StrankaListNazivFormated_1">
      <item>Jovanka Agović</item>
      <item>Tadija Mihaljević</item>
    </derivirana_varijabla>
  </DomainObject.Predmet.StrankaListNazivFormated>
  <DomainObject.Predmet.StrankaListNazivFormatedOIB>
    <izvorni_sadrzaj>
      <item>Jovanka Agović, OIB 93134913514</item>
      <item>Tadija Mihaljević</item>
    </izvorni_sadrzaj>
    <derivirana_varijabla naziv="DomainObject.Predmet.StrankaListNazivFormatedOIB_1">
      <item>Jovanka Agović, OIB 93134913514</item>
      <item>Tadija Mihaljević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OstaliListFormated_1"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OstaliListFormated>
  <DomainObject.Predmet.OstaliListFormatedOIB>
    <izvorni_sadrzaj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izvorni_sadrzaj>
    <derivirana_varijabla naziv="DomainObject.Predmet.OstaliListFormatedOIB_1"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derivirana_varijabla>
  </DomainObject.Predmet.OstaliListFormatedOIB>
  <DomainObject.Predmet.OstaliListFormatedWithAdress>
    <izvorni_sadrzaj>
      <item>Hrvatski Telekom d.d., Roberta Frangeša Mihanovića 9, 10000 Zagreb</item>
      <item>Hrvatska radiotelevizija, Prisavlje 3, 10000 Zagreb</item>
      <item>ZAGREBAČKA BANKA DIONIČKO DRUŠTVO, Trg bana Josipa Jelačića 10, 10000 Zagreb</item>
      <item>EOS MATRIX d.o.o. za poslovne usluge,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Vatroslava Jagića 33, 10000 Zagreb</item>
      <item>Ivana Kukec, Ive Dulčića 29, 10360 Sesvete</item>
      <item>Saša Pavličić Bekić, Bednjanska 8, 10000 Zagreb</item>
      <item>Ivan Livaja, Prilaz Vladislava Brajkovića 8, 10000 Zagreb</item>
    </izvorni_sadrzaj>
    <derivirana_varijabla naziv="DomainObject.Predmet.OstaliListFormatedWithAdress_1">
      <item>Hrvatski Telekom d.d., Roberta Frangeša Mihanovića 9, 10000 Zagreb</item>
      <item>Hrvatska radiotelevizija, Prisavlje 3, 10000 Zagreb</item>
      <item>ZAGREBAČKA BANKA DIONIČKO DRUŠTVO, Trg bana Josipa Jelačića 10, 10000 Zagreb</item>
      <item>EOS MATRIX d.o.o. za poslovne usluge,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Vatroslava Jagića 33, 10000 Zagreb</item>
      <item>Ivana Kukec, Ive Dulčića 29, 10360 Sesvete</item>
      <item>Saša Pavličić Bekić, Bednjanska 8, 10000 Zagreb</item>
      <item>Ivan Livaja, Prilaz Vladislava Brajkovića 8,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Hrvatska radiotelevizija, OIB 68419124305, Prisavlje 3, 10000 Zagreb</item>
      <item>ZAGREBAČKA BANKA DIONIČKO DRUŠTVO, OIB 92963223473, Trg bana Josipa Jelačića 10, 10000 Zagreb</item>
      <item>EOS MATRIX d.o.o. za poslovne usluge, OIB 76674680107,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OIB 26187994862, Vatroslava Jagića 33, 10000 Zagreb</item>
      <item>Ivana Kukec, Ive Dulčića 29, 10360 Sesvete</item>
      <item>Saša Pavličić Bekić, Bednjanska 8, 10000 Zagreb</item>
      <item>Ivan Livaja, OIB 06673320540, Prilaz Vladislava Brajkovića 8, 10000 Zagreb</item>
    </izvorni_sadrzaj>
    <derivirana_varijabla naziv="DomainObject.Predmet.OstaliListFormatedWithAdressOIB_1">
      <item>Hrvatski Telekom d.d., OIB 81793146560, Roberta Frangeša Mihanovića 9, 10000 Zagreb</item>
      <item>Hrvatska radiotelevizija, OIB 68419124305, Prisavlje 3, 10000 Zagreb</item>
      <item>ZAGREBAČKA BANKA DIONIČKO DRUŠTVO, OIB 92963223473, Trg bana Josipa Jelačića 10, 10000 Zagreb</item>
      <item>EOS MATRIX d.o.o. za poslovne usluge, OIB 76674680107,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OIB 26187994862, Vatroslava Jagića 33, 10000 Zagreb</item>
      <item>Ivana Kukec, Ive Dulčića 29, 10360 Sesvete</item>
      <item>Saša Pavličić Bekić, Bednjanska 8, 10000 Zagreb</item>
      <item>Ivan Livaja, OIB 06673320540, Prilaz Vladislava Brajkovića 8, 10000 Zagreb</item>
    </derivirana_varijabla>
  </DomainObject.Predmet.OstaliListFormatedWithAdressOIB>
  <DomainObject.Predmet.OstaliListNazivFormated>
    <izvorni_sadrzaj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OstaliListNazivFormated_1"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OstaliListNazivFormated>
  <DomainObject.Predmet.OstaliListNazivFormatedOIB>
    <izvorni_sadrzaj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izvorni_sadrzaj>
    <derivirana_varijabla naziv="DomainObject.Predmet.OstaliListNazivFormatedOIB_1"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Jovanka Agović i dr.</izvorni_sadrzaj>
    <derivirana_varijabla naziv="DomainObject.Predmet.StrankaIDrugi_1">Jovanka Agović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I Vrtić 5a, 10000 Zagreb i dr.</izvorni_sadrzaj>
    <derivirana_varijabla naziv="DomainObject.Predmet.StrankaIDrugiAdressOIB_1">Jovanka Agović, OIB 93134913514, I Vrtić 5a,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15. kolovoza 2017.</izvorni_sadrzaj>
    <derivirana_varijabla naziv="DomainObject.Predmet.OdlukaRjesenje.DatumPravomocnosti_1">15. kolovoza 2017.</derivirana_varijabla>
  </DomainObject.Predmet.OdlukaRjesenje.DatumPravomocnosti>
  <DomainObject.Predmet.OdlukaRjesenje.Oznaka>
    <izvorni_sadrzaj>Sp-35/2016-22</izvorni_sadrzaj>
    <derivirana_varijabla naziv="DomainObject.Predmet.OdlukaRjesenje.Oznaka_1">Sp-35/2016-22</derivirana_varijabla>
  </DomainObject.Predmet.OdlukaRjesenje.Oznaka>
  <DomainObject.Predmet.SudioniciListNaziv>
    <izvorni_sadrzaj>
      <item>Jovanka Agović</item>
      <item>Tadija Mihaljević</item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SudioniciListNaziv_1">
      <item>Jovanka Agović</item>
      <item>Tadija Mihaljević</item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SudioniciListNaziv>
  <DomainObject.Predmet.SudioniciListAdressOIB>
    <izvorni_sadrzaj>
      <item>Jovanka Agović, OIB 93134913514, I Vrtić 5a,10000 Zagreb</item>
      <item>Tadija Mihaljević, M. Držića 3,10431 Sveta Nedelja</item>
      <item>Hrvatski Telekom d.d., OIB 81793146560, Roberta Frangeša Mihanovića 9,10000 Zagreb</item>
      <item>Hrvatska radiotelevizija, OIB 68419124305, Prisavlje 3,10000 Zagreb</item>
      <item>ZAGREBAČKA BANKA DIONIČKO DRUŠTVO, OIB 92963223473, Trg bana Josipa Jelačića 10,10000 Zagreb</item>
      <item>EOS MATRIX d.o.o. za poslovne usluge, OIB 76674680107, Horvatova 82,10000 Zagreb</item>
      <item>Republika Hrvatska</item>
      <item>Sonja Šoštar, Mirka Kleščića 7,10430 Samobor</item>
      <item>Općinsko državno odvjetništvo u Zagrebu</item>
      <item>Milka Steković, Gundulićeva 32,10000 Zagreb</item>
      <item>CROATIA osiguranje d.d., OIB 26187994862, Vatroslava Jagića 33,10000 Zagreb</item>
      <item>Ivana Kukec, Ive Dulčića 29,10360 Sesvete</item>
      <item>Saša Pavličić Bekić, Bednjanska 8,10000 Zagreb</item>
      <item>Ivan Livaja, OIB 06673320540, Prilaz Vladislava Brajkovića 8,10000 Zagreb</item>
    </izvorni_sadrzaj>
    <derivirana_varijabla naziv="DomainObject.Predmet.SudioniciListAdressOIB_1">
      <item>Jovanka Agović, OIB 93134913514, I Vrtić 5a,10000 Zagreb</item>
      <item>Tadija Mihaljević, M. Držića 3,10431 Sveta Nedelja</item>
      <item>Hrvatski Telekom d.d., OIB 81793146560, Roberta Frangeša Mihanovića 9,10000 Zagreb</item>
      <item>Hrvatska radiotelevizija, OIB 68419124305, Prisavlje 3,10000 Zagreb</item>
      <item>ZAGREBAČKA BANKA DIONIČKO DRUŠTVO, OIB 92963223473, Trg bana Josipa Jelačića 10,10000 Zagreb</item>
      <item>EOS MATRIX d.o.o. za poslovne usluge, OIB 76674680107, Horvatova 82,10000 Zagreb</item>
      <item>Republika Hrvatska</item>
      <item>Sonja Šoštar, Mirka Kleščića 7,10430 Samobor</item>
      <item>Općinsko državno odvjetništvo u Zagrebu</item>
      <item>Milka Steković, Gundulićeva 32,10000 Zagreb</item>
      <item>CROATIA osiguranje d.d., OIB 26187994862, Vatroslava Jagića 33,10000 Zagreb</item>
      <item>Ivana Kukec, Ive Dulčića 29,10360 Sesvete</item>
      <item>Saša Pavličić Bekić, Bednjanska 8,10000 Zagreb</item>
      <item>Ivan Livaja, OIB 06673320540,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  <item>, OIB null</item>
      <item>, OIB 81793146560</item>
      <item>, OIB 68419124305</item>
      <item>, OIB 92963223473</item>
      <item>, OIB 76674680107</item>
      <item>, OIB null</item>
      <item>, OIB null</item>
      <item>, OIB null</item>
      <item>, OIB null</item>
      <item>, OIB 26187994862</item>
      <item>, OIB null</item>
      <item>, OIB null</item>
      <item>, OIB 06673320540</item>
    </izvorni_sadrzaj>
    <derivirana_varijabla naziv="DomainObject.Predmet.SudioniciListNazivOIB_1">
      <item>, OIB 93134913514</item>
      <item>, OIB null</item>
      <item>, OIB 81793146560</item>
      <item>, OIB 68419124305</item>
      <item>, OIB 92963223473</item>
      <item>, OIB 76674680107</item>
      <item>, OIB null</item>
      <item>, OIB null</item>
      <item>, OIB null</item>
      <item>, OIB null</item>
      <item>, OIB 26187994862</item>
      <item>, OIB null</item>
      <item>, OIB null</item>
      <item>, OIB 06673320540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2C461-946E-4CD4-B87C-087C221DE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204</properties:Words>
  <properties:Characters>1002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2019-05-30T07:18:00Z</dcterms:created>
  <dc:creator>Ana Lovrinov</dc:creator>
  <cp:lastModifiedBy>Marija Mikulić</cp:lastModifiedBy>
  <cp:lastPrinted>2019-05-30T07:29:00Z</cp:lastPrinted>
  <dcterms:modified xmlns:xsi="http://www.w3.org/2001/XMLSchema-instance" xsi:type="dcterms:W3CDTF">2019-05-30T07:29:00Z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(1.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