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947918d" w14:textId="947918d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281F02">
        <w:rPr>
          <w:rFonts w:eastAsia="Times New Roman" w:cs="Times New Roman"/>
          <w:lang w:eastAsia="hr-HR"/>
        </w:rPr>
        <w:t>1144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proofErr w:type="spellStart"/>
      <w:r w:rsidR="00281F02">
        <w:t>STINICA</w:t>
      </w:r>
      <w:proofErr w:type="spellEnd"/>
      <w:r w:rsidR="00281F02">
        <w:t xml:space="preserve"> </w:t>
      </w:r>
      <w:proofErr w:type="spellStart"/>
      <w:r w:rsidR="00281F02">
        <w:t>VIA</w:t>
      </w:r>
      <w:proofErr w:type="spellEnd"/>
      <w:r w:rsidR="00281F02">
        <w:t xml:space="preserve"> j.d.o.o., Zagreb, Novačka </w:t>
      </w:r>
      <w:proofErr w:type="spellStart"/>
      <w:r w:rsidR="00281F02">
        <w:t>62</w:t>
      </w:r>
      <w:proofErr w:type="spellEnd"/>
      <w:r w:rsidR="00281F02">
        <w:t xml:space="preserve"> C, </w:t>
      </w:r>
      <w:proofErr w:type="spellStart"/>
      <w:r w:rsidR="00281F02">
        <w:t>OIB</w:t>
      </w:r>
      <w:proofErr w:type="spellEnd"/>
      <w:r w:rsidR="00281F02">
        <w:t xml:space="preserve">: </w:t>
      </w:r>
      <w:proofErr w:type="spellStart"/>
      <w:r w:rsidR="00281F02">
        <w:t>41656745065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proofErr w:type="spellStart"/>
      <w:r w:rsidR="00281F02">
        <w:t>STINICA</w:t>
      </w:r>
      <w:proofErr w:type="spellEnd"/>
      <w:r w:rsidR="00281F02">
        <w:t xml:space="preserve"> </w:t>
      </w:r>
      <w:proofErr w:type="spellStart"/>
      <w:r w:rsidR="00281F02">
        <w:t>VIA</w:t>
      </w:r>
      <w:proofErr w:type="spellEnd"/>
      <w:r w:rsidR="00281F02">
        <w:t xml:space="preserve"> j.d.o.o., Zagreb, Novačka </w:t>
      </w:r>
      <w:proofErr w:type="spellStart"/>
      <w:r w:rsidR="00281F02">
        <w:t>62</w:t>
      </w:r>
      <w:proofErr w:type="spellEnd"/>
      <w:r w:rsidR="00281F02">
        <w:t xml:space="preserve"> C, </w:t>
      </w:r>
      <w:proofErr w:type="spellStart"/>
      <w:r w:rsidR="00281F02">
        <w:t>OIB</w:t>
      </w:r>
      <w:proofErr w:type="spellEnd"/>
      <w:r w:rsidR="00281F02">
        <w:t xml:space="preserve">: </w:t>
      </w:r>
      <w:proofErr w:type="spellStart"/>
      <w:r w:rsidR="00281F02">
        <w:t>41656745065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r w:rsidR="00281F02">
        <w:rPr>
          <w:rFonts w:eastAsia="Times New Roman" w:cs="Times New Roman"/>
          <w:lang w:eastAsia="hr-HR"/>
        </w:rPr>
        <w:t>34.647,43</w:t>
      </w:r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854AFF">
        <w:rPr>
          <w:rFonts w:eastAsia="Times New Roman" w:cs="Times New Roman"/>
          <w:lang w:eastAsia="hr-HR"/>
        </w:rPr>
        <w:t>, v.r.</w:t>
      </w:r>
    </w:p>
    <w:p w:rsidR="00854AFF" w:rsidP="00907AB4" w:rsidRDefault="00854AFF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854AFF" w:rsidP="007A64BB" w:rsidRDefault="00854AF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854AFF" w:rsidP="007A64BB" w:rsidRDefault="00854AFF">
      <w:pPr>
        <w:jc w:val="right"/>
      </w:pPr>
      <w:r>
        <w:t>Maja Malec</w:t>
      </w:r>
    </w:p>
    <w:p w:rsidRPr="00907AB4" w:rsidR="00854AFF" w:rsidP="00907AB4" w:rsidRDefault="00854AFF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41C5"/>
    <w:rsid w:val="000B450A"/>
    <w:rsid w:val="0012372E"/>
    <w:rsid w:val="00137BAB"/>
    <w:rsid w:val="00140413"/>
    <w:rsid w:val="00155FEF"/>
    <w:rsid w:val="001E2D66"/>
    <w:rsid w:val="002450E7"/>
    <w:rsid w:val="002527BE"/>
    <w:rsid w:val="00271013"/>
    <w:rsid w:val="00281F02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7208D"/>
    <w:rsid w:val="004A0C63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41566"/>
    <w:rsid w:val="00854AFF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A0212F"/>
    <w:rsid w:val="00A63049"/>
    <w:rsid w:val="00A80E54"/>
    <w:rsid w:val="00AD4D0C"/>
    <w:rsid w:val="00AE2B49"/>
    <w:rsid w:val="00AF7C40"/>
    <w:rsid w:val="00B37838"/>
    <w:rsid w:val="00B61DC8"/>
    <w:rsid w:val="00B65DE5"/>
    <w:rsid w:val="00B71F95"/>
    <w:rsid w:val="00BF0A6A"/>
    <w:rsid w:val="00BF6017"/>
    <w:rsid w:val="00BF742B"/>
    <w:rsid w:val="00CD2B9F"/>
    <w:rsid w:val="00D10F6A"/>
    <w:rsid w:val="00D92D6F"/>
    <w:rsid w:val="00DA6DEC"/>
    <w:rsid w:val="00DD5167"/>
    <w:rsid w:val="00E02C12"/>
    <w:rsid w:val="00E54858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54A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4AFF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54AFF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54AFF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54AFF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AF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4AF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4AF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4AF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St-1144/2019</izvorni_sadrzaj>
    <derivirana_varijabla naziv="DomainObject.Predmet.OznakaBroj_1">St-1144/2019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STINICA VIA jednostavno društvo s ograničenom odgovornošću za usluge, turistička agencija zastupanog po punomoćniku Ivana Mesarić</izvorni_sadrzaj>
    <derivirana_varijabla naziv="DomainObject.Predmet.ProtustrankaFormated_1">  STINICA VIA jednostavno društvo s ograničenom odgovornošću za usluge, turistička agencija zastupanog po punomoćniku Ivana Mesarić</derivirana_varijabla>
  </DomainObject.Predmet.ProtustrankaFormated>
  <DomainObject.Predmet.ProtustrankaFormatedOIB>
    <izvorni_sadrzaj>  STINICA VIA jednostavno društvo s ograničenom odgovornošću za usluge, turistička agencija, OIB 41656745065 zastupanog po punomoćniku Ivana Mesarić</izvorni_sadrzaj>
    <derivirana_varijabla naziv="DomainObject.Predmet.ProtustrankaFormatedOIB_1">  STINICA VIA jednostavno društvo s ograničenom odgovornošću za usluge, turistička agencija, OIB 41656745065 zastupanog po punomoćniku Ivana Mesarić</derivirana_varijabla>
  </DomainObject.Predmet.ProtustrankaFormatedOIB>
  <DomainObject.Predmet.ProtustrankaFormatedWithAdress>
    <izvorni_sadrzaj> STINICA VIA jednostavno društvo s ograničenom odgovornošću za usluge, turistička agencija, Novačka 62 C, 10000 Zagreb zastupanog po punomoćniku Ivana Mesarić</izvorni_sadrzaj>
    <derivirana_varijabla naziv="DomainObject.Predmet.ProtustrankaFormatedWithAdress_1"> STINICA VIA jednostavno društvo s ograničenom odgovornošću za usluge, turistička agencija, Novačka 62 C, 10000 Zagreb zastupanog po punomoćniku Ivana Mesarić</derivirana_varijabla>
  </DomainObject.Predmet.ProtustrankaFormatedWithAdress>
  <DomainObject.Predmet.ProtustrankaFormatedWithAdressOIB>
    <izvorni_sadrzaj> STINICA VIA jednostavno društvo s ograničenom odgovornošću za usluge, turistička agencija, OIB 41656745065, Novačka 62 C, 10000 Zagreb zastupanog po punomoćniku Ivana Mesarić</izvorni_sadrzaj>
    <derivirana_varijabla naziv="DomainObject.Predmet.ProtustrankaFormatedWithAdressOIB_1"> STINICA VIA jednostavno društvo s ograničenom odgovornošću za usluge, turistička agencija, OIB 41656745065, Novačka 62 C, 10000 Zagreb zastupanog po punomoćniku Ivana Mesarić</derivirana_varijabla>
  </DomainObject.Predmet.ProtustrankaFormatedWithAdressOIB>
  <DomainObject.Predmet.ProtustrankaWithAdress>
    <izvorni_sadrzaj>STINICA VIA jednostavno društvo s ograničenom odgovornošću za usluge, turistička agencija Novačka 62 C, 10000 Zagreb</izvorni_sadrzaj>
    <derivirana_varijabla naziv="DomainObject.Predmet.ProtustrankaWithAdress_1">STINICA VIA jednostavno društvo s ograničenom odgovornošću za usluge, turistička agencija Novačka 62 C, 10000 Zagreb</derivirana_varijabla>
  </DomainObject.Predmet.ProtustrankaWithAdress>
  <DomainObject.Predmet.ProtustrankaWithAdressOIB>
    <izvorni_sadrzaj>STINICA VIA jednostavno društvo s ograničenom odgovornošću za usluge, turistička agencija, OIB 41656745065, Novačka 62 C, 10000 Zagreb</izvorni_sadrzaj>
    <derivirana_varijabla naziv="DomainObject.Predmet.ProtustrankaWithAdressOIB_1">STINICA VIA jednostavno društvo s ograničenom odgovornošću za usluge, turistička agencija, OIB 41656745065, Novačka 62 C, 10000 Zagreb</derivirana_varijabla>
  </DomainObject.Predmet.ProtustrankaWithAdressOIB>
  <DomainObject.Predmet.ProtustrankaNazivFormated>
    <izvorni_sadrzaj>STINICA VIA jednostavno društvo s ograničenom odgovornošću za usluge, turistička agencija</izvorni_sadrzaj>
    <derivirana_varijabla naziv="DomainObject.Predmet.ProtustrankaNazivFormated_1">STINICA VIA jednostavno društvo s ograničenom odgovornošću za usluge, turistička agencija</derivirana_varijabla>
  </DomainObject.Predmet.ProtustrankaNazivFormated>
  <DomainObject.Predmet.ProtustrankaNazivFormatedOIB>
    <izvorni_sadrzaj>STINICA VIA jednostavno društvo s ograničenom odgovornošću za usluge, turistička agencija, OIB 41656745065</izvorni_sadrzaj>
    <derivirana_varijabla naziv="DomainObject.Predmet.ProtustrankaNazivFormatedOIB_1">STINICA VIA jednostavno društvo s ograničenom odgovornošću za usluge, turistička agencija, OIB 41656745065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STINICA VIA jednostavno društvo s ograničenom odgovornošću za usluge, turistička agencija zastupanog po punomoćniku Ivana Mesarić</item>
    </izvorni_sadrzaj>
    <derivirana_varijabla naziv="DomainObject.Predmet.ProtuStrankaListFormated_1">
      <item>STINICA VIA jednostavno društvo s ograničenom odgovornošću za usluge, turistička agencija zastupanog po punomoćniku Ivana Mesarić</item>
    </derivirana_varijabla>
  </DomainObject.Predmet.ProtuStrankaListFormated>
  <DomainObject.Predmet.ProtuStrankaListFormatedOIB>
    <izvorni_sadrzaj>
      <item>STINICA VIA jednostavno društvo s ograničenom odgovornošću za usluge, turistička agencija, OIB 41656745065 zastupanog po punomoćniku Ivana Mesarić</item>
    </izvorni_sadrzaj>
    <derivirana_varijabla naziv="DomainObject.Predmet.ProtuStrankaListFormatedOIB_1">
      <item>STINICA VIA jednostavno društvo s ograničenom odgovornošću za usluge, turistička agencija, OIB 41656745065 zastupanog po punomoćniku Ivana Mesarić</item>
    </derivirana_varijabla>
  </DomainObject.Predmet.ProtuStrankaListFormatedOIB>
  <DomainObject.Predmet.ProtuStrankaListFormatedWithAdress>
    <izvorni_sadrzaj>
      <item>STINICA VIA jednostavno društvo s ograničenom odgovornošću za usluge, turistička agencija, Novačka 62 C, 10000 Zagreb zastupanog po punomoćniku Ivana Mesarić</item>
    </izvorni_sadrzaj>
    <derivirana_varijabla naziv="DomainObject.Predmet.ProtuStrankaListFormatedWithAdress_1">
      <item>STINICA VIA jednostavno društvo s ograničenom odgovornošću za usluge, turistička agencija, Novačka 62 C, 10000 Zagreb zastupanog po punomoćniku Ivana Mesarić</item>
    </derivirana_varijabla>
  </DomainObject.Predmet.ProtuStrankaListFormatedWithAdress>
  <DomainObject.Predmet.ProtuStrankaListFormatedWithAdressOIB>
    <izvorni_sadrzaj>
      <item>STINICA VIA jednostavno društvo s ograničenom odgovornošću za usluge, turistička agencija, OIB 41656745065, Novačka 62 C, 10000 Zagreb zastupanog po punomoćniku Ivana Mesarić</item>
    </izvorni_sadrzaj>
    <derivirana_varijabla naziv="DomainObject.Predmet.ProtuStrankaListFormatedWithAdressOIB_1">
      <item>STINICA VIA jednostavno društvo s ograničenom odgovornošću za usluge, turistička agencija, OIB 41656745065, Novačka 62 C, 10000 Zagreb zastupanog po punomoćniku Ivana Mesarić</item>
    </derivirana_varijabla>
  </DomainObject.Predmet.ProtuStrankaListFormatedWithAdressOIB>
  <DomainObject.Predmet.ProtuStrankaListNazivFormated>
    <izvorni_sadrzaj>
      <item>STINICA VIA jednostavno društvo s ograničenom odgovornošću za usluge, turistička agencija</item>
    </izvorni_sadrzaj>
    <derivirana_varijabla naziv="DomainObject.Predmet.ProtuStrankaListNazivFormated_1">
      <item>STINICA VIA jednostavno društvo s ograničenom odgovornošću za usluge, turistička agencija</item>
    </derivirana_varijabla>
  </DomainObject.Predmet.ProtuStrankaListNazivFormated>
  <DomainObject.Predmet.ProtuStrankaListNazivFormatedOIB>
    <izvorni_sadrzaj>
      <item>STINICA VIA jednostavno društvo s ograničenom odgovornošću za usluge, turistička agencija, OIB 41656745065</item>
    </izvorni_sadrzaj>
    <derivirana_varijabla naziv="DomainObject.Predmet.ProtuStrankaListNazivFormatedOIB_1">
      <item>STINICA VIA jednostavno društvo s ograničenom odgovornošću za usluge, turistička agencija, OIB 41656745065</item>
    </derivirana_varijabla>
  </DomainObject.Predmet.ProtuStrankaListNazivFormatedOIB>
  <DomainObject.Predmet.OstaliListFormated>
    <izvorni_sadrzaj>
      <item>Ivana Mesarić punomoćnica sudionika u postupku STINICA VIA jednostavno društvo s ograničenom odgovornošću za usluge, turistička agencija</item>
    </izvorni_sadrzaj>
    <derivirana_varijabla naziv="DomainObject.Predmet.OstaliListFormated_1">
      <item>Ivana Mesarić punomoćnica sudionika u postupku STINICA VIA jednostavno društvo s ograničenom odgovornošću za usluge, turistička agencija</item>
    </derivirana_varijabla>
  </DomainObject.Predmet.OstaliListFormated>
  <DomainObject.Predmet.OstaliListFormatedOIB>
    <izvorni_sadrzaj>
      <item>Ivana Mesarić, OIB 36535279627 punomoćnica sudionika u postupku STINICA VIA jednostavno društvo s ograničenom odgovornošću za usluge, turistička agencija</item>
    </izvorni_sadrzaj>
    <derivirana_varijabla naziv="DomainObject.Predmet.OstaliListFormatedOIB_1">
      <item>Ivana Mesarić, OIB 36535279627 punomoćnica sudionika u postupku STINICA VIA jednostavno društvo s ograničenom odgovornošću za usluge, turistička agencija</item>
    </derivirana_varijabla>
  </DomainObject.Predmet.OstaliListFormatedOIB>
  <DomainObject.Predmet.OstaliListFormatedWithAdress>
    <izvorni_sadrzaj>
      <item>Ivana Mesarić, Novačka 297, 10000 Zagreb punomoćnica sudionika u postupku STINICA VIA jednostavno društvo s ograničenom odgovornošću za usluge, turistička agencija</item>
    </izvorni_sadrzaj>
    <derivirana_varijabla naziv="DomainObject.Predmet.OstaliListFormatedWithAdress_1">
      <item>Ivana Mesarić, Novačka 297, 10000 Zagreb punomoćnica sudionika u postupku STINICA VIA jednostavno društvo s ograničenom odgovornošću za usluge, turistička agencija</item>
    </derivirana_varijabla>
  </DomainObject.Predmet.OstaliListFormatedWithAdress>
  <DomainObject.Predmet.OstaliListFormatedWithAdressOIB>
    <izvorni_sadrzaj>
      <item>Ivana Mesarić, OIB 36535279627, Novačka 297, 10000 Zagreb punomoćnica sudionika u postupku STINICA VIA jednostavno društvo s ograničenom odgovornošću za usluge, turistička agencija</item>
    </izvorni_sadrzaj>
    <derivirana_varijabla naziv="DomainObject.Predmet.OstaliListFormatedWithAdressOIB_1">
      <item>Ivana Mesarić, OIB 36535279627, Novačka 297, 10000 Zagreb punomoćnica sudionika u postupku STINICA VIA jednostavno društvo s ograničenom odgovornošću za usluge, turistička agencija</item>
    </derivirana_varijabla>
  </DomainObject.Predmet.OstaliListFormatedWithAdressOIB>
  <DomainObject.Predmet.OstaliListNazivFormated>
    <izvorni_sadrzaj>
      <item>Ivana Mesarić</item>
    </izvorni_sadrzaj>
    <derivirana_varijabla naziv="DomainObject.Predmet.OstaliListNazivFormated_1">
      <item>Ivana Mesarić</item>
    </derivirana_varijabla>
  </DomainObject.Predmet.OstaliListNazivFormated>
  <DomainObject.Predmet.OstaliListNazivFormatedOIB>
    <izvorni_sadrzaj>
      <item>Ivana Mesarić, OIB 36535279627</item>
    </izvorni_sadrzaj>
    <derivirana_varijabla naziv="DomainObject.Predmet.OstaliListNazivFormatedOIB_1">
      <item>Ivana Mesarić, OIB 36535279627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STINICA VIA jednostavno društvo s ograničenom odgovornošću za usluge, turistička agencija</izvorni_sadrzaj>
    <derivirana_varijabla naziv="DomainObject.Predmet.ProtustrankaIDrugi_1">STINICA VIA jednostavno društvo s ograničenom odgovornošću za usluge, turistička agencija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STINICA VIA jednostavno društvo s ograničenom odgovornošću za usluge, turistička agencija, OIB 41656745065, Novačka 62 C, 10000 Zagreb</izvorni_sadrzaj>
    <derivirana_varijabla naziv="DomainObject.Predmet.ProtustrankaIDrugiAdressOIB_1">STINICA VIA jednostavno društvo s ograničenom odgovornošću za usluge, turistička agencija, OIB 41656745065, Novačka 62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STINICA VIA jednostavno društvo s ograničenom odgovornošću za usluge, turistička agencija</item>
      <item>Ivana Mesarić</item>
    </izvorni_sadrzaj>
    <derivirana_varijabla naziv="DomainObject.Predmet.SudioniciListNaziv_1">
      <item>FINA Regionalni centar Zagreb</item>
      <item>STINICA VIA jednostavno društvo s ograničenom odgovornošću za usluge, turistička agencija</item>
      <item>Ivana Mesarić</item>
    </derivirana_varijabla>
  </DomainObject.Predmet.SudioniciListNaziv>
  <DomainObject.Predmet.SudioniciListAdressOIB>
    <izvorni_sadrzaj>
      <item>FINA Regionalni centar Zagreb, OIB 85821130368, Trg svibanjskih žrtava 1995.1,10000 Zagreb</item>
      <item>STINICA VIA jednostavno društvo s ograničenom odgovornošću za usluge, turistička agencija, OIB 41656745065, Novačka 62 C,10000 Zagreb</item>
      <item>Ivana Mesarić, OIB 36535279627, Novačka 297,10000 Zagreb</item>
    </izvorni_sadrzaj>
    <derivirana_varijabla naziv="DomainObject.Predmet.SudioniciListAdressOIB_1">
      <item>FINA Regionalni centar Zagreb, OIB 85821130368, Trg svibanjskih žrtava 1995.1,10000 Zagreb</item>
      <item>STINICA VIA jednostavno društvo s ograničenom odgovornošću za usluge, turistička agencija, OIB 41656745065, Novačka 62 C,10000 Zagreb</item>
      <item>Ivana Mesarić, OIB 36535279627, Novačka 297,10000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41656745065</item>
      <item>, OIB 36535279627</item>
    </izvorni_sadrzaj>
    <derivirana_varijabla naziv="DomainObject.Predmet.SudioniciListNazivOIB_1">
      <item>, OIB 85821130368</item>
      <item>, OIB 41656745065</item>
      <item>, OIB 36535279627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268</properties:Words>
  <properties:Characters>1455</properties:Characters>
  <properties:Lines>43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2019-09-02T07:50:00Z</dcterms:created>
  <dc:creator>Maja Malec</dc:creator>
  <cp:lastModifiedBy>Maja Malec</cp:lastModifiedBy>
  <dcterms:modified xmlns:xsi="http://www.w3.org/2001/XMLSchema-instance" xsi:type="dcterms:W3CDTF">2019-09-02T07:54:00Z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(St-1144-19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