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4b09" w14:paraId="9774b09" w:rsidRDefault="00447612" w:rsidP="00910611" w:rsidR="004476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7612" w:rsidP="00910611" w:rsidR="00447612">
      <w:r>
        <w:rPr>
          <w:rFonts w:eastAsia="MS Mincho"/>
        </w:rPr>
        <w:t>REPUBLIKA HRVATSKA</w:t>
      </w:r>
    </w:p>
    <w:p w:rsidRDefault="00447612" w:rsidP="00910611" w:rsidR="00447612">
      <w:r>
        <w:rPr>
          <w:rFonts w:eastAsia="MS Mincho"/>
        </w:rPr>
        <w:t>TRGOVAČKI SUD U RIJECI</w:t>
      </w:r>
    </w:p>
    <w:p w:rsidRDefault="00447612" w:rsidR="004476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7D6F" w:rsidP="0073588E" w:rsidR="00577D6F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AD355B" w:rsidP="008965DC" w:rsidR="00AD355B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</w:r>
      <w:r w:rsidRPr="00BB5DC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BB5DCB">
        <w:t xml:space="preserve">dužnikom </w:t>
      </w:r>
      <w:r w:rsidR="00151A6A">
        <w:rPr>
          <w:bCs/>
        </w:rPr>
        <w:t>ADRIA ARX</w:t>
      </w:r>
      <w:r w:rsidR="00151A6A">
        <w:t xml:space="preserve"> društvo s ograničenom odgovornošću za građenje i trgovinu Rijeka, Zvonimirova 18, OIB: 44308591845, MBS: 040191489</w:t>
      </w:r>
      <w:r w:rsidRPr="00BB5DCB">
        <w:t xml:space="preserve">, dana </w:t>
      </w:r>
      <w:r w:rsidR="00F45B00">
        <w:t>18. rujna</w:t>
      </w:r>
      <w:r w:rsidRPr="00BB5DCB">
        <w:t xml:space="preserve"> 201</w:t>
      </w:r>
      <w:r w:rsidR="00BB5DCB" w:rsidRPr="00BB5DCB">
        <w:t>7</w:t>
      </w:r>
      <w:r w:rsidRPr="00BB5DCB">
        <w:t xml:space="preserve">. godine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20B9B" w:rsidR="00D61648" w:rsidRPr="00BB5DCB">
      <w:pPr>
        <w:ind w:firstLine="1440"/>
        <w:jc w:val="both"/>
      </w:pPr>
      <w:r w:rsidRPr="00BB5DCB">
        <w:t xml:space="preserve">Privremenom stečajnom upravitelju </w:t>
      </w:r>
      <w:r w:rsidR="00F45B00">
        <w:t>Biserki</w:t>
      </w:r>
      <w:r w:rsidR="00F45B00" w:rsidRPr="00DA094B">
        <w:t xml:space="preserve"> Jakić, OIB: </w:t>
      </w:r>
      <w:r w:rsidR="00F45B00">
        <w:t xml:space="preserve">24564164619, M. Haberlea 10, Zagreb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8965DC" w:rsidP="0073588E" w:rsidR="008965DC">
      <w:pPr>
        <w:jc w:val="both"/>
      </w:pPr>
    </w:p>
    <w:p w:rsidRDefault="00AD355B" w:rsidP="0073588E" w:rsidR="00AD355B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5562D0" w:rsidR="0073588E" w:rsidRPr="00BB5DCB">
      <w:pPr>
        <w:pStyle w:val="Zaglavlje"/>
        <w:ind w:firstLine="1418"/>
        <w:jc w:val="both"/>
        <w:rPr>
          <w:bCs/>
        </w:rPr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F45B00">
        <w:t>800</w:t>
      </w:r>
      <w:r w:rsidR="001709A9" w:rsidRPr="00BB5DCB">
        <w:t>/2016</w:t>
      </w:r>
      <w:r w:rsidRPr="00BB5DCB">
        <w:t xml:space="preserve"> </w:t>
      </w:r>
      <w:r w:rsidR="0073588E" w:rsidRPr="00BB5DCB">
        <w:rPr>
          <w:bCs/>
        </w:rPr>
        <w:t xml:space="preserve">od </w:t>
      </w:r>
      <w:r w:rsidR="00F45B00">
        <w:rPr>
          <w:bCs/>
        </w:rPr>
        <w:t>14. studenoga</w:t>
      </w:r>
      <w:r w:rsidR="00AD355B">
        <w:rPr>
          <w:bCs/>
        </w:rPr>
        <w:t xml:space="preserve"> 2016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F45B00">
        <w:rPr>
          <w:bCs/>
        </w:rPr>
        <w:t>ADRIA ARX</w:t>
      </w:r>
      <w:r w:rsidR="00F45B00">
        <w:t xml:space="preserve"> društvo s ograničenom odgovornošću za građenje i trgovinu Rijeka, Zvonimirova 18, OIB: 44308591845, MBS: 040191489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F45B00">
        <w:t>800</w:t>
      </w:r>
      <w:r w:rsidR="001709A9" w:rsidRPr="00BB5DCB">
        <w:t>/2016-</w:t>
      </w:r>
      <w:r w:rsidR="00F45B00">
        <w:t>11</w:t>
      </w:r>
      <w:r w:rsidR="00A71FB8" w:rsidRPr="00BB5DCB">
        <w:t xml:space="preserve"> od </w:t>
      </w:r>
      <w:r w:rsidR="00AD355B">
        <w:t>17. siječnja</w:t>
      </w:r>
      <w:r w:rsidR="00BB5DCB" w:rsidRPr="00BB5DCB">
        <w:t xml:space="preserve">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F45B00" w:rsidRPr="00DA094B">
        <w:t xml:space="preserve">Biserka Jakić, OIB: </w:t>
      </w:r>
      <w:r w:rsidR="00F45B00">
        <w:t>24564164619, M. Haberlea 10, Zagreb</w:t>
      </w:r>
      <w:r w:rsidR="002F13AC">
        <w:t xml:space="preserve"> 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F45B00">
        <w:rPr>
          <w:bCs/>
        </w:rPr>
        <w:t xml:space="preserve">27. siječnja </w:t>
      </w:r>
      <w:r w:rsidR="005562D0" w:rsidRPr="00BB5DCB">
        <w:rPr>
          <w:bCs/>
        </w:rPr>
        <w:t xml:space="preserve">2017.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76749A" w:rsidR="0076749A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</w:t>
      </w:r>
      <w:r w:rsidR="00F45B00">
        <w:t>SZ-a, valjalo je riješiti kao u izreci</w:t>
      </w:r>
      <w:r w:rsidR="0076749A" w:rsidRPr="00FB7A28">
        <w:t>.</w:t>
      </w: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AD355B">
        <w:t>18. rujna</w:t>
      </w:r>
      <w:r w:rsidR="00245085" w:rsidRPr="00BB5DCB">
        <w:t xml:space="preserve"> 2017</w:t>
      </w:r>
      <w:r w:rsidR="0073588E" w:rsidRPr="00BB5DCB">
        <w:t>. g</w:t>
      </w:r>
      <w:r w:rsidR="008965DC" w:rsidRPr="00BB5DCB">
        <w:t>odine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73588E" w:rsidP="008B16A3" w:rsidR="00D201E2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 w:rsidR="002F13AC"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D63A88" w:rsidR="00D63A88"/>
    <w:p w:rsidRDefault="00D201E2" w:rsidR="00D201E2" w:rsidRPr="00BB5DCB">
      <w:r w:rsidRPr="00BB5DCB">
        <w:t>DNA</w:t>
      </w:r>
    </w:p>
    <w:p w:rsidRDefault="00245085" w:rsidP="00D201E2" w:rsidR="00D201E2" w:rsidRPr="00BB5DCB">
      <w:pPr>
        <w:numPr>
          <w:ilvl w:val="0"/>
          <w:numId w:val="1"/>
        </w:numPr>
      </w:pPr>
      <w:r w:rsidRPr="00BB5DCB">
        <w:t>privremeni stečajni upravitelj</w:t>
      </w:r>
    </w:p>
    <w:p w:rsidRDefault="002A4238" w:rsidP="00AF3BFB" w:rsidR="00AF3BFB" w:rsidRPr="00BB5DCB">
      <w:pPr>
        <w:numPr>
          <w:ilvl w:val="0"/>
          <w:numId w:val="1"/>
        </w:numPr>
      </w:pPr>
      <w:r w:rsidRPr="00BB5DCB">
        <w:t>mrežna stranica E-o</w:t>
      </w:r>
      <w:r w:rsidR="0079743C" w:rsidRPr="00BB5DCB">
        <w:t>glasna</w:t>
      </w:r>
      <w:r w:rsidR="00AF3BFB" w:rsidRPr="00BB5DCB">
        <w:t xml:space="preserve"> ploč</w:t>
      </w:r>
      <w:r w:rsidR="0079743C" w:rsidRPr="00BB5DCB">
        <w:t>a</w:t>
      </w:r>
      <w:r w:rsidRPr="00BB5DCB">
        <w:t xml:space="preserve"> sudova</w:t>
      </w:r>
    </w:p>
    <w:p w:rsidRDefault="00095F3E" w:rsidP="00D201E2" w:rsidR="00095F3E" w:rsidRPr="00BB5DCB"/>
    <w:p w:rsidRDefault="00CB6FCF" w:rsidP="00D201E2" w:rsidR="00D201E2" w:rsidRPr="00BB5DCB">
      <w:r w:rsidRPr="00BB5DCB">
        <w:t xml:space="preserve">Rijeka, </w:t>
      </w:r>
      <w:r w:rsidR="00AD355B">
        <w:t>18. rujna</w:t>
      </w:r>
      <w:r w:rsidR="00245085" w:rsidRPr="00BB5DCB">
        <w:t xml:space="preserve"> 2017</w:t>
      </w:r>
      <w:r w:rsidR="00D201E2" w:rsidRPr="00BB5DCB">
        <w:t>.</w:t>
      </w:r>
      <w:r w:rsidR="008965DC" w:rsidRPr="00BB5DCB">
        <w:t xml:space="preserve"> godine</w:t>
      </w:r>
    </w:p>
    <w:p w:rsidRDefault="00095F3E" w:rsidP="00D201E2" w:rsidR="00095F3E" w:rsidRPr="00BB5DCB"/>
    <w:p w:rsidRDefault="00095F3E" w:rsidR="00095F3E" w:rsidRPr="00BB5DCB">
      <w:pPr>
        <w:jc w:val="both"/>
      </w:pPr>
      <w:r w:rsidRPr="00BB5DCB">
        <w:t xml:space="preserve">                                                                                                     S u d a c</w:t>
      </w:r>
    </w:p>
    <w:p w:rsidRDefault="00095F3E" w:rsidR="00095F3E" w:rsidRPr="00BB5DCB">
      <w:pPr>
        <w:jc w:val="both"/>
      </w:pPr>
      <w:r w:rsidRPr="00BB5DCB">
        <w:t xml:space="preserve">                                                                         </w:t>
      </w:r>
      <w:r w:rsidR="00E8360A" w:rsidRPr="00BB5DCB">
        <w:t xml:space="preserve">                       Vera Jelenović</w:t>
      </w:r>
    </w:p>
    <w:p w:rsidRDefault="00095F3E" w:rsidP="00D201E2" w:rsidR="00095F3E" w:rsidRPr="00BB5DCB"/>
    <w:sectPr w:rsidSect="008B16A3" w:rsidR="00095F3E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B12" w:rsidR="00757B12">
      <w:r>
        <w:separator/>
      </w:r>
    </w:p>
  </w:endnote>
  <w:endnote w:id="0" w:type="continuationSeparator">
    <w:p w:rsidRDefault="00757B12" w:rsidR="00757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6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B12" w:rsidR="00757B12">
      <w:r>
        <w:separator/>
      </w:r>
    </w:p>
  </w:footnote>
  <w:footnote w:id="0" w:type="continuationSeparator">
    <w:p w:rsidRDefault="00757B12" w:rsidR="00757B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F45B00">
      <w:t>800</w:t>
    </w:r>
    <w:r w:rsidR="001709A9">
      <w:t>/2016</w:t>
    </w:r>
    <w:r w:rsidR="00BB5DCB">
      <w:t>-</w:t>
    </w:r>
    <w:r w:rsidR="00F45B00">
      <w:t>23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F6"/>
    <w:rsid w:val="001709A9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47612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77D6F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57B12"/>
    <w:rsid w:val="0076185D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360A"/>
    <w:rsid w:val="00EA73B0"/>
    <w:rsid w:val="00EC3E0C"/>
    <w:rsid w:val="00EF1976"/>
    <w:rsid w:val="00EF1D21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476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761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476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761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ARX d.o.o.</izvorni_sadrzaj>
    <derivirana_varijabla naziv="DomainObject.Predmet.ProtustrankaFormated_1">  ADRIA ARX d.o.o.</derivirana_varijabla>
  </DomainObject.Predmet.ProtustrankaFormated>
  <DomainObject.Predmet.ProtustrankaFormatedOIB>
    <izvorni_sadrzaj>  ADRIA ARX d.o.o., OIB 44308591845</izvorni_sadrzaj>
    <derivirana_varijabla naziv="DomainObject.Predmet.ProtustrankaFormatedOIB_1">  ADRIA ARX d.o.o., OIB 44308591845</derivirana_varijabla>
  </DomainObject.Predmet.ProtustrankaFormatedOIB>
  <DomainObject.Predmet.ProtustrankaFormatedWithAdress>
    <izvorni_sadrzaj> ADRIA ARX d.o.o., Zvonimirova 18, 51000 Rijeka</izvorni_sadrzaj>
    <derivirana_varijabla naziv="DomainObject.Predmet.ProtustrankaFormatedWithAdress_1"> ADRIA ARX d.o.o., Zvonimirova 18, 51000 Rijeka</derivirana_varijabla>
  </DomainObject.Predmet.ProtustrankaFormatedWithAdress>
  <DomainObject.Predmet.ProtustrankaFormatedWithAdressOIB>
    <izvorni_sadrzaj> ADRIA ARX d.o.o., OIB 44308591845, Zvonimirova 18, 51000 Rijeka</izvorni_sadrzaj>
    <derivirana_varijabla naziv="DomainObject.Predmet.ProtustrankaFormatedWithAdressOIB_1"> ADRIA ARX d.o.o., OIB 44308591845, Zvonimirova 18, 51000 Rijeka</derivirana_varijabla>
  </DomainObject.Predmet.ProtustrankaFormatedWithAdressOIB>
  <DomainObject.Predmet.ProtustrankaWithAdress>
    <izvorni_sadrzaj>ADRIA ARX d.o.o. Zvonimirova 18, 51000 Rijeka</izvorni_sadrzaj>
    <derivirana_varijabla naziv="DomainObject.Predmet.ProtustrankaWithAdress_1">ADRIA ARX d.o.o. Zvonimirova 18, 51000 Rijeka</derivirana_varijabla>
  </DomainObject.Predmet.ProtustrankaWithAdress>
  <DomainObject.Predmet.ProtustrankaWithAdressOIB>
    <izvorni_sadrzaj>ADRIA ARX d.o.o., OIB 44308591845, Zvonimirova 18, 51000 Rijeka</izvorni_sadrzaj>
    <derivirana_varijabla naziv="DomainObject.Predmet.ProtustrankaWithAdressOIB_1">ADRIA ARX d.o.o., OIB 44308591845, Zvonimirova 18, 51000 Rijeka</derivirana_varijabla>
  </DomainObject.Predmet.ProtustrankaWithAdressOIB>
  <DomainObject.Predmet.ProtustrankaNazivFormated>
    <izvorni_sadrzaj>ADRIA ARX d.o.o.</izvorni_sadrzaj>
    <derivirana_varijabla naziv="DomainObject.Predmet.ProtustrankaNazivFormated_1">ADRIA ARX d.o.o.</derivirana_varijabla>
  </DomainObject.Predmet.ProtustrankaNazivFormated>
  <DomainObject.Predmet.ProtustrankaNazivFormatedOIB>
    <izvorni_sadrzaj>ADRIA ARX d.o.o., OIB 44308591845</izvorni_sadrzaj>
    <derivirana_varijabla naziv="DomainObject.Predmet.ProtustrankaNazivFormatedOIB_1">ADRIA ARX d.o.o., OIB 44308591845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ARX d.o.o.</item>
    </izvorni_sadrzaj>
    <derivirana_varijabla naziv="DomainObject.Predmet.ProtuStrankaListFormated_1">
      <item>ADRIA ARX d.o.o.</item>
    </derivirana_varijabla>
  </DomainObject.Predmet.ProtuStrankaListFormated>
  <DomainObject.Predmet.ProtuStrankaListFormatedOIB>
    <izvorni_sadrzaj>
      <item>ADRIA ARX d.o.o., OIB 44308591845</item>
    </izvorni_sadrzaj>
    <derivirana_varijabla naziv="DomainObject.Predmet.ProtuStrankaListFormatedOIB_1">
      <item>ADRIA ARX d.o.o., OIB 44308591845</item>
    </derivirana_varijabla>
  </DomainObject.Predmet.ProtuStrankaListFormatedOIB>
  <DomainObject.Predmet.ProtuStrankaListFormatedWithAdress>
    <izvorni_sadrzaj>
      <item>ADRIA ARX d.o.o., Zvonimirova 18, 51000 Rijeka</item>
    </izvorni_sadrzaj>
    <derivirana_varijabla naziv="DomainObject.Predmet.ProtuStrankaListFormatedWithAdress_1">
      <item>ADRIA ARX d.o.o., Zvonimirova 18, 51000 Rijeka</item>
    </derivirana_varijabla>
  </DomainObject.Predmet.ProtuStrankaListFormatedWithAdress>
  <DomainObject.Predmet.ProtuStrankaListFormatedWithAdressOIB>
    <izvorni_sadrzaj>
      <item>ADRIA ARX d.o.o., OIB 44308591845, Zvonimirova 18, 51000 Rijeka</item>
    </izvorni_sadrzaj>
    <derivirana_varijabla naziv="DomainObject.Predmet.ProtuStrankaListFormatedWithAdressOIB_1">
      <item>ADRIA ARX d.o.o., OIB 44308591845, Zvonimirova 18, 51000 Rijeka</item>
    </derivirana_varijabla>
  </DomainObject.Predmet.ProtuStrankaListFormatedWithAdressOIB>
  <DomainObject.Predmet.ProtuStrankaListNazivFormated>
    <izvorni_sadrzaj>
      <item>ADRIA ARX d.o.o.</item>
    </izvorni_sadrzaj>
    <derivirana_varijabla naziv="DomainObject.Predmet.ProtuStrankaListNazivFormated_1">
      <item>ADRIA ARX d.o.o.</item>
    </derivirana_varijabla>
  </DomainObject.Predmet.ProtuStrankaListNazivFormated>
  <DomainObject.Predmet.ProtuStrankaListNazivFormatedOIB>
    <izvorni_sadrzaj>
      <item>ADRIA ARX d.o.o., OIB 44308591845</item>
    </izvorni_sadrzaj>
    <derivirana_varijabla naziv="DomainObject.Predmet.ProtuStrankaListNazivFormatedOIB_1">
      <item>ADRIA ARX d.o.o., OIB 44308591845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ARX d.o.o.</izvorni_sadrzaj>
    <derivirana_varijabla naziv="DomainObject.Predmet.ProtustrankaIDrugi_1">ADRIA ARX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ARX d.o.o., OIB 44308591845, Zvonimirova 18, 51000 Rijeka</izvorni_sadrzaj>
    <derivirana_varijabla naziv="DomainObject.Predmet.ProtustrankaIDrugiAdressOIB_1">ADRIA ARX d.o.o., OIB 44308591845,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ARX d.o.o.</item>
    </izvorni_sadrzaj>
    <derivirana_varijabla naziv="DomainObject.Predmet.SudioniciListNaziv_1">
      <item>FINA  Rijeka</item>
      <item>ADRIA ARX d.o.o.</item>
    </derivirana_varijabla>
  </DomainObject.Predmet.SudioniciListNaziv>
  <DomainObject.Predmet.SudioniciListAdressOIB>
    <izvorni_sadrzaj>
      <item>FINA  Rijeka, OIB 85821130368, Frana Kurelca 8,51000 Rijeka</item>
      <item>ADRIA ARX d.o.o., OIB 44308591845, Zvonimirova 18,51000 Rijeka</item>
    </izvorni_sadrzaj>
    <derivirana_varijabla naziv="DomainObject.Predmet.SudioniciListAdressOIB_1">
      <item>FINA  Rijeka, OIB 85821130368, Frana Kurelca 8,51000 Rijeka</item>
      <item>ADRIA ARX d.o.o., OIB 44308591845,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44308591845</item>
    </izvorni_sadrzaj>
    <derivirana_varijabla naziv="DomainObject.Predmet.SudioniciListNazivOIB_1">
      <item>, OIB 85821130368</item>
      <item>, OIB 44308591845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  <item>Biserka Jakić, OIB 24564164619, M. Haberlea 10 Zagreb</item>
    </izvorni_sadrzaj>
    <derivirana_varijabla naziv="DomainObject.Predmet.StecajniUpraviteljiListAddressOIB_1">
      <item>Boris Zadković, OIB 90786626685, Sportska 2 Buzet</item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354</properties:Words>
  <properties:Characters>1864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2017-09-18T08:54:00Z</dcterms:created>
  <dc:creator>M San Grupa</dc:creator>
  <cp:lastModifiedBy>Danijela Fumić</cp:lastModifiedBy>
  <cp:lastPrinted>2017-09-18T08:54:00Z</cp:lastPrinted>
  <dcterms:modified xmlns:xsi="http://www.w3.org/2001/XMLSchema-instance" xsi:type="dcterms:W3CDTF">2017-09-18T08:55:00Z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