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149b6" w14:paraId="ec149b6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5A33CD">
        <w:t>2314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715A06" w:rsidP="0040522B" w:rsidR="0040522B">
      <w:pPr>
        <w:ind w:firstLine="708"/>
        <w:jc w:val="both"/>
      </w:pPr>
      <w:r>
        <w:t xml:space="preserve">Trgovački sud u Osijeku, po sucu mr.sc. Mirjani Baran, u stečajnom predmetu povodom zahtjeva </w:t>
      </w:r>
      <w:r w:rsidR="00EE55EC">
        <w:t>Financijske agencije Regionalni centar Zagreb, Podružnica ZAGREB, Trg svibanjskih žrtava 1995. broj 1, za pokretanje skraćenog stečajnog postupka nad dužnikom ROYAL NAILS j.d.o.o. OIB: 81641004559, MBS: 080862627, Zagreb, Ugljanska 9a</w:t>
      </w:r>
      <w:r w:rsidR="00403BBF">
        <w:t>,</w:t>
      </w:r>
      <w:r>
        <w:t xml:space="preserve"> </w:t>
      </w:r>
      <w:r w:rsidR="002F01CE">
        <w:t xml:space="preserve"> dana </w:t>
      </w:r>
      <w:r w:rsidR="005A33CD">
        <w:t>2</w:t>
      </w:r>
      <w:r w:rsidR="00EE55EC">
        <w:t>7</w:t>
      </w:r>
      <w:r w:rsidR="00403BBF">
        <w:t>.</w:t>
      </w:r>
      <w:r w:rsidR="007F4289">
        <w:t xml:space="preserve"> </w:t>
      </w:r>
      <w:r>
        <w:t xml:space="preserve"> siječnja 2017</w:t>
      </w:r>
      <w:r w:rsidR="002F01CE">
        <w:t>. godine,</w:t>
      </w:r>
      <w:r w:rsidR="0040522B"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EE55EC">
        <w:t>ROYAL NAILS j.d.o.o. OIB: 81641004559, MBS: 080862627, Zagreb, Ugljanska 9a</w:t>
      </w:r>
      <w:r w:rsidR="00AE6834">
        <w:t>.</w:t>
      </w:r>
    </w:p>
    <w:p w:rsidRDefault="00B116BC" w:rsidP="004E11FB" w:rsidR="0040522B" w:rsidRPr="004E11FB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B64647">
        <w:t>NIKOLA BOJANIĆ</w:t>
      </w:r>
      <w:r w:rsidR="00230785">
        <w:t xml:space="preserve">, OIB: </w:t>
      </w:r>
      <w:r w:rsidR="00B64647">
        <w:t>32886956915</w:t>
      </w:r>
      <w:r w:rsidR="00230785">
        <w:t xml:space="preserve"> </w:t>
      </w:r>
      <w:r w:rsidR="00B64647">
        <w:t>Osijek, Bračka 179.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EE55EC">
        <w:t>ROYAL NAILS j.d.o.o. OIB: 81641004559, MBS: 080862627, Zagreb, Ugljanska 9a</w:t>
      </w:r>
      <w:r w:rsidR="00AB72B3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082A3E" w:rsidR="00082A3E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EE55EC">
        <w:t>Regionalni centar Zagreb, Podružnica ZAGREB,</w:t>
      </w:r>
      <w:r w:rsidR="005A33CD">
        <w:t xml:space="preserve"> </w:t>
      </w:r>
      <w:r w:rsidR="002F01CE">
        <w:t xml:space="preserve">podnijela </w:t>
      </w:r>
      <w:r>
        <w:t xml:space="preserve">je dana </w:t>
      </w:r>
      <w:r w:rsidR="00EE55EC">
        <w:t>29. ožujka</w:t>
      </w:r>
      <w:r w:rsidR="00403BBF">
        <w:t xml:space="preserve"> 2016</w:t>
      </w:r>
      <w:r>
        <w:t xml:space="preserve">. zahtjev </w:t>
      </w:r>
      <w:r w:rsidR="00D6035C">
        <w:t>broj Klasa: 110-07/1</w:t>
      </w:r>
      <w:r w:rsidR="007A41B6">
        <w:t>6</w:t>
      </w:r>
      <w:r w:rsidR="00D6035C">
        <w:t>-01/04, Ur. broj: 04-06-1</w:t>
      </w:r>
      <w:r w:rsidR="00EE55EC">
        <w:t>5</w:t>
      </w:r>
      <w:r w:rsidR="00D6035C">
        <w:t>-</w:t>
      </w:r>
      <w:r w:rsidR="00EE55EC">
        <w:t>6509</w:t>
      </w:r>
      <w:r w:rsidR="007A41B6">
        <w:t xml:space="preserve"> </w:t>
      </w:r>
      <w:r w:rsidR="007176DF">
        <w:t>T</w:t>
      </w:r>
      <w:r w:rsidR="002F01CE">
        <w:t>rgovačkom</w:t>
      </w:r>
      <w:r>
        <w:t xml:space="preserve"> sudu </w:t>
      </w:r>
      <w:r w:rsidR="002F01CE">
        <w:t xml:space="preserve">u </w:t>
      </w:r>
      <w:r w:rsidR="005A33CD">
        <w:t>Pazinu</w:t>
      </w:r>
      <w:r w:rsidR="002F01CE">
        <w:t xml:space="preserve">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EE55EC">
        <w:t>ROYAL NAILS j.d.o.o. OIB: 81641004559, MBS: 080862627, Zagreb, Ugljanska 9a.</w:t>
      </w:r>
    </w:p>
    <w:p w:rsidRDefault="00082A3E" w:rsidP="00082A3E" w:rsidR="00082A3E">
      <w:pPr>
        <w:jc w:val="both"/>
      </w:pPr>
    </w:p>
    <w:p w:rsidRDefault="0040522B" w:rsidP="00082A3E" w:rsidR="002F01CE">
      <w:pPr>
        <w:jc w:val="both"/>
      </w:pPr>
      <w:r>
        <w:t xml:space="preserve">Trgovački sud u Osijeku je dana </w:t>
      </w:r>
      <w:r w:rsidR="00EE55EC">
        <w:t>11. srpnja</w:t>
      </w:r>
      <w:r w:rsidR="00C91D98">
        <w:t xml:space="preserve"> 2016</w:t>
      </w:r>
      <w:r>
        <w:t>. objavio oglas na mrežnoj stranici e-Oglasna ploča sudova pod posl. brojem St-</w:t>
      </w:r>
      <w:r w:rsidR="00EE55EC">
        <w:t>1937</w:t>
      </w:r>
      <w:r w:rsidR="007176DF">
        <w:t>/2</w:t>
      </w:r>
      <w:r w:rsidR="00590A0E">
        <w:t>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0F7B76" w:rsidP="0040522B" w:rsidR="000F7B76">
      <w:pPr>
        <w:pStyle w:val="Tijeloteksta"/>
        <w:ind w:firstLine="708"/>
        <w:jc w:val="center"/>
      </w:pPr>
    </w:p>
    <w:p w:rsidRDefault="00384998" w:rsidP="0040522B" w:rsidR="00384998">
      <w:pPr>
        <w:pStyle w:val="Tijeloteksta"/>
        <w:ind w:firstLine="708"/>
        <w:jc w:val="center"/>
      </w:pPr>
    </w:p>
    <w:p w:rsidRDefault="00384998" w:rsidP="0040522B" w:rsidR="00384998">
      <w:pPr>
        <w:pStyle w:val="Tijeloteksta"/>
        <w:ind w:firstLine="708"/>
        <w:jc w:val="center"/>
      </w:pPr>
    </w:p>
    <w:p w:rsidRDefault="00B64647" w:rsidP="0040522B" w:rsidR="00B64647">
      <w:pPr>
        <w:pStyle w:val="Tijeloteksta"/>
        <w:ind w:firstLine="708"/>
        <w:jc w:val="center"/>
      </w:pPr>
    </w:p>
    <w:p w:rsidRDefault="005A33CD" w:rsidP="0040522B" w:rsidR="005A33CD">
      <w:pPr>
        <w:pStyle w:val="Tijeloteksta"/>
        <w:ind w:firstLine="708"/>
        <w:jc w:val="center"/>
      </w:pPr>
    </w:p>
    <w:p w:rsidRDefault="005A33CD" w:rsidP="0040522B" w:rsidR="005A33CD">
      <w:pPr>
        <w:pStyle w:val="Tijeloteksta"/>
        <w:ind w:firstLine="708"/>
        <w:jc w:val="center"/>
      </w:pPr>
    </w:p>
    <w:p w:rsidRDefault="00384998" w:rsidP="0040522B" w:rsidR="00384998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5A33CD">
        <w:t>2</w:t>
      </w:r>
      <w:r w:rsidR="00EE55EC">
        <w:t>7</w:t>
      </w:r>
      <w:r w:rsidR="007F4289">
        <w:t>. siječnja 2017.</w:t>
      </w:r>
      <w:r w:rsidRPr="009F5B7A">
        <w:t xml:space="preserve">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AB72B3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EE55EC">
        <w:t>15</w:t>
      </w:r>
      <w:r w:rsidR="005A33CD">
        <w:t>/3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C3EEC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EE55EC">
      <w:t>1937</w:t>
    </w:r>
    <w:r w:rsidR="00230785">
      <w:t>/</w:t>
    </w:r>
    <w:r w:rsidR="00590A0E">
      <w:t>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82A3E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30785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84998"/>
    <w:rsid w:val="003942B2"/>
    <w:rsid w:val="003B5A7F"/>
    <w:rsid w:val="003E69A5"/>
    <w:rsid w:val="00403BBF"/>
    <w:rsid w:val="0040522B"/>
    <w:rsid w:val="00423822"/>
    <w:rsid w:val="00437C48"/>
    <w:rsid w:val="004E11FB"/>
    <w:rsid w:val="004F0096"/>
    <w:rsid w:val="00590A0E"/>
    <w:rsid w:val="00597876"/>
    <w:rsid w:val="005A33CD"/>
    <w:rsid w:val="005C2121"/>
    <w:rsid w:val="00616C8E"/>
    <w:rsid w:val="00657E40"/>
    <w:rsid w:val="00662F2C"/>
    <w:rsid w:val="00686F9E"/>
    <w:rsid w:val="00690406"/>
    <w:rsid w:val="006B1663"/>
    <w:rsid w:val="006B4DFF"/>
    <w:rsid w:val="00715A06"/>
    <w:rsid w:val="007176DF"/>
    <w:rsid w:val="00785BDD"/>
    <w:rsid w:val="00792188"/>
    <w:rsid w:val="007A41B6"/>
    <w:rsid w:val="007F4289"/>
    <w:rsid w:val="007F5576"/>
    <w:rsid w:val="00897DA1"/>
    <w:rsid w:val="008B67CD"/>
    <w:rsid w:val="008D6180"/>
    <w:rsid w:val="008D7500"/>
    <w:rsid w:val="00917B69"/>
    <w:rsid w:val="0095467A"/>
    <w:rsid w:val="0096162D"/>
    <w:rsid w:val="009B6422"/>
    <w:rsid w:val="009C4ACC"/>
    <w:rsid w:val="009F32F6"/>
    <w:rsid w:val="009F5360"/>
    <w:rsid w:val="009F5B7A"/>
    <w:rsid w:val="00A868A7"/>
    <w:rsid w:val="00AB72B3"/>
    <w:rsid w:val="00AC3EEC"/>
    <w:rsid w:val="00AE6834"/>
    <w:rsid w:val="00B116BC"/>
    <w:rsid w:val="00B26C04"/>
    <w:rsid w:val="00B37C1E"/>
    <w:rsid w:val="00B62767"/>
    <w:rsid w:val="00B6464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EE55EC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3E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C3EE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C3EE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EE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EE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3E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C3EE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C3EE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3EE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3EE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1937</izvorni_sadrzaj>
    <derivirana_varijabla naziv="DomainObject.Predmet.Broj_1">1937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St-1937/2016</izvorni_sadrzaj>
    <derivirana_varijabla naziv="DomainObject.Predmet.OznakaBroj_1">St-1937/2016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ROYAL NAILS j.d.o.o. za usluge</izvorni_sadrzaj>
    <derivirana_varijabla naziv="DomainObject.Predmet.ProtustrankaFormated_1">  ROYAL NAILS j.d.o.o. za usluge</derivirana_varijabla>
  </DomainObject.Predmet.ProtustrankaFormated>
  <DomainObject.Predmet.ProtustrankaFormatedOIB>
    <izvorni_sadrzaj>  ROYAL NAILS j.d.o.o. za usluge, OIB 81641004559</izvorni_sadrzaj>
    <derivirana_varijabla naziv="DomainObject.Predmet.ProtustrankaFormatedOIB_1">  ROYAL NAILS j.d.o.o. za usluge, OIB 81641004559</derivirana_varijabla>
  </DomainObject.Predmet.ProtustrankaFormatedOIB>
  <DomainObject.Predmet.ProtustrankaFormatedWithAdress>
    <izvorni_sadrzaj> ROYAL NAILS j.d.o.o. za usluge, Ugljanska 9 a, 10000 Zagreb</izvorni_sadrzaj>
    <derivirana_varijabla naziv="DomainObject.Predmet.ProtustrankaFormatedWithAdress_1"> ROYAL NAILS j.d.o.o. za usluge, Ugljanska 9 a, 10000 Zagreb</derivirana_varijabla>
  </DomainObject.Predmet.ProtustrankaFormatedWithAdress>
  <DomainObject.Predmet.ProtustrankaFormatedWithAdressOIB>
    <izvorni_sadrzaj> ROYAL NAILS j.d.o.o. za usluge, OIB 81641004559, Ugljanska 9 a, 10000 Zagreb</izvorni_sadrzaj>
    <derivirana_varijabla naziv="DomainObject.Predmet.ProtustrankaFormatedWithAdressOIB_1"> ROYAL NAILS j.d.o.o. za usluge, OIB 81641004559, Ugljanska 9 a, 10000 Zagreb</derivirana_varijabla>
  </DomainObject.Predmet.ProtustrankaFormatedWithAdressOIB>
  <DomainObject.Predmet.ProtustrankaWithAdress>
    <izvorni_sadrzaj>ROYAL NAILS j.d.o.o. za usluge Ugljanska 9 a, 10000 Zagreb</izvorni_sadrzaj>
    <derivirana_varijabla naziv="DomainObject.Predmet.ProtustrankaWithAdress_1">ROYAL NAILS j.d.o.o. za usluge Ugljanska 9 a, 10000 Zagreb</derivirana_varijabla>
  </DomainObject.Predmet.ProtustrankaWithAdress>
  <DomainObject.Predmet.ProtustrankaWithAdressOIB>
    <izvorni_sadrzaj>ROYAL NAILS j.d.o.o. za usluge, OIB 81641004559, Ugljanska 9 a, 10000 Zagreb</izvorni_sadrzaj>
    <derivirana_varijabla naziv="DomainObject.Predmet.ProtustrankaWithAdressOIB_1">ROYAL NAILS j.d.o.o. za usluge, OIB 81641004559, Ugljanska 9 a, 10000 Zagreb</derivirana_varijabla>
  </DomainObject.Predmet.ProtustrankaWithAdressOIB>
  <DomainObject.Predmet.ProtustrankaNazivFormated>
    <izvorni_sadrzaj>ROYAL NAILS j.d.o.o. za usluge</izvorni_sadrzaj>
    <derivirana_varijabla naziv="DomainObject.Predmet.ProtustrankaNazivFormated_1">ROYAL NAILS j.d.o.o. za usluge</derivirana_varijabla>
  </DomainObject.Predmet.ProtustrankaNazivFormated>
  <DomainObject.Predmet.ProtustrankaNazivFormatedOIB>
    <izvorni_sadrzaj>ROYAL NAILS j.d.o.o. za usluge, OIB 81641004559</izvorni_sadrzaj>
    <derivirana_varijabla naziv="DomainObject.Predmet.ProtustrankaNazivFormatedOIB_1">ROYAL NAILS j.d.o.o. za usluge, OIB 81641004559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ROYAL NAILS j.d.o.o. za usluge</item>
    </izvorni_sadrzaj>
    <derivirana_varijabla naziv="DomainObject.Predmet.ProtuStrankaListFormated_1">
      <item>ROYAL NAILS j.d.o.o. za usluge</item>
    </derivirana_varijabla>
  </DomainObject.Predmet.ProtuStrankaListFormated>
  <DomainObject.Predmet.ProtuStrankaListFormatedOIB>
    <izvorni_sadrzaj>
      <item>ROYAL NAILS j.d.o.o. za usluge, OIB 81641004559</item>
    </izvorni_sadrzaj>
    <derivirana_varijabla naziv="DomainObject.Predmet.ProtuStrankaListFormatedOIB_1">
      <item>ROYAL NAILS j.d.o.o. za usluge, OIB 81641004559</item>
    </derivirana_varijabla>
  </DomainObject.Predmet.ProtuStrankaListFormatedOIB>
  <DomainObject.Predmet.ProtuStrankaListFormatedWithAdress>
    <izvorni_sadrzaj>
      <item>ROYAL NAILS j.d.o.o. za usluge, Ugljanska 9 a, 10000 Zagreb</item>
    </izvorni_sadrzaj>
    <derivirana_varijabla naziv="DomainObject.Predmet.ProtuStrankaListFormatedWithAdress_1">
      <item>ROYAL NAILS j.d.o.o. za usluge, Ugljanska 9 a, 10000 Zagreb</item>
    </derivirana_varijabla>
  </DomainObject.Predmet.ProtuStrankaListFormatedWithAdress>
  <DomainObject.Predmet.ProtuStrankaListFormatedWithAdressOIB>
    <izvorni_sadrzaj>
      <item>ROYAL NAILS j.d.o.o. za usluge, OIB 81641004559, Ugljanska 9 a, 10000 Zagreb</item>
    </izvorni_sadrzaj>
    <derivirana_varijabla naziv="DomainObject.Predmet.ProtuStrankaListFormatedWithAdressOIB_1">
      <item>ROYAL NAILS j.d.o.o. za usluge, OIB 81641004559, Ugljanska 9 a, 10000 Zagreb</item>
    </derivirana_varijabla>
  </DomainObject.Predmet.ProtuStrankaListFormatedWithAdressOIB>
  <DomainObject.Predmet.ProtuStrankaListNazivFormated>
    <izvorni_sadrzaj>
      <item>ROYAL NAILS j.d.o.o. za usluge</item>
    </izvorni_sadrzaj>
    <derivirana_varijabla naziv="DomainObject.Predmet.ProtuStrankaListNazivFormated_1">
      <item>ROYAL NAILS j.d.o.o. za usluge</item>
    </derivirana_varijabla>
  </DomainObject.Predmet.ProtuStrankaListNazivFormated>
  <DomainObject.Predmet.ProtuStrankaListNazivFormatedOIB>
    <izvorni_sadrzaj>
      <item>ROYAL NAILS j.d.o.o. za usluge, OIB 81641004559</item>
    </izvorni_sadrzaj>
    <derivirana_varijabla naziv="DomainObject.Predmet.ProtuStrankaListNazivFormatedOIB_1">
      <item>ROYAL NAILS j.d.o.o. za usluge, OIB 81641004559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ROYAL NAILS j.d.o.o. za usluge</izvorni_sadrzaj>
    <derivirana_varijabla naziv="DomainObject.Predmet.ProtustrankaIDrugi_1">ROYAL NAILS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ROYAL NAILS j.d.o.o. za usluge, OIB 81641004559, Ugljanska 9 a, 10000 Zagreb</izvorni_sadrzaj>
    <derivirana_varijabla naziv="DomainObject.Predmet.ProtustrankaIDrugiAdressOIB_1">ROYAL NAILS j.d.o.o. za usluge, OIB 81641004559, Ugljanska 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ROYAL NAILS j.d.o.o. za usluge</item>
      <item>FINA Regionalni centar Zagreb</item>
    </izvorni_sadrzaj>
    <derivirana_varijabla naziv="DomainObject.Predmet.SudioniciListNaziv_1">
      <item>ROYAL NAILS j.d.o.o. za usluge</item>
      <item>FINA Regionalni centar Zagreb</item>
    </derivirana_varijabla>
  </DomainObject.Predmet.SudioniciListNaziv>
  <DomainObject.Predmet.SudioniciListAdressOIB>
    <izvorni_sadrzaj>
      <item>ROYAL NAILS j.d.o.o. za usluge, OIB 81641004559, Ugljanska 9 a,10000 Zagreb</item>
      <item>FINA Regionalni centar Zagreb, OIB 85821130368, Trg svibanjskih žrtava 1995. br. 1,10000 Zagreb</item>
    </izvorni_sadrzaj>
    <derivirana_varijabla naziv="DomainObject.Predmet.SudioniciListAdressOIB_1">
      <item>ROYAL NAILS j.d.o.o. za usluge, OIB 81641004559, Ugljanska 9 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81641004559</item>
      <item>, OIB 85821130368</item>
    </izvorni_sadrzaj>
    <derivirana_varijabla naziv="DomainObject.Predmet.SudioniciListNazivOIB_1">
      <item>, OIB 81641004559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D63159-8AD5-4AA0-91FC-074BFA8F6C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418</properties:Words>
  <properties:Characters>2223</properties:Characters>
  <properties:Lines>85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2017-01-27T09:53:00Z</dcterms:created>
  <dc:creator>korisnik</dc:creator>
  <cp:lastModifiedBy>Snježana Andrijanić</cp:lastModifiedBy>
  <cp:lastPrinted>2017-01-27T09:52:00Z</cp:lastPrinted>
  <dcterms:modified xmlns:xsi="http://www.w3.org/2001/XMLSchema-instance" xsi:type="dcterms:W3CDTF">2017-01-27T09:54:00Z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