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e298" w14:paraId="582e298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St-4012/16-10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4C3535" w:rsidRPr="006B7F41">
        <w:t xml:space="preserve">BARO PROJEKT d.o.o. Zagreb, Stenjevečka 33 , MBS: 080539984 OIB: 33592493069 </w:t>
      </w:r>
      <w:r w:rsidR="004C3535">
        <w:t xml:space="preserve">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FB4706">
        <w:t>16</w:t>
      </w:r>
      <w:r w:rsidR="004C3535">
        <w:t>. rujna</w:t>
      </w:r>
      <w:r w:rsidR="003D60F1">
        <w:t xml:space="preserve">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3D60F1" w:rsidR="003D60F1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4842D4" w:rsidP="004C3535" w:rsidR="004C3535" w:rsidRPr="006B7F41">
      <w:pPr>
        <w:ind w:firstLine="708"/>
        <w:jc w:val="both"/>
      </w:pPr>
      <w:r w:rsidRPr="004842D4">
        <w:t xml:space="preserve"> </w:t>
      </w:r>
      <w:r w:rsidR="004C3535" w:rsidRPr="006B7F41">
        <w:t>I</w:t>
      </w:r>
      <w:r w:rsidR="004C3535" w:rsidRPr="006B7F41">
        <w:tab/>
        <w:t xml:space="preserve">UTVRĐENE TRAŽBINE VJEROVNIKA DRUGOG VIŠEG ISPLATNOG REDA </w:t>
      </w:r>
    </w:p>
    <w:p w:rsidRDefault="004C3535" w:rsidP="004C3535" w:rsidR="004C3535" w:rsidRPr="006B7F41">
      <w:pPr>
        <w:jc w:val="both"/>
      </w:pPr>
      <w:r w:rsidRPr="006B7F41">
        <w:t>Red. Broj</w:t>
      </w:r>
      <w:r w:rsidRPr="006B7F41">
        <w:tab/>
        <w:t>NAZIV I ADRESA</w:t>
      </w:r>
      <w:r w:rsidRPr="006B7F41">
        <w:tab/>
      </w:r>
      <w:r w:rsidRPr="006B7F41">
        <w:tab/>
      </w:r>
      <w:r w:rsidRPr="006B7F41">
        <w:tab/>
        <w:t>PRIJAVLJENO</w:t>
      </w:r>
      <w:r w:rsidRPr="006B7F41">
        <w:tab/>
      </w:r>
      <w:r w:rsidRPr="006B7F41">
        <w:tab/>
        <w:t>PRIZNATO</w:t>
      </w:r>
    </w:p>
    <w:p w:rsidRDefault="004C3535" w:rsidP="004C3535" w:rsidR="004C3535" w:rsidRPr="006B7F41">
      <w:pPr>
        <w:jc w:val="both"/>
      </w:pPr>
      <w:r w:rsidRPr="006B7F41">
        <w:t>br.  prijave</w:t>
      </w:r>
      <w:r w:rsidRPr="006B7F41">
        <w:tab/>
        <w:t xml:space="preserve">  VJEROVNIKA </w:t>
      </w:r>
    </w:p>
    <w:p w:rsidRDefault="004C3535" w:rsidP="004C3535" w:rsidR="004C3535" w:rsidRPr="006B7F41">
      <w:pPr>
        <w:jc w:val="both"/>
      </w:pPr>
    </w:p>
    <w:p w:rsidRDefault="004C3535" w:rsidP="004C3535" w:rsidR="004C3535" w:rsidRPr="006B7F41">
      <w:pPr>
        <w:jc w:val="both"/>
      </w:pPr>
      <w:r w:rsidRPr="006B7F41">
        <w:t>01.</w:t>
      </w:r>
      <w:r w:rsidRPr="006B7F41">
        <w:tab/>
      </w:r>
      <w:r w:rsidRPr="006B7F41">
        <w:tab/>
        <w:t xml:space="preserve">ZAGREBAČKA BANKA d.d. </w:t>
      </w:r>
    </w:p>
    <w:p w:rsidRDefault="004C3535" w:rsidP="004C3535" w:rsidR="004C3535" w:rsidRPr="006B7F41">
      <w:pPr>
        <w:jc w:val="both"/>
      </w:pPr>
      <w:r w:rsidRPr="006B7F41">
        <w:tab/>
      </w:r>
      <w:r w:rsidRPr="006B7F41">
        <w:tab/>
        <w:t>Z</w:t>
      </w:r>
      <w:r>
        <w:t>agreb, Trg bana J. Jelačića 10</w:t>
      </w:r>
      <w:r>
        <w:tab/>
        <w:t>33.754.338,19</w:t>
      </w:r>
      <w:r>
        <w:tab/>
      </w:r>
      <w:r>
        <w:tab/>
        <w:t xml:space="preserve">      </w:t>
      </w:r>
      <w:r w:rsidRPr="006B7F41">
        <w:t>33.754.338,19</w:t>
      </w:r>
    </w:p>
    <w:p w:rsidRDefault="004C3535" w:rsidP="004C3535" w:rsidR="004C3535" w:rsidRPr="006B7F41">
      <w:pPr>
        <w:jc w:val="both"/>
      </w:pPr>
      <w:r w:rsidRPr="006B7F41">
        <w:t>02.</w:t>
      </w:r>
      <w:r w:rsidRPr="006B7F41">
        <w:tab/>
      </w:r>
      <w:r w:rsidRPr="006B7F41">
        <w:tab/>
        <w:t>RH-MINISTARSTVO FINANCIJA</w:t>
      </w:r>
    </w:p>
    <w:p w:rsidRDefault="004C3535" w:rsidP="004C3535" w:rsidR="004C3535" w:rsidRPr="006B7F41">
      <w:pPr>
        <w:jc w:val="both"/>
      </w:pPr>
      <w:r w:rsidRPr="006B7F41">
        <w:tab/>
      </w:r>
      <w:r w:rsidRPr="006B7F41">
        <w:tab/>
        <w:t>POREZNA UPRAVA, PODRUČNI</w:t>
      </w:r>
    </w:p>
    <w:p w:rsidRDefault="004C3535" w:rsidP="004C3535" w:rsidR="004C3535">
      <w:pPr>
        <w:jc w:val="both"/>
      </w:pPr>
      <w:r w:rsidRPr="006B7F41">
        <w:tab/>
      </w:r>
      <w:r w:rsidRPr="006B7F41">
        <w:tab/>
        <w:t xml:space="preserve">URED </w:t>
      </w:r>
      <w:r>
        <w:t>ZAGREB</w:t>
      </w:r>
      <w:r>
        <w:tab/>
      </w:r>
      <w:r>
        <w:tab/>
      </w:r>
      <w:r>
        <w:tab/>
        <w:t xml:space="preserve">     790.533,06</w:t>
      </w:r>
      <w:r>
        <w:tab/>
      </w:r>
      <w:r>
        <w:tab/>
      </w:r>
      <w:r>
        <w:tab/>
      </w:r>
      <w:r w:rsidRPr="006B7F41">
        <w:t>790.533,06</w:t>
      </w:r>
    </w:p>
    <w:p w:rsidRDefault="00DB5B2F" w:rsidP="004C3535" w:rsidR="00DB5B2F">
      <w:pPr>
        <w:jc w:val="both"/>
      </w:pPr>
      <w:r>
        <w:t>----------------------------------------------------------------------------------------------------------------</w:t>
      </w:r>
    </w:p>
    <w:p w:rsidRDefault="00DB5B2F" w:rsidP="004C3535" w:rsidR="00DB5B2F">
      <w:pPr>
        <w:jc w:val="both"/>
        <w:rPr>
          <w:bCs/>
        </w:rPr>
      </w:pPr>
      <w:r>
        <w:tab/>
      </w:r>
      <w:r>
        <w:tab/>
        <w:t>UKUPNO</w:t>
      </w:r>
      <w:r>
        <w:tab/>
      </w:r>
      <w:r>
        <w:tab/>
      </w:r>
      <w:r>
        <w:tab/>
      </w:r>
      <w:r>
        <w:tab/>
      </w:r>
      <w:r w:rsidRPr="006B7F41">
        <w:rPr>
          <w:bCs/>
        </w:rPr>
        <w:t>34.544.871,25</w:t>
      </w:r>
      <w:r>
        <w:rPr>
          <w:bCs/>
        </w:rPr>
        <w:tab/>
      </w:r>
      <w:r>
        <w:rPr>
          <w:bCs/>
        </w:rPr>
        <w:tab/>
        <w:t xml:space="preserve">       </w:t>
      </w:r>
      <w:r w:rsidRPr="006B7F41">
        <w:rPr>
          <w:bCs/>
        </w:rPr>
        <w:t>34.544.871,25</w:t>
      </w:r>
    </w:p>
    <w:p w:rsidRDefault="00DB5B2F" w:rsidP="004C3535" w:rsidR="00DB5B2F">
      <w:pPr>
        <w:jc w:val="both"/>
        <w:rPr>
          <w:bCs/>
        </w:rPr>
      </w:pPr>
      <w:r>
        <w:rPr>
          <w:bCs/>
        </w:rPr>
        <w:t>----------------------------------------------------------------------------------------------------------------</w:t>
      </w: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 xml:space="preserve">Prijavljena potraživanja ispitana su na ispitnom ročištu u skladu s odredbom čl. </w:t>
      </w:r>
      <w:r w:rsidR="00FB4706">
        <w:t>260</w:t>
      </w:r>
      <w:r w:rsidR="00DB5B2F">
        <w:t xml:space="preserve"> </w:t>
      </w:r>
      <w:r w:rsidRPr="00500F83">
        <w:t xml:space="preserve">Stečajnog zakona.  </w:t>
      </w:r>
    </w:p>
    <w:p w:rsidRDefault="00516736" w:rsidP="00DB5B2F" w:rsidR="00411C6D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FB4706">
        <w:t>16</w:t>
      </w:r>
      <w:r w:rsidR="00DB5B2F">
        <w:t xml:space="preserve">. rujna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D010B8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D010B8" w:rsidR="00D010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010B8" w:rsidP="00D010B8" w:rsidR="00D010B8">
      <w:pPr>
        <w:ind w:firstLine="708" w:left="4956"/>
      </w:pPr>
      <w:r>
        <w:t>Vinka Mihalinčić</w:t>
      </w:r>
    </w:p>
    <w:p w:rsidRDefault="00DB5B2F" w:rsidR="001E246B">
      <w:r>
        <w:t xml:space="preserve"> </w:t>
      </w:r>
    </w:p>
    <w:sectPr w:rsidSect="00DB5B2F" w:rsidR="001E246B">
      <w:headerReference w:type="default" r:id="rId10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B5B2F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DB5B2F">
          <w:t>4012/16-10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D12F2"/>
    <w:rsid w:val="009357C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B121F"/>
    <w:rsid w:val="00CC4CC9"/>
    <w:rsid w:val="00CF594D"/>
    <w:rsid w:val="00D010B8"/>
    <w:rsid w:val="00D3740D"/>
    <w:rsid w:val="00D46BDA"/>
    <w:rsid w:val="00D51262"/>
    <w:rsid w:val="00D92198"/>
    <w:rsid w:val="00DB5B2F"/>
    <w:rsid w:val="00DD686D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B4706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01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10B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10B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10B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10B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01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10B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10B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10B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10B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4012</izvorni_sadrzaj>
    <derivirana_varijabla naziv="DomainObject.Predmet.Broj_1">4012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St-4012/2016</izvorni_sadrzaj>
    <derivirana_varijabla naziv="DomainObject.Predmet.OznakaBroj_1">St-4012/2016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BARO PROJEKT d.o.o. zastupanog po punomoćniku Marjan Bijelić</izvorni_sadrzaj>
    <derivirana_varijabla naziv="DomainObject.Predmet.ProtustrankaFormated_1">  BARO PROJEKT d.o.o. zastupanog po punomoćniku Marjan Bijelić</derivirana_varijabla>
  </DomainObject.Predmet.ProtustrankaFormated>
  <DomainObject.Predmet.ProtustrankaFormatedOIB>
    <izvorni_sadrzaj>  BARO PROJEKT d.o.o., OIB 33592493069 zastupanog po punomoćniku Marjan Bijelić</izvorni_sadrzaj>
    <derivirana_varijabla naziv="DomainObject.Predmet.ProtustrankaFormatedOIB_1">  BARO PROJEKT d.o.o., OIB 33592493069 zastupanog po punomoćniku Marjan Bijelić</derivirana_varijabla>
  </DomainObject.Predmet.ProtustrankaFormatedOIB>
  <DomainObject.Predmet.ProtustrankaFormatedWithAdress>
    <izvorni_sadrzaj> BARO PROJEKT d.o.o., Stenjevečka 33, 10000 Zagreb zastupanog po punomoćniku Marjan Bijelić</izvorni_sadrzaj>
    <derivirana_varijabla naziv="DomainObject.Predmet.ProtustrankaFormatedWithAdress_1"> BARO PROJEKT d.o.o., Stenjevečka 33, 10000 Zagreb zastupanog po punomoćniku Marjan Bijelić</derivirana_varijabla>
  </DomainObject.Predmet.ProtustrankaFormatedWithAdress>
  <DomainObject.Predmet.ProtustrankaFormatedWithAdressOIB>
    <izvorni_sadrzaj> BARO PROJEKT d.o.o., OIB 33592493069, Stenjevečka 33, 10000 Zagreb zastupanog po punomoćniku Marjan Bijelić</izvorni_sadrzaj>
    <derivirana_varijabla naziv="DomainObject.Predmet.ProtustrankaFormatedWithAdressOIB_1"> BARO PROJEKT d.o.o., OIB 33592493069, Stenjevečka 33, 10000 Zagreb zastupanog po punomoćniku Marjan Bijelić</derivirana_varijabla>
  </DomainObject.Predmet.ProtustrankaFormatedWithAdressOIB>
  <DomainObject.Predmet.ProtustrankaWithAdress>
    <izvorni_sadrzaj>BARO PROJEKT d.o.o. Stenjevečka 33, 10000 Zagreb</izvorni_sadrzaj>
    <derivirana_varijabla naziv="DomainObject.Predmet.ProtustrankaWithAdress_1">BARO PROJEKT d.o.o. Stenjevečka 33, 10000 Zagreb</derivirana_varijabla>
  </DomainObject.Predmet.ProtustrankaWithAdress>
  <DomainObject.Predmet.ProtustrankaWithAdressOIB>
    <izvorni_sadrzaj>BARO PROJEKT d.o.o., OIB 33592493069, Stenjevečka 33, 10000 Zagreb</izvorni_sadrzaj>
    <derivirana_varijabla naziv="DomainObject.Predmet.ProtustrankaWithAdressOIB_1">BARO PROJEKT d.o.o., OIB 33592493069, Stenjevečka 33, 10000 Zagreb</derivirana_varijabla>
  </DomainObject.Predmet.ProtustrankaWithAdressOIB>
  <DomainObject.Predmet.ProtustrankaNazivFormated>
    <izvorni_sadrzaj>BARO PROJEKT d.o.o.</izvorni_sadrzaj>
    <derivirana_varijabla naziv="DomainObject.Predmet.ProtustrankaNazivFormated_1">BARO PROJEKT d.o.o.</derivirana_varijabla>
  </DomainObject.Predmet.ProtustrankaNazivFormated>
  <DomainObject.Predmet.ProtustrankaNazivFormatedOIB>
    <izvorni_sadrzaj>BARO PROJEKT d.o.o., OIB 33592493069</izvorni_sadrzaj>
    <derivirana_varijabla naziv="DomainObject.Predmet.ProtustrankaNazivFormatedOIB_1">BARO PROJEKT d.o.o., OIB 33592493069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</izvorni_sadrzaj>
    <derivirana_varijabla naziv="DomainObject.Predmet.StrankaFormated_1">  FINA Regionalni centar Zagreb; REPUBLIKA HRVATSKA MINISTARSTVO FINANCIJA</derivirana_varijabla>
  </DomainObject.Predmet.StrankaFormated>
  <DomainObject.Predmet.StrankaFormatedOIB>
    <izvorni_sadrzaj>  FINA Regionalni centar Zagreb, OIB 85821130368; REPUBLIKA HRVATSKA MINISTARSTVO FINANCIJA, OIB 18683136487</izvorni_sadrzaj>
    <derivirana_varijabla naziv="DomainObject.Predmet.StrankaFormatedOIB_1">  FINA Regionalni centar Zagreb, OIB 85821130368; REPUBLIKA HRVATSKA MINISTARSTVO FINANCIJA, OIB 18683136487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</izvorni_sadrzaj>
    <derivirana_varijabla naziv="DomainObject.Predmet.StrankaFormatedWithAdress_1"> FINA Regionalni centar Zagreb, Trg Svibanjskih žrtava 1995. br. 1, 10000 Zagreb; REPUBLIKA HRVATSKA MINISTARSTVO FINANCIJA, Katančićeva 5, 10000 Zagreb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</item>
    </izvorni_sadrzaj>
    <derivirana_varijabla naziv="DomainObject.Predmet.StrankaListFormated_1">
      <item>FINA Regionalni centar Zagreb</item>
      <item>REPUBLIKA HRVATSKA MINISTARSTVO FINANCIJA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</item>
    </izvorni_sadrzaj>
    <derivirana_varijabla naziv="DomainObject.Predmet.StrankaListFormatedOIB_1">
      <item>FINA Regionalni centar Zagreb, OIB 85821130368</item>
      <item>REPUBLIKA HRVATSKA MINISTARSTVO FINANCIJA, OIB 18683136487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BARO PROJEKT d.o.o. zastupanog po punomoćniku Marjan Bijelić</item>
    </izvorni_sadrzaj>
    <derivirana_varijabla naziv="DomainObject.Predmet.ProtuStrankaListFormated_1">
      <item>BARO PROJEKT d.o.o. zastupanog po punomoćniku Marjan Bijelić</item>
    </derivirana_varijabla>
  </DomainObject.Predmet.ProtuStrankaListFormated>
  <DomainObject.Predmet.ProtuStrankaListFormatedOIB>
    <izvorni_sadrzaj>
      <item>BARO PROJEKT d.o.o., OIB 33592493069 zastupanog po punomoćniku Marjan Bijelić</item>
    </izvorni_sadrzaj>
    <derivirana_varijabla naziv="DomainObject.Predmet.ProtuStrankaListFormatedOIB_1">
      <item>BARO PROJEKT d.o.o., OIB 33592493069 zastupanog po punomoćniku Marjan Bijelić</item>
    </derivirana_varijabla>
  </DomainObject.Predmet.ProtuStrankaListFormatedOIB>
  <DomainObject.Predmet.ProtuStrankaListFormatedWithAdress>
    <izvorni_sadrzaj>
      <item>BARO PROJEKT d.o.o., Stenjevečka 33, 10000 Zagreb zastupanog po punomoćniku Marjan Bijelić</item>
    </izvorni_sadrzaj>
    <derivirana_varijabla naziv="DomainObject.Predmet.ProtuStrankaListFormatedWithAdress_1">
      <item>BARO PROJEKT d.o.o., Stenjevečka 33, 10000 Zagreb zastupanog po punomoćniku Marjan Bijelić</item>
    </derivirana_varijabla>
  </DomainObject.Predmet.ProtuStrankaListFormatedWithAdress>
  <DomainObject.Predmet.ProtuStrankaListFormatedWithAdressOIB>
    <izvorni_sadrzaj>
      <item>BARO PROJEKT d.o.o., OIB 33592493069, Stenjevečka 33, 10000 Zagreb zastupanog po punomoćniku Marjan Bijelić</item>
    </izvorni_sadrzaj>
    <derivirana_varijabla naziv="DomainObject.Predmet.ProtuStrankaListFormatedWithAdressOIB_1">
      <item>BARO PROJEKT d.o.o., OIB 33592493069, Stenjevečka 33, 10000 Zagreb zastupanog po punomoćniku Marjan Bijelić</item>
    </derivirana_varijabla>
  </DomainObject.Predmet.ProtuStrankaListFormatedWithAdressOIB>
  <DomainObject.Predmet.ProtuStrankaListNazivFormated>
    <izvorni_sadrzaj>
      <item>BARO PROJEKT d.o.o.</item>
    </izvorni_sadrzaj>
    <derivirana_varijabla naziv="DomainObject.Predmet.ProtuStrankaListNazivFormated_1">
      <item>BARO PROJEKT d.o.o.</item>
    </derivirana_varijabla>
  </DomainObject.Predmet.ProtuStrankaListNazivFormated>
  <DomainObject.Predmet.ProtuStrankaListNazivFormatedOIB>
    <izvorni_sadrzaj>
      <item>BARO PROJEKT d.o.o., OIB 33592493069</item>
    </izvorni_sadrzaj>
    <derivirana_varijabla naziv="DomainObject.Predmet.ProtuStrankaListNazivFormatedOIB_1">
      <item>BARO PROJEKT d.o.o., OIB 33592493069</item>
    </derivirana_varijabla>
  </DomainObject.Predmet.ProtuStrankaListNazivFormatedOIB>
  <DomainObject.Predmet.OstaliListFormated>
    <izvorni_sadrzaj>
      <item>Marjan Bijelić punomoćnik sudionika u postupku BARO PROJEKT d.o.o.</item>
      <item>ŽDO-GRAĐANSKO UPRAVNI ODJEL</item>
    </izvorni_sadrzaj>
    <derivirana_varijabla naziv="DomainObject.Predmet.OstaliListFormated_1">
      <item>Marjan Bijelić punomoćnik sudionika u postupku BARO PROJEKT d.o.o.</item>
      <item>ŽDO-GRAĐANSKO UPRAVNI ODJEL</item>
    </derivirana_varijabla>
  </DomainObject.Predmet.OstaliListFormated>
  <DomainObject.Predmet.OstaliListFormatedOIB>
    <izvorni_sadrzaj>
      <item>Marjan Bijelić, OIB 59339310115 punomoćnik sudionika u postupku BARO PROJEKT d.o.o.</item>
      <item>ŽDO-GRAĐANSKO UPRAVNI ODJEL</item>
    </izvorni_sadrzaj>
    <derivirana_varijabla naziv="DomainObject.Predmet.OstaliListFormatedOIB_1">
      <item>Marjan Bijelić, OIB 59339310115 punomoćnik sudionika u postupku BARO PROJEKT d.o.o.</item>
      <item>ŽDO-GRAĐANSKO UPRAVNI ODJEL</item>
    </derivirana_varijabla>
  </DomainObject.Predmet.OstaliListFormatedOIB>
  <DomainObject.Predmet.OstaliListFormatedWithAdress>
    <izvorni_sadrzaj>
      <item>Marjan Bijelić, Stenjevečka 33, 10000 Zagreb punomoćnik sudionika u postupku BARO PROJEKT d.o.o.</item>
      <item>ŽDO-GRAĐANSKO UPRAVNI ODJEL</item>
    </izvorni_sadrzaj>
    <derivirana_varijabla naziv="DomainObject.Predmet.OstaliListFormatedWithAdress_1">
      <item>Marjan Bijelić, Stenjevečka 33, 10000 Zagreb punomoćnik sudionika u postupku BARO PROJEKT d.o.o.</item>
      <item>ŽDO-GRAĐANSKO UPRAVNI ODJEL</item>
    </derivirana_varijabla>
  </DomainObject.Predmet.OstaliListFormatedWithAdress>
  <DomainObject.Predmet.OstaliListFormatedWithAdressOIB>
    <izvorni_sadrzaj>
      <item>Marjan Bijelić, OIB 59339310115, Stenjevečka 33, 10000 Zagreb punomoćnik sudionika u postupku BARO PROJEKT d.o.o.</item>
      <item>ŽDO-GRAĐANSKO UPRAVNI ODJEL</item>
    </izvorni_sadrzaj>
    <derivirana_varijabla naziv="DomainObject.Predmet.OstaliListFormatedWithAdressOIB_1">
      <item>Marjan Bijelić, OIB 59339310115, Stenjevečka 33, 10000 Zagreb punomoćnik sudionika u postupku BARO PROJEKT d.o.o.</item>
      <item>ŽDO-GRAĐANSKO UPRAVNI ODJEL</item>
    </derivirana_varijabla>
  </DomainObject.Predmet.OstaliListFormatedWithAdressOIB>
  <DomainObject.Predmet.OstaliListNazivFormated>
    <izvorni_sadrzaj>
      <item>Marjan Bijelić</item>
      <item>ŽDO-GRAĐANSKO UPRAVNI ODJEL</item>
    </izvorni_sadrzaj>
    <derivirana_varijabla naziv="DomainObject.Predmet.OstaliListNazivFormated_1">
      <item>Marjan Bijelić</item>
      <item>ŽDO-GRAĐANSKO UPRAVNI ODJEL</item>
    </derivirana_varijabla>
  </DomainObject.Predmet.OstaliListNazivFormated>
  <DomainObject.Predmet.OstaliListNazivFormatedOIB>
    <izvorni_sadrzaj>
      <item>Marjan Bijelić, OIB 59339310115</item>
      <item>ŽDO-GRAĐANSKO UPRAVNI ODJEL</item>
    </izvorni_sadrzaj>
    <derivirana_varijabla naziv="DomainObject.Predmet.OstaliListNazivFormatedOIB_1">
      <item>Marjan Bijelić, OIB 59339310115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BARO PROJEKT d.o.o.</izvorni_sadrzaj>
    <derivirana_varijabla naziv="DomainObject.Predmet.ProtustrankaIDrugi_1">BARO PROJEKT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BARO PROJEKT d.o.o., OIB 33592493069, Stenjevečka 33, 10000 Zagreb</izvorni_sadrzaj>
    <derivirana_varijabla naziv="DomainObject.Predmet.ProtustrankaIDrugiAdressOIB_1">BARO PROJEKT d.o.o., OIB 33592493069, Stenjevečka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BARO PROJEKT d.o.o.</item>
      <item>FINA Regionalni centar Zagreb</item>
      <item>Marjan Bijelić</item>
      <item>REPUBLIKA HRVATSKA MINISTARSTVO FINANCIJA</item>
      <item>ŽDO-GRAĐANSKO UPRAVNI ODJEL</item>
    </izvorni_sadrzaj>
    <derivirana_varijabla naziv="DomainObject.Predmet.SudioniciListNaziv_1">
      <item>BARO PROJEKT d.o.o.</item>
      <item>FINA Regionalni centar Zagreb</item>
      <item>Marjan Bijelić</item>
      <item>REPUBLIKA HRVATSKA MINISTARSTVO FINANCIJA</item>
      <item>ŽDO-GRAĐANSKO UPRAVNI ODJEL</item>
    </derivirana_varijabla>
  </DomainObject.Predmet.SudioniciListNaziv>
  <DomainObject.Predmet.SudioniciListAdressOIB>
    <izvorni_sadrzaj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izvorni_sadrzaj>
    <derivirana_varijabla naziv="DomainObject.Predmet.SudioniciListAdressOIB_1">
      <item>BARO PROJEKT d.o.o., OIB 33592493069, Stenjevečka 33,10000 Zagreb</item>
      <item>FINA Regionalni centar Zagreb, OIB 85821130368, Trg Svibanjskih žrtava 1995. br. 1,10000 Zagreb</item>
      <item>Marjan Bijelić, OIB 59339310115, Stenjevečka 33,10000 Zagreb</item>
      <item>REPUBLIKA HRVATSKA MINISTARSTVO FINANCIJA, OIB 18683136487, Katančićeva 5,10000 Zagreb</item>
      <item>ŽDO-GRAĐANSKO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33592493069</item>
      <item>, OIB 85821130368</item>
      <item>, OIB 59339310115</item>
      <item>, OIB 18683136487</item>
      <item>, OIB null</item>
    </izvorni_sadrzaj>
    <derivirana_varijabla naziv="DomainObject.Predmet.SudioniciListNazivOIB_1">
      <item>, OIB 33592493069</item>
      <item>, OIB 85821130368</item>
      <item>, OIB 59339310115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9C0C7C-3472-4F0C-8FB9-E5D860329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1347</properties:Characters>
  <properties:Lines>46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2016-09-14T11:49:00Z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2016-09-16T09:00:00Z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