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CEE37C" w14:paraId="46A2410B" w:rsidRDefault="00C84D89" w:rsidP="00C84D89" w:rsidR="00C84D89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59A62693" w:rsidRDefault="00C84D89" w:rsidP="00C84D89" w:rsidR="00C84D89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5622BE9A" w:rsidRDefault="00C84D89" w:rsidP="00C84D89" w:rsidR="00C84D89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0DF6F4B0" w:rsidRDefault="00C84D89" w:rsidP="00C84D89" w:rsidR="00C84D89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St-1841/2017</w:t>
      </w:r>
    </w:p>
    <w:p w14:textId="77777777" w14:paraId="5615B623" w:rsidRDefault="00C84D89" w:rsidP="00C84D89" w:rsidR="00C84D89">
      <w:pPr>
        <w:rPr>
          <w:sz w:val="22"/>
          <w:szCs w:val="22"/>
        </w:rPr>
      </w:pPr>
    </w:p>
    <w:p w14:textId="77777777" w14:paraId="19F95161" w:rsidRDefault="00C84D89" w:rsidP="00C84D89" w:rsidR="00C84D89">
      <w:pPr>
        <w:rPr>
          <w:sz w:val="22"/>
          <w:szCs w:val="22"/>
        </w:rPr>
      </w:pPr>
    </w:p>
    <w:p w14:textId="77777777" w14:paraId="0CB3C8F6" w:rsidRDefault="00C84D89" w:rsidP="00C84D89" w:rsidR="00C84D8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AGENCIJE, Regionalni centar Zagreb, Trg svibanjskih žrtava 1995 br. 1, OIB: 85821130368, za provedbu skraćenog stečajnog postupka nad dužnikom DIGNUS GRUPA d.o.o. za proizvodnju i usluge, Zagreb, Lanište 3, OIB: 92269909233, dana 28. rujna 2017.g.          </w:t>
      </w:r>
    </w:p>
    <w:p w14:textId="77777777" w14:paraId="68314D39" w:rsidRDefault="00C84D89" w:rsidP="00C84D89" w:rsidR="00C84D8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p w14:textId="77777777" w14:paraId="466C64F7" w:rsidRDefault="00C84D89" w:rsidP="00C84D89" w:rsidR="00C84D89">
      <w:pPr>
        <w:jc w:val="both"/>
        <w:rPr>
          <w:sz w:val="22"/>
          <w:szCs w:val="22"/>
        </w:rPr>
      </w:pPr>
    </w:p>
    <w:p w14:textId="77777777" w14:paraId="476A28BA" w:rsidRDefault="00C84D89" w:rsidP="00C84D89" w:rsidR="00C84D89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4EA94EF9" w:rsidRDefault="00C84D89" w:rsidP="00C84D89" w:rsidR="00C84D89">
      <w:pPr>
        <w:jc w:val="center"/>
        <w:rPr>
          <w:sz w:val="22"/>
          <w:szCs w:val="22"/>
        </w:rPr>
      </w:pPr>
    </w:p>
    <w:p w14:textId="77777777" w14:paraId="50477368" w:rsidRDefault="00C84D89" w:rsidP="00C84D89" w:rsidR="00C84D89">
      <w:pPr>
        <w:rPr>
          <w:b/>
          <w:sz w:val="22"/>
          <w:szCs w:val="22"/>
        </w:rPr>
      </w:pPr>
    </w:p>
    <w:p w14:textId="77777777" w14:paraId="60234B86" w:rsidRDefault="00C84D89" w:rsidP="00C84D89" w:rsidR="00C84D8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DIGNUS GRUPA d.o.o. za proizvodnju i usluge, Zagreb, Lanište 3, OIB: 92269909233.</w:t>
      </w:r>
    </w:p>
    <w:p w14:textId="77777777" w14:paraId="45153F5A" w:rsidRDefault="00C84D89" w:rsidP="00C84D89" w:rsidR="00C84D8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39.729,75 kn.  </w:t>
      </w:r>
    </w:p>
    <w:p w14:textId="77777777" w14:paraId="5B2C3A35" w:rsidRDefault="00C84D89" w:rsidP="00C84D89" w:rsidR="00C84D8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4AC1ED47" w:rsidRDefault="00C84D89" w:rsidP="00C84D89" w:rsidR="00C84D8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0CB89776" w:rsidRDefault="00C84D89" w:rsidP="00C84D89" w:rsidR="00C84D89">
      <w:pPr>
        <w:ind w:firstLine="708"/>
        <w:jc w:val="both"/>
        <w:rPr>
          <w:sz w:val="22"/>
          <w:szCs w:val="22"/>
        </w:rPr>
      </w:pPr>
    </w:p>
    <w:p w14:textId="77777777" w14:paraId="2097351A" w:rsidRDefault="00C84D89" w:rsidP="00C84D89" w:rsidR="00C84D89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63DCF8DD" w:rsidRDefault="00C84D89" w:rsidP="00C84D89" w:rsidR="00C84D8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2F442EFF" w:rsidRDefault="00C84D89" w:rsidP="00C84D89" w:rsidR="00C84D8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65CBB803" w:rsidRDefault="00C84D89" w:rsidP="00C84D89" w:rsidR="00C84D89">
      <w:pPr>
        <w:jc w:val="both"/>
        <w:rPr>
          <w:sz w:val="22"/>
          <w:szCs w:val="22"/>
        </w:rPr>
      </w:pPr>
    </w:p>
    <w:p w14:textId="77777777" w14:paraId="535F40F4" w:rsidRDefault="00C84D89" w:rsidP="00C84D89" w:rsidR="00C84D89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28. rujna 2017.g.   </w:t>
      </w:r>
    </w:p>
    <w:p w14:textId="77777777" w14:paraId="084B9FC5" w:rsidRDefault="00C84D89" w:rsidP="00C84D89" w:rsidR="00C84D89">
      <w:pPr>
        <w:jc w:val="center"/>
        <w:rPr>
          <w:sz w:val="22"/>
          <w:szCs w:val="22"/>
        </w:rPr>
      </w:pPr>
    </w:p>
    <w:p w14:textId="77777777" w14:paraId="583CF4D9" w:rsidRDefault="00C84D89" w:rsidP="00C84D89" w:rsidR="00C84D89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358A1016" w:rsidRDefault="00C84D89" w:rsidP="00C84D89" w:rsidR="00C84D89">
      <w:pPr>
        <w:ind w:firstLine="708" w:left="5664"/>
        <w:jc w:val="both"/>
        <w:rPr>
          <w:sz w:val="22"/>
          <w:szCs w:val="22"/>
        </w:rPr>
      </w:pPr>
    </w:p>
    <w:p w14:textId="77777777" w14:paraId="0C97DB03" w:rsidRDefault="00C84D89" w:rsidP="00C84D89" w:rsidR="00C84D89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38B9AC5A" w:rsidRDefault="00C84D89" w:rsidP="00C84D89" w:rsidR="00C84D89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14:textId="77777777" w14:paraId="4615BD41" w:rsidRDefault="00C84D89" w:rsidP="00C84D89" w:rsidR="00C84D89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4B0A482B" w:rsidRDefault="00C84D89" w:rsidP="00C84D89" w:rsidR="00C84D89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647F867D" w:rsidRDefault="00C84D89" w:rsidP="00C84D89" w:rsidR="00C84D89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098A5C36" w14:paraId="098A5C36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84D89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84D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D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D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D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D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C84D89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C84D89"/>
    <w:rPr>
      <w:rFonts w:cs="Times New Roman" w:eastAsia="Times New Roman" w:hAnsi="Arial Narrow" w:asci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4D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4D89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84D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D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D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D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D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C84D89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C84D89"/>
    <w:rPr>
      <w:rFonts w:ascii="Arial Narrow" w:cs="Times New Roman" w:eastAsia="Times New Roman" w:hAns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4D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4D89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6493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1841</izvorni_sadrzaj>
    <derivirana_varijabla naziv="DomainObject.Predmet.Broj_1">1841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St-1841/2017</izvorni_sadrzaj>
    <derivirana_varijabla naziv="DomainObject.Predmet.OznakaBroj_1">St-1841/2017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DIGNUS GRUPA d.o.o. za proizvodnju i usluge</izvorni_sadrzaj>
    <derivirana_varijabla naziv="DomainObject.Predmet.ProtustrankaFormated_1">  DIGNUS GRUPA d.o.o. za proizvodnju i usluge</derivirana_varijabla>
  </DomainObject.Predmet.ProtustrankaFormated>
  <DomainObject.Predmet.ProtustrankaFormatedOIB>
    <izvorni_sadrzaj>  DIGNUS GRUPA d.o.o. za proizvodnju i usluge, OIB 92269909233</izvorni_sadrzaj>
    <derivirana_varijabla naziv="DomainObject.Predmet.ProtustrankaFormatedOIB_1">  DIGNUS GRUPA d.o.o. za proizvodnju i usluge, OIB 92269909233</derivirana_varijabla>
  </DomainObject.Predmet.ProtustrankaFormatedOIB>
  <DomainObject.Predmet.ProtustrankaFormatedWithAdress>
    <izvorni_sadrzaj> DIGNUS GRUPA d.o.o. za proizvodnju i usluge, Lanište 3, 10000 Zagreb</izvorni_sadrzaj>
    <derivirana_varijabla naziv="DomainObject.Predmet.ProtustrankaFormatedWithAdress_1"> DIGNUS GRUPA d.o.o. za proizvodnju i usluge, Lanište 3, 10000 Zagreb</derivirana_varijabla>
  </DomainObject.Predmet.ProtustrankaFormatedWithAdress>
  <DomainObject.Predmet.ProtustrankaFormatedWithAdressOIB>
    <izvorni_sadrzaj> DIGNUS GRUPA d.o.o. za proizvodnju i usluge, OIB 92269909233, Lanište 3, 10000 Zagreb</izvorni_sadrzaj>
    <derivirana_varijabla naziv="DomainObject.Predmet.ProtustrankaFormatedWithAdressOIB_1"> DIGNUS GRUPA d.o.o. za proizvodnju i usluge, OIB 92269909233, Lanište 3, 10000 Zagreb</derivirana_varijabla>
  </DomainObject.Predmet.ProtustrankaFormatedWithAdressOIB>
  <DomainObject.Predmet.ProtustrankaWithAdress>
    <izvorni_sadrzaj>DIGNUS GRUPA d.o.o. za proizvodnju i usluge Lanište 3, 10000 Zagreb</izvorni_sadrzaj>
    <derivirana_varijabla naziv="DomainObject.Predmet.ProtustrankaWithAdress_1">DIGNUS GRUPA d.o.o. za proizvodnju i usluge Lanište 3, 10000 Zagreb</derivirana_varijabla>
  </DomainObject.Predmet.ProtustrankaWithAdress>
  <DomainObject.Predmet.ProtustrankaWithAdressOIB>
    <izvorni_sadrzaj>DIGNUS GRUPA d.o.o. za proizvodnju i usluge, OIB 92269909233, Lanište 3, 10000 Zagreb</izvorni_sadrzaj>
    <derivirana_varijabla naziv="DomainObject.Predmet.ProtustrankaWithAdressOIB_1">DIGNUS GRUPA d.o.o. za proizvodnju i usluge, OIB 92269909233, Lanište 3, 10000 Zagreb</derivirana_varijabla>
  </DomainObject.Predmet.ProtustrankaWithAdressOIB>
  <DomainObject.Predmet.ProtustrankaNazivFormated>
    <izvorni_sadrzaj>DIGNUS GRUPA d.o.o. za proizvodnju i usluge</izvorni_sadrzaj>
    <derivirana_varijabla naziv="DomainObject.Predmet.ProtustrankaNazivFormated_1">DIGNUS GRUPA d.o.o. za proizvodnju i usluge</derivirana_varijabla>
  </DomainObject.Predmet.ProtustrankaNazivFormated>
  <DomainObject.Predmet.ProtustrankaNazivFormatedOIB>
    <izvorni_sadrzaj>DIGNUS GRUPA d.o.o. za proizvodnju i usluge, OIB 92269909233</izvorni_sadrzaj>
    <derivirana_varijabla naziv="DomainObject.Predmet.ProtustrankaNazivFormatedOIB_1">DIGNUS GRUPA d.o.o. za proizvodnju i usluge, OIB 92269909233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DIGNUS GRUPA d.o.o. za proizvodnju i usluge</item>
    </izvorni_sadrzaj>
    <derivirana_varijabla naziv="DomainObject.Predmet.ProtuStrankaListFormated_1">
      <item>DIGNUS GRUPA d.o.o. za proizvodnju i usluge</item>
    </derivirana_varijabla>
  </DomainObject.Predmet.ProtuStrankaListFormated>
  <DomainObject.Predmet.ProtuStrankaListFormatedOIB>
    <izvorni_sadrzaj>
      <item>DIGNUS GRUPA d.o.o. za proizvodnju i usluge, OIB 92269909233</item>
    </izvorni_sadrzaj>
    <derivirana_varijabla naziv="DomainObject.Predmet.ProtuStrankaListFormatedOIB_1">
      <item>DIGNUS GRUPA d.o.o. za proizvodnju i usluge, OIB 92269909233</item>
    </derivirana_varijabla>
  </DomainObject.Predmet.ProtuStrankaListFormatedOIB>
  <DomainObject.Predmet.ProtuStrankaListFormatedWithAdress>
    <izvorni_sadrzaj>
      <item>DIGNUS GRUPA d.o.o. za proizvodnju i usluge, Lanište 3, 10000 Zagreb</item>
    </izvorni_sadrzaj>
    <derivirana_varijabla naziv="DomainObject.Predmet.ProtuStrankaListFormatedWithAdress_1">
      <item>DIGNUS GRUPA d.o.o. za proizvodnju i usluge, Lanište 3, 10000 Zagreb</item>
    </derivirana_varijabla>
  </DomainObject.Predmet.ProtuStrankaListFormatedWithAdress>
  <DomainObject.Predmet.ProtuStrankaListFormatedWithAdressOIB>
    <izvorni_sadrzaj>
      <item>DIGNUS GRUPA d.o.o. za proizvodnju i usluge, OIB 92269909233, Lanište 3, 10000 Zagreb</item>
    </izvorni_sadrzaj>
    <derivirana_varijabla naziv="DomainObject.Predmet.ProtuStrankaListFormatedWithAdressOIB_1">
      <item>DIGNUS GRUPA d.o.o. za proizvodnju i usluge, OIB 92269909233, Lanište 3, 10000 Zagreb</item>
    </derivirana_varijabla>
  </DomainObject.Predmet.ProtuStrankaListFormatedWithAdressOIB>
  <DomainObject.Predmet.ProtuStrankaListNazivFormated>
    <izvorni_sadrzaj>
      <item>DIGNUS GRUPA d.o.o. za proizvodnju i usluge</item>
    </izvorni_sadrzaj>
    <derivirana_varijabla naziv="DomainObject.Predmet.ProtuStrankaListNazivFormated_1">
      <item>DIGNUS GRUPA d.o.o. za proizvodnju i usluge</item>
    </derivirana_varijabla>
  </DomainObject.Predmet.ProtuStrankaListNazivFormated>
  <DomainObject.Predmet.ProtuStrankaListNazivFormatedOIB>
    <izvorni_sadrzaj>
      <item>DIGNUS GRUPA d.o.o. za proizvodnju i usluge, OIB 92269909233</item>
    </izvorni_sadrzaj>
    <derivirana_varijabla naziv="DomainObject.Predmet.ProtuStrankaListNazivFormatedOIB_1">
      <item>DIGNUS GRUPA d.o.o. za proizvodnju i usluge, OIB 92269909233</item>
    </derivirana_varijabla>
  </DomainObject.Predmet.ProtuStrankaListNazivFormatedOIB>
  <DomainObject.Predmet.OstaliListFormated>
    <izvorni_sadrzaj>
      <item>Tatjana Dadić</item>
      <item>HRVATSKI ZAVOD ZA MIROVINSKO OSIGURANJE</item>
    </izvorni_sadrzaj>
    <derivirana_varijabla naziv="DomainObject.Predmet.OstaliListFormated_1">
      <item>Tatjana Dadić</item>
      <item>HRVATSKI ZAVOD ZA MIROVINSKO OSIGURANJE</item>
    </derivirana_varijabla>
  </DomainObject.Predmet.OstaliListFormated>
  <DomainObject.Predmet.OstaliListFormatedOIB>
    <izvorni_sadrzaj>
      <item>Tatjana Dadić, OIB 07519980447</item>
      <item>HRVATSKI ZAVOD ZA MIROVINSKO OSIGURANJE, OIB 84397956623</item>
    </izvorni_sadrzaj>
    <derivirana_varijabla naziv="DomainObject.Predmet.OstaliListFormatedOIB_1">
      <item>Tatjana Dadić, OIB 07519980447</item>
      <item>HRVATSKI ZAVOD ZA MIROVINSKO OSIGURANJE, OIB 84397956623</item>
    </derivirana_varijabla>
  </DomainObject.Predmet.OstaliListFormatedOIB>
  <DomainObject.Predmet.OstaliListFormatedWithAdress>
    <izvorni_sadrzaj>
      <item>Tatjana Dadić, Lanište 3, 10000 Zagreb</item>
      <item>HRVATSKI ZAVOD ZA MIROVINSKO OSIGURANJE, Trpimirova 4, 10000 Zagreb</item>
    </izvorni_sadrzaj>
    <derivirana_varijabla naziv="DomainObject.Predmet.OstaliListFormatedWithAdress_1">
      <item>Tatjana Dadić, Lanište 3,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Tatjana Dadić, OIB 07519980447, Lanište 3, 10000 Zagreb</item>
      <item>HRVATSKI ZAVOD ZA MIROVINSKO OSIGURANJE, OIB 84397956623, Trpimirova 4, 10000 Zagreb</item>
    </izvorni_sadrzaj>
    <derivirana_varijabla naziv="DomainObject.Predmet.OstaliListFormatedWithAdressOIB_1">
      <item>Tatjana Dadić, OIB 07519980447, Lanište 3,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Tatjana Dadić</item>
      <item>HRVATSKI ZAVOD ZA MIROVINSKO OSIGURANJE</item>
    </izvorni_sadrzaj>
    <derivirana_varijabla naziv="DomainObject.Predmet.OstaliListNazivFormated_1">
      <item>Tatjana Dadić</item>
      <item>HRVATSKI ZAVOD ZA MIROVINSKO OSIGURANJE</item>
    </derivirana_varijabla>
  </DomainObject.Predmet.OstaliListNazivFormated>
  <DomainObject.Predmet.OstaliListNazivFormatedOIB>
    <izvorni_sadrzaj>
      <item>Tatjana Dadić, OIB 07519980447</item>
      <item>HRVATSKI ZAVOD ZA MIROVINSKO OSIGURANJE, OIB 84397956623</item>
    </izvorni_sadrzaj>
    <derivirana_varijabla naziv="DomainObject.Predmet.OstaliListNazivFormatedOIB_1">
      <item>Tatjana Dadić, OIB 07519980447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DIGNUS GRUPA d.o.o. za proizvodnju i usluge</izvorni_sadrzaj>
    <derivirana_varijabla naziv="DomainObject.Predmet.ProtustrankaIDrugi_1">DIGNUS GRUPA d.o.o.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DIGNUS GRUPA d.o.o. za proizvodnju i usluge, OIB 92269909233, Lanište 3, 10000 Zagreb</izvorni_sadrzaj>
    <derivirana_varijabla naziv="DomainObject.Predmet.ProtustrankaIDrugiAdressOIB_1">DIGNUS GRUPA d.o.o. za proizvodnju i usluge, OIB 92269909233, Lanište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DIGNUS GRUPA d.o.o. za proizvodnju i usluge</item>
      <item>Tatjana Dadić</item>
      <item>HRVATSKI ZAVOD ZA MIROVINSKO OSIGURANJE</item>
    </izvorni_sadrzaj>
    <derivirana_varijabla naziv="DomainObject.Predmet.SudioniciListNaziv_1">
      <item>FINA Regionalni centar Zagreb</item>
      <item>DIGNUS GRUPA d.o.o. za proizvodnju i usluge</item>
      <item>Tatjana Dadić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DIGNUS GRUPA d.o.o. za proizvodnju i usluge, OIB 92269909233, Lanište 3,10000 Zagreb</item>
      <item>Tatjana Dadić, OIB 07519980447, Lanište 3,10000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DIGNUS GRUPA d.o.o. za proizvodnju i usluge, OIB 92269909233, Lanište 3,10000 Zagreb</item>
      <item>Tatjana Dadić, OIB 07519980447, Lanište 3,10000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92269909233</item>
      <item>, OIB 07519980447</item>
      <item>, OIB 84397956623</item>
    </izvorni_sadrzaj>
    <derivirana_varijabla naziv="DomainObject.Predmet.SudioniciListNazivOIB_1">
      <item>, OIB 85821130368</item>
      <item>, OIB 92269909233</item>
      <item>, OIB 07519980447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271</properties:Words>
  <properties:Characters>1474</properties:Characters>
  <properties:Lines>44</properties:Lines>
  <properties:Paragraphs>17</properties:Paragraphs>
  <properties:TotalTime>1</properties:TotalTime>
  <properties:ScaleCrop>false</properties:ScaleCrop>
  <properties:LinksUpToDate>false</properties:LinksUpToDate>
  <properties:CharactersWithSpaces>1834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2017-09-28T08:57:00Z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