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315ac" w14:paraId="b6315ac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0FAC" w:rsidP="00B10FAC" w:rsidR="00B10FAC" w:rsidRPr="004453B3">
      <w:pPr>
        <w:pStyle w:val="Zaglavlje"/>
      </w:pPr>
      <w:r w:rsidRPr="004453B3">
        <w:t xml:space="preserve">REPUBLIKA HRVATSKA </w:t>
      </w:r>
    </w:p>
    <w:p w:rsidRDefault="00B10FAC" w:rsidP="00B10FAC" w:rsidR="00B10FAC" w:rsidRPr="004453B3">
      <w:pPr>
        <w:pStyle w:val="Zaglavlje"/>
      </w:pPr>
      <w:r w:rsidRPr="004453B3">
        <w:t>Trgovački sud u Zagrebu</w:t>
      </w:r>
    </w:p>
    <w:p w:rsidRDefault="00B10FAC" w:rsidP="00B10FAC" w:rsidR="00B10FAC" w:rsidRPr="004453B3">
      <w:pPr>
        <w:pStyle w:val="Zaglavlje"/>
      </w:pPr>
      <w:r w:rsidRPr="004453B3">
        <w:t xml:space="preserve">Zagreb, Amruševa 2/II </w:t>
      </w:r>
    </w:p>
    <w:p w:rsidRDefault="00B10FAC" w:rsidP="00B10FAC" w:rsidR="00B10FAC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3135/15</w:t>
      </w:r>
    </w:p>
    <w:p w:rsidRDefault="00B10FAC" w:rsidP="00B10FAC" w:rsidR="00B10FAC" w:rsidRPr="004453B3">
      <w:pPr>
        <w:jc w:val="center"/>
      </w:pPr>
    </w:p>
    <w:p w:rsidRDefault="00B10FAC" w:rsidP="00B10FAC" w:rsidR="00B10FAC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B10FAC" w:rsidP="00B10FAC" w:rsidR="00B10FAC" w:rsidRPr="004453B3">
      <w:pPr>
        <w:jc w:val="both"/>
      </w:pPr>
    </w:p>
    <w:p w:rsidRDefault="00B10FAC" w:rsidP="00B10FAC" w:rsidR="00B10FAC" w:rsidRPr="004453B3">
      <w:pPr>
        <w:jc w:val="center"/>
      </w:pPr>
      <w:r w:rsidRPr="004453B3">
        <w:t>R J E Š E N J E</w:t>
      </w:r>
    </w:p>
    <w:p w:rsidRDefault="00B10FAC" w:rsidP="00B10FAC" w:rsidR="00B10FAC" w:rsidRPr="004453B3">
      <w:pPr>
        <w:jc w:val="center"/>
      </w:pPr>
    </w:p>
    <w:p w:rsidRDefault="00B10FAC" w:rsidP="00B10FAC" w:rsidR="00B10FAC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 xml:space="preserve">EURO-NET d.o.o., Zagreb, Kerestinečkih žrtava 16, OIB: 35618638422, </w:t>
      </w:r>
      <w:r w:rsidRPr="004453B3">
        <w:t xml:space="preserve">dana </w:t>
      </w:r>
      <w:r>
        <w:t>25. ožujka</w:t>
      </w:r>
      <w:r w:rsidRPr="004453B3">
        <w:t xml:space="preserve"> 2016. </w:t>
      </w:r>
    </w:p>
    <w:p w:rsidRDefault="00B10FAC" w:rsidP="00B10FAC" w:rsidR="00B10FAC" w:rsidRPr="004453B3">
      <w:pPr>
        <w:jc w:val="both"/>
      </w:pPr>
    </w:p>
    <w:p w:rsidRDefault="00B10FAC" w:rsidP="00B10FAC" w:rsidR="00B10FAC" w:rsidRPr="004453B3">
      <w:pPr>
        <w:jc w:val="center"/>
      </w:pPr>
      <w:r w:rsidRPr="004453B3">
        <w:t>r i j e š i o    je</w:t>
      </w:r>
    </w:p>
    <w:p w:rsidRDefault="00B10FAC" w:rsidP="00B10FAC" w:rsidR="00B10FAC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B10FAC" w:rsidP="00B10FAC" w:rsidR="00B10FAC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EURO-NET d.o.o., Zagreb, Kerestinečkih žrtava 16, OIB: 35618638422.</w:t>
      </w:r>
      <w:r w:rsidRPr="004453B3">
        <w:rPr>
          <w:rFonts w:hAnsi="Times New Roman" w:ascii="Times New Roman"/>
          <w:szCs w:val="24"/>
        </w:rPr>
        <w:t xml:space="preserve"> Stečajni postupak otvoren je </w:t>
      </w:r>
      <w:r>
        <w:rPr>
          <w:rFonts w:hAnsi="Times New Roman" w:ascii="Times New Roman"/>
          <w:szCs w:val="24"/>
        </w:rPr>
        <w:t>25.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B10FAC" w:rsidP="00B10FAC" w:rsidR="00B10FAC" w:rsidRPr="004453B3">
      <w:pPr>
        <w:pStyle w:val="BodyText21"/>
        <w:rPr>
          <w:rFonts w:hAnsi="Times New Roman" w:ascii="Times New Roman"/>
          <w:szCs w:val="24"/>
        </w:rPr>
      </w:pPr>
    </w:p>
    <w:p w:rsidRDefault="00B10FAC" w:rsidP="00B10FAC" w:rsidR="00B10FAC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Jugoslav Puran, OIB: 70582689973, Bjelovar, Josipa Jelačića 12</w:t>
      </w:r>
      <w:r w:rsidRPr="004453B3">
        <w:rPr>
          <w:rFonts w:hAnsi="Times New Roman" w:ascii="Times New Roman"/>
          <w:szCs w:val="24"/>
        </w:rPr>
        <w:t>.</w:t>
      </w:r>
    </w:p>
    <w:p w:rsidRDefault="00B10FAC" w:rsidP="00B10FAC" w:rsidR="00B10FAC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B10FAC" w:rsidP="00B10FAC" w:rsidR="00B10FAC">
      <w:pPr>
        <w:jc w:val="both"/>
      </w:pPr>
      <w:r w:rsidRPr="004453B3">
        <w:t xml:space="preserve">III. Zaključuje se stečajni postupak nad dužnikom </w:t>
      </w:r>
      <w:r>
        <w:t>EURO-NET d.o.o., Zagreb, Kerestinečkih žrtava 16, OIB: 35618638422.</w:t>
      </w:r>
    </w:p>
    <w:p w:rsidRDefault="00B10FAC" w:rsidP="00B10FAC" w:rsidR="00B10FAC" w:rsidRPr="004453B3">
      <w:pPr>
        <w:jc w:val="both"/>
      </w:pPr>
    </w:p>
    <w:p w:rsidRDefault="00B10FAC" w:rsidP="00B10FAC" w:rsidR="00B10FAC" w:rsidRPr="004453B3">
      <w:pPr>
        <w:jc w:val="both"/>
      </w:pPr>
      <w:r w:rsidRPr="004453B3">
        <w:t>IV. Nakon pravomoćnosti ovog rješenja, dužnik će se  brisati iz sudskog registra.</w:t>
      </w:r>
    </w:p>
    <w:p w:rsidRDefault="00B10FAC" w:rsidP="00B10FAC" w:rsidR="00B10FAC" w:rsidRPr="004453B3">
      <w:pPr>
        <w:jc w:val="both"/>
      </w:pPr>
    </w:p>
    <w:p w:rsidRDefault="00B10FAC" w:rsidP="00B10FAC" w:rsidR="00B10FAC" w:rsidRPr="004453B3">
      <w:pPr>
        <w:ind w:left="360"/>
        <w:jc w:val="center"/>
      </w:pPr>
      <w:r w:rsidRPr="004453B3">
        <w:t>Obrazloženje</w:t>
      </w:r>
    </w:p>
    <w:p w:rsidRDefault="00B10FAC" w:rsidP="00B10FAC" w:rsidR="00B10FAC" w:rsidRPr="004453B3">
      <w:pPr>
        <w:jc w:val="both"/>
      </w:pPr>
    </w:p>
    <w:p w:rsidRDefault="00B10FAC" w:rsidP="00B10FAC" w:rsidR="00B10FAC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B10FAC" w:rsidP="00B10FAC" w:rsidR="00B10FAC" w:rsidRPr="004453B3">
      <w:pPr>
        <w:jc w:val="both"/>
      </w:pPr>
    </w:p>
    <w:p w:rsidRDefault="00B10FAC" w:rsidP="00B10FAC" w:rsidR="00B10FAC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22. siječnja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10FAC" w:rsidP="00B10FAC" w:rsidR="00B10FAC" w:rsidRPr="004453B3">
      <w:pPr>
        <w:jc w:val="both"/>
      </w:pPr>
    </w:p>
    <w:p w:rsidRDefault="00B10FAC" w:rsidP="00B10FAC" w:rsidR="00B10FAC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B10FAC" w:rsidP="00B10FAC" w:rsidR="00B10FAC" w:rsidRPr="004453B3">
      <w:pPr>
        <w:jc w:val="both"/>
      </w:pPr>
    </w:p>
    <w:p w:rsidRDefault="00B10FAC" w:rsidP="00B10FAC" w:rsidR="00B10FAC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B10FAC" w:rsidP="00B10FAC" w:rsidR="00B10FAC" w:rsidRPr="004453B3">
      <w:pPr>
        <w:jc w:val="both"/>
      </w:pPr>
    </w:p>
    <w:p w:rsidRDefault="00B10FAC" w:rsidP="00B10FAC" w:rsidR="00B10FAC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10FAC" w:rsidP="00B10FAC" w:rsidR="00B10FAC" w:rsidRPr="004453B3">
      <w:pPr>
        <w:jc w:val="both"/>
      </w:pPr>
    </w:p>
    <w:p w:rsidRDefault="00B10FAC" w:rsidP="00B10FAC" w:rsidR="00B10FAC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B10FAC" w:rsidP="00B10FAC" w:rsidR="00B10FAC" w:rsidRPr="004453B3">
      <w:pPr>
        <w:jc w:val="both"/>
      </w:pPr>
    </w:p>
    <w:p w:rsidRDefault="00B10FAC" w:rsidP="00B10FAC" w:rsidR="00B10FAC" w:rsidRPr="004453B3">
      <w:pPr>
        <w:jc w:val="center"/>
      </w:pPr>
      <w:r w:rsidRPr="004453B3">
        <w:t xml:space="preserve">U Zagrebu, </w:t>
      </w:r>
      <w:r>
        <w:t>25. ožujka</w:t>
      </w:r>
      <w:r w:rsidRPr="004453B3">
        <w:t xml:space="preserve"> 2016.</w:t>
      </w:r>
    </w:p>
    <w:p w:rsidRDefault="00B10FAC" w:rsidP="00B10FAC" w:rsidR="00B10FAC" w:rsidRPr="004453B3">
      <w:pPr>
        <w:jc w:val="center"/>
      </w:pPr>
    </w:p>
    <w:p w:rsidRDefault="00B10FAC" w:rsidP="00B10FAC" w:rsidR="00B10FAC" w:rsidRPr="004453B3">
      <w:pPr>
        <w:ind w:firstLine="720" w:left="5040"/>
        <w:jc w:val="right"/>
      </w:pPr>
      <w:r w:rsidRPr="004453B3">
        <w:t xml:space="preserve">      SUDAC:</w:t>
      </w:r>
    </w:p>
    <w:p w:rsidRDefault="00B10FAC" w:rsidP="00B10FAC" w:rsidR="00B10FAC" w:rsidRPr="004453B3">
      <w:pPr>
        <w:jc w:val="right"/>
      </w:pPr>
      <w:r>
        <w:t>Goran Iskra</w:t>
      </w:r>
      <w:r w:rsidR="00ED1253">
        <w:t>, v.r.</w:t>
      </w:r>
    </w:p>
    <w:p w:rsidRDefault="00B10FAC" w:rsidP="00B10FAC" w:rsidR="00B10FAC" w:rsidRPr="004453B3">
      <w:pPr>
        <w:jc w:val="both"/>
      </w:pPr>
    </w:p>
    <w:p w:rsidRDefault="00B10FAC" w:rsidP="00B10FAC" w:rsidR="00B10FAC" w:rsidRPr="004453B3">
      <w:pPr>
        <w:jc w:val="both"/>
      </w:pPr>
    </w:p>
    <w:p w:rsidRDefault="00B10FAC" w:rsidP="00B10FAC" w:rsidR="00B10FAC" w:rsidRPr="004453B3">
      <w:pPr>
        <w:jc w:val="both"/>
      </w:pPr>
      <w:r w:rsidRPr="004453B3">
        <w:t>Uputa o pravnom lijeku:</w:t>
      </w:r>
    </w:p>
    <w:p w:rsidRDefault="00B10FAC" w:rsidP="00B10FAC" w:rsidR="00B10FAC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B10FAC" w:rsidP="00B10FAC" w:rsidR="00B10FAC" w:rsidRPr="004453B3">
      <w:pPr>
        <w:jc w:val="both"/>
        <w:rPr>
          <w:i/>
        </w:rPr>
      </w:pPr>
    </w:p>
    <w:p w:rsidRDefault="00B10FAC" w:rsidP="00B10FAC" w:rsidR="00B10FAC" w:rsidRPr="004453B3">
      <w:pPr>
        <w:jc w:val="both"/>
      </w:pPr>
    </w:p>
    <w:p w:rsidRDefault="00ED1253" w:rsidP="00ED1253" w:rsidR="00B10FAC">
      <w:pPr>
        <w:jc w:val="right"/>
      </w:pPr>
      <w:r>
        <w:t>Za točnost otpravka-ovlašteni službenik:</w:t>
      </w:r>
    </w:p>
    <w:p w:rsidRDefault="00ED1253" w:rsidP="00ED1253" w:rsidR="00ED1253" w:rsidRPr="004453B3">
      <w:pPr>
        <w:jc w:val="right"/>
        <w:rPr>
          <w:highlight w:val="green"/>
          <w:u w:val="single"/>
        </w:rPr>
      </w:pPr>
      <w:r>
        <w:t>Zlatka Plivelić</w:t>
      </w:r>
    </w:p>
    <w:p w:rsidRDefault="00B10FAC" w:rsidP="00B10FAC" w:rsidR="00B10FAC" w:rsidRPr="004453B3">
      <w:pPr>
        <w:jc w:val="center"/>
        <w:rPr>
          <w:highlight w:val="green"/>
          <w:u w:val="single"/>
        </w:rPr>
      </w:pPr>
    </w:p>
    <w:p w:rsidRDefault="00B10FAC" w:rsidP="00B10FAC" w:rsidR="00B10FAC" w:rsidRPr="004453B3">
      <w:pPr>
        <w:jc w:val="center"/>
        <w:rPr>
          <w:u w:val="single"/>
        </w:rPr>
      </w:pPr>
    </w:p>
    <w:p w:rsidRDefault="00B10FAC" w:rsidP="00B10FAC" w:rsidR="00B10FAC" w:rsidRPr="004453B3"/>
    <w:p w:rsidRDefault="000D2C86" w:rsidP="00B10FAC" w:rsidR="000D2C86" w:rsidRPr="004453B3">
      <w:pPr>
        <w:pStyle w:val="Zaglavlje"/>
      </w:pPr>
    </w:p>
    <w:sectPr w:rsidSect="00302849" w:rsidR="000D2C86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462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</w:t>
    </w:r>
    <w:r w:rsidR="004F0BBB">
      <w:t xml:space="preserve">                              </w:t>
    </w:r>
    <w:r>
      <w:t>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B10FAC">
      <w:t>3135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0BBB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4EA6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0FA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625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1253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C646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46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46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C646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46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46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3135</izvorni_sadrzaj>
    <derivirana_varijabla naziv="DomainObject.Predmet.Broj_1">3135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St-3135/2015</izvorni_sadrzaj>
    <derivirana_varijabla naziv="DomainObject.Predmet.OznakaBroj_1">St-3135/2015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EURO-NET d.o.o. zastupanog po punomoćniku KRISTINA BUNJAN</izvorni_sadrzaj>
    <derivirana_varijabla naziv="DomainObject.Predmet.ProtustrankaFormated_1">  EURO-NET d.o.o. zastupanog po punomoćniku KRISTINA BUNJAN</derivirana_varijabla>
  </DomainObject.Predmet.ProtustrankaFormated>
  <DomainObject.Predmet.ProtustrankaFormatedOIB>
    <izvorni_sadrzaj>  EURO-NET d.o.o., OIB 35618638422 zastupanog po punomoćniku KRISTINA BUNJAN</izvorni_sadrzaj>
    <derivirana_varijabla naziv="DomainObject.Predmet.ProtustrankaFormatedOIB_1">  EURO-NET d.o.o., OIB 35618638422 zastupanog po punomoćniku KRISTINA BUNJAN</derivirana_varijabla>
  </DomainObject.Predmet.ProtustrankaFormatedOIB>
  <DomainObject.Predmet.ProtustrankaFormatedWithAdress>
    <izvorni_sadrzaj> EURO-NET d.o.o., Kerestinečkih žrtava 16, 10000 Zagreb zastupanog po punomoćniku KRISTINA BUNJAN</izvorni_sadrzaj>
    <derivirana_varijabla naziv="DomainObject.Predmet.ProtustrankaFormatedWithAdress_1"> EURO-NET d.o.o., Kerestinečkih žrtava 16, 10000 Zagreb zastupanog po punomoćniku KRISTINA BUNJAN</derivirana_varijabla>
  </DomainObject.Predmet.ProtustrankaFormatedWithAdress>
  <DomainObject.Predmet.ProtustrankaFormatedWithAdressOIB>
    <izvorni_sadrzaj> EURO-NET d.o.o., OIB 35618638422, Kerestinečkih žrtava 16, 10000 Zagreb zastupanog po punomoćniku KRISTINA BUNJAN</izvorni_sadrzaj>
    <derivirana_varijabla naziv="DomainObject.Predmet.ProtustrankaFormatedWithAdressOIB_1"> EURO-NET d.o.o., OIB 35618638422, Kerestinečkih žrtava 16, 10000 Zagreb zastupanog po punomoćniku KRISTINA BUNJAN</derivirana_varijabla>
  </DomainObject.Predmet.ProtustrankaFormatedWithAdressOIB>
  <DomainObject.Predmet.ProtustrankaWithAdress>
    <izvorni_sadrzaj>EURO-NET d.o.o. Kerestinečkih žrtava 16, 10000 Zagreb</izvorni_sadrzaj>
    <derivirana_varijabla naziv="DomainObject.Predmet.ProtustrankaWithAdress_1">EURO-NET d.o.o. Kerestinečkih žrtava 16, 10000 Zagreb</derivirana_varijabla>
  </DomainObject.Predmet.ProtustrankaWithAdress>
  <DomainObject.Predmet.ProtustrankaWithAdressOIB>
    <izvorni_sadrzaj>EURO-NET d.o.o., OIB 35618638422, Kerestinečkih žrtava 16, 10000 Zagreb</izvorni_sadrzaj>
    <derivirana_varijabla naziv="DomainObject.Predmet.ProtustrankaWithAdressOIB_1">EURO-NET d.o.o., OIB 35618638422, Kerestinečkih žrtava 16, 10000 Zagreb</derivirana_varijabla>
  </DomainObject.Predmet.ProtustrankaWithAdressOIB>
  <DomainObject.Predmet.ProtustrankaNazivFormated>
    <izvorni_sadrzaj>EURO-NET d.o.o.</izvorni_sadrzaj>
    <derivirana_varijabla naziv="DomainObject.Predmet.ProtustrankaNazivFormated_1">EURO-NET d.o.o.</derivirana_varijabla>
  </DomainObject.Predmet.ProtustrankaNazivFormated>
  <DomainObject.Predmet.ProtustrankaNazivFormatedOIB>
    <izvorni_sadrzaj>EURO-NET d.o.o., OIB 35618638422</izvorni_sadrzaj>
    <derivirana_varijabla naziv="DomainObject.Predmet.ProtustrankaNazivFormatedOIB_1">EURO-NET d.o.o., OIB 35618638422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EURO-NET d.o.o. zastupanog po punomoćniku KRISTINA BUNJAN</item>
    </izvorni_sadrzaj>
    <derivirana_varijabla naziv="DomainObject.Predmet.ProtuStrankaListFormated_1">
      <item>EURO-NET d.o.o. zastupanog po punomoćniku KRISTINA BUNJAN</item>
    </derivirana_varijabla>
  </DomainObject.Predmet.ProtuStrankaListFormated>
  <DomainObject.Predmet.ProtuStrankaListFormatedOIB>
    <izvorni_sadrzaj>
      <item>EURO-NET d.o.o., OIB 35618638422 zastupanog po punomoćniku KRISTINA BUNJAN</item>
    </izvorni_sadrzaj>
    <derivirana_varijabla naziv="DomainObject.Predmet.ProtuStrankaListFormatedOIB_1">
      <item>EURO-NET d.o.o., OIB 35618638422 zastupanog po punomoćniku KRISTINA BUNJAN</item>
    </derivirana_varijabla>
  </DomainObject.Predmet.ProtuStrankaListFormatedOIB>
  <DomainObject.Predmet.ProtuStrankaListFormatedWithAdress>
    <izvorni_sadrzaj>
      <item>EURO-NET d.o.o., Kerestinečkih žrtava 16, 10000 Zagreb zastupanog po punomoćniku KRISTINA BUNJAN</item>
    </izvorni_sadrzaj>
    <derivirana_varijabla naziv="DomainObject.Predmet.ProtuStrankaListFormatedWithAdress_1">
      <item>EURO-NET d.o.o., Kerestinečkih žrtava 16, 10000 Zagreb zastupanog po punomoćniku KRISTINA BUNJAN</item>
    </derivirana_varijabla>
  </DomainObject.Predmet.ProtuStrankaListFormatedWithAdress>
  <DomainObject.Predmet.ProtuStrankaListFormatedWithAdressOIB>
    <izvorni_sadrzaj>
      <item>EURO-NET d.o.o., OIB 35618638422, Kerestinečkih žrtava 16, 10000 Zagreb zastupanog po punomoćniku KRISTINA BUNJAN</item>
    </izvorni_sadrzaj>
    <derivirana_varijabla naziv="DomainObject.Predmet.ProtuStrankaListFormatedWithAdressOIB_1">
      <item>EURO-NET d.o.o., OIB 35618638422, Kerestinečkih žrtava 16, 10000 Zagreb zastupanog po punomoćniku KRISTINA BUNJAN</item>
    </derivirana_varijabla>
  </DomainObject.Predmet.ProtuStrankaListFormatedWithAdressOIB>
  <DomainObject.Predmet.ProtuStrankaListNazivFormated>
    <izvorni_sadrzaj>
      <item>EURO-NET d.o.o.</item>
    </izvorni_sadrzaj>
    <derivirana_varijabla naziv="DomainObject.Predmet.ProtuStrankaListNazivFormated_1">
      <item>EURO-NET d.o.o.</item>
    </derivirana_varijabla>
  </DomainObject.Predmet.ProtuStrankaListNazivFormated>
  <DomainObject.Predmet.ProtuStrankaListNazivFormatedOIB>
    <izvorni_sadrzaj>
      <item>EURO-NET d.o.o., OIB 35618638422</item>
    </izvorni_sadrzaj>
    <derivirana_varijabla naziv="DomainObject.Predmet.ProtuStrankaListNazivFormatedOIB_1">
      <item>EURO-NET d.o.o., OIB 35618638422</item>
    </derivirana_varijabla>
  </DomainObject.Predmet.ProtuStrankaListNazivFormatedOIB>
  <DomainObject.Predmet.OstaliListFormated>
    <izvorni_sadrzaj>
      <item>KRISTINA BUNJAN punomoćnik sudionika u postupku EURO-NET d.o.o.</item>
      <item>JUGOSLAV PURAN</item>
    </izvorni_sadrzaj>
    <derivirana_varijabla naziv="DomainObject.Predmet.OstaliListFormated_1">
      <item>KRISTINA BUNJAN punomoćnik sudionika u postupku EURO-NET d.o.o.</item>
      <item>JUGOSLAV PURAN</item>
    </derivirana_varijabla>
  </DomainObject.Predmet.OstaliListFormated>
  <DomainObject.Predmet.OstaliListFormatedOIB>
    <izvorni_sadrzaj>
      <item>KRISTINA BUNJAN, OIB 02983290595 punomoćnik sudionika u postupku EURO-NET d.o.o.</item>
      <item>JUGOSLAV PURAN, OIB 70582689973</item>
    </izvorni_sadrzaj>
    <derivirana_varijabla naziv="DomainObject.Predmet.OstaliListFormatedOIB_1">
      <item>KRISTINA BUNJAN, OIB 02983290595 punomoćnik sudionika u postupku EURO-NET d.o.o.</item>
      <item>JUGOSLAV PURAN, OIB 70582689973</item>
    </derivirana_varijabla>
  </DomainObject.Predmet.OstaliListFormatedOIB>
  <DomainObject.Predmet.OstaliListFormatedWithAdress>
    <izvorni_sadrzaj>
      <item>KRISTINA BUNJAN, Prekopa 36, 44400 Prekopa punomoćnik sudionika u postupku EURO-NET d.o.o.</item>
      <item>JUGOSLAV PURAN, Josipa Jelačića 12, 43000 Bjelovar</item>
    </izvorni_sadrzaj>
    <derivirana_varijabla naziv="DomainObject.Predmet.OstaliListFormatedWithAdress_1">
      <item>KRISTINA BUNJAN, Prekopa 36, 44400 Prekopa punomoćnik sudionika u postupku EURO-NET d.o.o.</item>
      <item>JUGOSLAV PURAN, Josipa Jelačića 12, 43000 Bjelovar</item>
    </derivirana_varijabla>
  </DomainObject.Predmet.OstaliListFormatedWithAdress>
  <DomainObject.Predmet.OstaliListFormatedWithAdressOIB>
    <izvorni_sadrzaj>
      <item>KRISTINA BUNJAN, OIB 02983290595, Prekopa 36, 44400 Prekopa punomoćnik sudionika u postupku EURO-NET d.o.o.</item>
      <item>JUGOSLAV PURAN, OIB 70582689973, Josipa Jelačića 12, 43000 Bjelovar</item>
    </izvorni_sadrzaj>
    <derivirana_varijabla naziv="DomainObject.Predmet.OstaliListFormatedWithAdressOIB_1">
      <item>KRISTINA BUNJAN, OIB 02983290595, Prekopa 36, 44400 Prekopa punomoćnik sudionika u postupku EURO-NET d.o.o.</item>
      <item>JUGOSLAV PURAN, OIB 70582689973, Josipa Jelačića 12, 43000 Bjelovar</item>
    </derivirana_varijabla>
  </DomainObject.Predmet.OstaliListFormatedWithAdressOIB>
  <DomainObject.Predmet.OstaliListNazivFormated>
    <izvorni_sadrzaj>
      <item>KRISTINA BUNJAN</item>
      <item>JUGOSLAV PURAN</item>
    </izvorni_sadrzaj>
    <derivirana_varijabla naziv="DomainObject.Predmet.OstaliListNazivFormated_1">
      <item>KRISTINA BUNJAN</item>
      <item>JUGOSLAV PURAN</item>
    </derivirana_varijabla>
  </DomainObject.Predmet.OstaliListNazivFormated>
  <DomainObject.Predmet.OstaliListNazivFormatedOIB>
    <izvorni_sadrzaj>
      <item>KRISTINA BUNJAN, OIB 02983290595</item>
      <item>JUGOSLAV PURAN, OIB 70582689973</item>
    </izvorni_sadrzaj>
    <derivirana_varijabla naziv="DomainObject.Predmet.OstaliListNazivFormatedOIB_1">
      <item>KRISTINA BUNJAN, OIB 02983290595</item>
      <item>JUGOSLAV PURAN, OIB 70582689973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EURO-NET d.o.o.</izvorni_sadrzaj>
    <derivirana_varijabla naziv="DomainObject.Predmet.ProtustrankaIDrugi_1">EURO-NET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EURO-NET d.o.o., OIB 35618638422, Kerestinečkih žrtava 16, 10000 Zagreb</izvorni_sadrzaj>
    <derivirana_varijabla naziv="DomainObject.Predmet.ProtustrankaIDrugiAdressOIB_1">EURO-NET d.o.o., OIB 35618638422, Kerestinečkih žrtava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EURO-NET d.o.o.</item>
      <item>KRISTINA BUNJAN</item>
      <item>JUGOSLAV PURAN</item>
    </izvorni_sadrzaj>
    <derivirana_varijabla naziv="DomainObject.Predmet.SudioniciListNaziv_1">
      <item>FINA Regionalni centar Zagreb</item>
      <item>EURO-NET d.o.o.</item>
      <item>KRISTINA BUNJAN</item>
      <item>JUGOSLAV PURAN</item>
    </derivirana_varijabla>
  </DomainObject.Predmet.SudioniciListNaziv>
  <DomainObject.Predmet.SudioniciListAdressOIB>
    <izvorni_sadrzaj>
      <item>FINA Regionalni centar Zagreb, OIB 85821130368, Trg svibanjskih žrtava 1995. 1,10000 Zagreb</item>
      <item>EURO-NET d.o.o., OIB 35618638422, Kerestinečkih žrtava 16,10000 Zagreb</item>
      <item>KRISTINA BUNJAN, OIB 02983290595, Prekopa 36,44400 Prekopa</item>
      <item>JUGOSLAV PURAN, OIB 70582689973, Josipa Jelačića 12,43000 Bjelovar</item>
    </izvorni_sadrzaj>
    <derivirana_varijabla naziv="DomainObject.Predmet.SudioniciListAdressOIB_1">
      <item>FINA Regionalni centar Zagreb, OIB 85821130368, Trg svibanjskih žrtava 1995. 1,10000 Zagreb</item>
      <item>EURO-NET d.o.o., OIB 35618638422, Kerestinečkih žrtava 16,10000 Zagreb</item>
      <item>KRISTINA BUNJAN, OIB 02983290595, Prekopa 36,44400 Prekopa</item>
      <item>JUGOSLAV PURAN, OIB 70582689973, Josipa Jelačića 12,43000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35618638422</item>
      <item>, OIB 02983290595</item>
      <item>, OIB 70582689973</item>
    </izvorni_sadrzaj>
    <derivirana_varijabla naziv="DomainObject.Predmet.SudioniciListNazivOIB_1">
      <item>, OIB 85821130368</item>
      <item>, OIB 35618638422</item>
      <item>, OIB 02983290595</item>
      <item>, OIB 70582689973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69F401-1F5C-469A-B728-F7539E881E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400</properties:Words>
  <properties:Characters>2194</properties:Characters>
  <properties:Lines>73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2016-03-25T10:31:00Z</dcterms:created>
  <dc:creator>Korisnik</dc:creator>
  <cp:lastModifiedBy>Goranka Arthofer</cp:lastModifiedBy>
  <cp:lastPrinted>2016-03-25T10:32:00Z</cp:lastPrinted>
  <dcterms:modified xmlns:xsi="http://www.w3.org/2001/XMLSchema-instance" xsi:type="dcterms:W3CDTF">2016-03-25T10:39:00Z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