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dfca" w14:paraId="413dfca" w:rsidRDefault="00011F2C" w:rsidP="008615FD" w:rsidR="00011F2C" w:rsidRPr="00252E2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52E2B">
      <w:r w:rsidRPr="00252E2B">
        <w:rPr>
          <w:rStyle w:val="Naglaeno"/>
        </w:rPr>
        <w:t xml:space="preserve">             </w:t>
      </w:r>
      <w:r w:rsidR="00574060" w:rsidRPr="00252E2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52E2B"/>
    <w:p w:rsidRDefault="008615FD" w:rsidP="008615FD" w:rsidR="008615FD" w:rsidRPr="00252E2B">
      <w:pPr>
        <w:ind w:hanging="720" w:left="360"/>
        <w:rPr>
          <w:b/>
        </w:rPr>
      </w:pPr>
      <w:r w:rsidRPr="00252E2B">
        <w:rPr>
          <w:b/>
        </w:rPr>
        <w:t xml:space="preserve">     </w:t>
      </w:r>
      <w:r w:rsidR="00A8162D" w:rsidRPr="00252E2B">
        <w:rPr>
          <w:b/>
        </w:rPr>
        <w:t xml:space="preserve">   </w:t>
      </w:r>
      <w:r w:rsidRPr="00252E2B">
        <w:rPr>
          <w:b/>
        </w:rPr>
        <w:t>REPUBLIKA HRVATSKA</w:t>
      </w:r>
    </w:p>
    <w:p w:rsidRDefault="008615FD" w:rsidP="00D61455" w:rsidR="00614EE3" w:rsidRPr="00252E2B">
      <w:pPr>
        <w:ind w:hanging="720" w:left="360"/>
      </w:pPr>
      <w:r w:rsidRPr="00252E2B">
        <w:t xml:space="preserve">     TRGOVAČKI SUD U OSIJEKU</w:t>
      </w:r>
    </w:p>
    <w:p w:rsidRDefault="00D27785" w:rsidP="008615FD" w:rsidR="00D27785" w:rsidRPr="00252E2B"/>
    <w:p w:rsidRDefault="00CD71A8" w:rsidP="00CD71A8" w:rsidR="00CD71A8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D71A8" w:rsidP="00CD71A8" w:rsidR="00CD71A8">
      <w:pPr>
        <w:jc w:val="center"/>
        <w:rPr>
          <w:bCs/>
        </w:rPr>
      </w:pPr>
      <w:r>
        <w:rPr>
          <w:bCs/>
        </w:rPr>
        <w:t>R J E Š E N J E</w:t>
      </w:r>
    </w:p>
    <w:p w:rsidRDefault="00CD71A8" w:rsidP="00CD71A8" w:rsidR="00CD71A8">
      <w:pPr>
        <w:jc w:val="both"/>
      </w:pPr>
    </w:p>
    <w:p w:rsidRDefault="00CD71A8" w:rsidP="00CD71A8" w:rsidR="00CD71A8">
      <w:pPr>
        <w:jc w:val="both"/>
      </w:pPr>
    </w:p>
    <w:p w:rsidRDefault="00586E5D" w:rsidP="00613A44" w:rsidR="00613A4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 85821130368, za otvaranje stečajnog postupka nad dužnikom GAŠPAROVIĆ-MONT j.d.o.o. za graditeljstvo, trgovinu i usluge, Štitar, Bana Jelačića 97, MBS: 030153042, OIB: 76168834107</w:t>
      </w:r>
      <w:r w:rsidR="00613A44">
        <w:t xml:space="preserve">, dana </w:t>
      </w:r>
      <w:r>
        <w:t>25. kolovoza</w:t>
      </w:r>
      <w:r w:rsidR="00613A44">
        <w:t xml:space="preserve"> 2017. godine</w:t>
      </w:r>
    </w:p>
    <w:p w:rsidRDefault="00CD71A8" w:rsidP="00CD71A8" w:rsidR="00CD71A8">
      <w:pPr>
        <w:autoSpaceDE w:val="false"/>
        <w:autoSpaceDN w:val="false"/>
        <w:adjustRightInd w:val="false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r i j e š i o  j e</w:t>
      </w:r>
    </w:p>
    <w:p w:rsidRDefault="0079248D" w:rsidP="00CD71A8" w:rsidR="0079248D">
      <w:pPr>
        <w:jc w:val="center"/>
        <w:rPr>
          <w:bCs/>
        </w:rPr>
      </w:pPr>
    </w:p>
    <w:p w:rsidRDefault="0079248D" w:rsidP="00CD71A8" w:rsidR="0079248D">
      <w:pPr>
        <w:jc w:val="center"/>
        <w:rPr>
          <w:bCs/>
        </w:rPr>
      </w:pPr>
    </w:p>
    <w:p w:rsidRDefault="00CD71A8" w:rsidP="00CD71A8" w:rsidR="00CD71A8">
      <w:pPr>
        <w:numPr>
          <w:ilvl w:val="0"/>
          <w:numId w:val="13"/>
        </w:numPr>
        <w:jc w:val="both"/>
      </w:pPr>
      <w:r>
        <w:t>Privremenom stečajnom upravitelju</w:t>
      </w:r>
      <w:r w:rsidR="00ED778F" w:rsidRPr="00ED778F">
        <w:t xml:space="preserve"> </w:t>
      </w:r>
      <w:r w:rsidR="00613A44">
        <w:t>Željk</w:t>
      </w:r>
      <w:r w:rsidR="00F10749">
        <w:t>u</w:t>
      </w:r>
      <w:r w:rsidR="00613A44">
        <w:t xml:space="preserve"> Ferenčić sa sjedištem i poslovnom adresom u Vukovaru, Kardinala A. Stepinca 2, p.p</w:t>
      </w:r>
      <w:r w:rsidR="004A0F28">
        <w:t xml:space="preserve">. 82, i adresom prebivališta u </w:t>
      </w:r>
      <w:r w:rsidR="00613A44">
        <w:t xml:space="preserve">Vukovaru, Velebitska 95, OIB 73873182459 </w:t>
      </w:r>
      <w:r>
        <w:t>određuje se jednokratna nagrada za poslove obavljene u prethodnom postupku u iznosu od 3.</w:t>
      </w:r>
      <w:r w:rsidR="00316B1A">
        <w:t>5</w:t>
      </w:r>
      <w:r>
        <w:t>00,00 kn u bruto iznosu, to jest iznosu prije odbitka pripadajućih doprinosa iz osnovice, poreza ili drugih naknada.</w:t>
      </w:r>
    </w:p>
    <w:p w:rsidRDefault="00CD71A8" w:rsidP="00CD71A8" w:rsidR="00CD71A8">
      <w:pPr>
        <w:ind w:left="360"/>
        <w:jc w:val="both"/>
      </w:pPr>
    </w:p>
    <w:p w:rsidRDefault="00CD71A8" w:rsidP="00CD71A8" w:rsidR="00CD71A8">
      <w:pPr>
        <w:numPr>
          <w:ilvl w:val="0"/>
          <w:numId w:val="13"/>
        </w:numPr>
        <w:jc w:val="both"/>
        <w:rPr>
          <w:lang w:eastAsia="x-none" w:val="x-none"/>
        </w:rPr>
      </w:pPr>
      <w:r w:rsidRPr="00B77E77">
        <w:rPr>
          <w:lang w:eastAsia="x-none" w:val="x-none"/>
        </w:rPr>
        <w:t>Nalaže se računovodstvu ovoga suda da iz Fonda za namirenje troškova stečajnog</w:t>
      </w:r>
      <w:r>
        <w:rPr>
          <w:lang w:eastAsia="x-none" w:val="x-none"/>
        </w:rPr>
        <w:t xml:space="preserve"> postupka izvrši isplatu privremenom stečajnom upravitelju na njegov žiro-račun broj </w:t>
      </w:r>
      <w:r w:rsidR="00B77E77">
        <w:rPr>
          <w:lang w:eastAsia="x-none"/>
        </w:rPr>
        <w:t>HR6400931006523903</w:t>
      </w:r>
      <w:r w:rsidR="00ED778F">
        <w:rPr>
          <w:lang w:eastAsia="x-none"/>
        </w:rPr>
        <w:t xml:space="preserve"> kod </w:t>
      </w:r>
      <w:r w:rsidR="000A3448">
        <w:rPr>
          <w:lang w:eastAsia="x-none"/>
        </w:rPr>
        <w:t xml:space="preserve">Privredne </w:t>
      </w:r>
      <w:r w:rsidR="00ED778F">
        <w:rPr>
          <w:lang w:eastAsia="x-none"/>
        </w:rPr>
        <w:t xml:space="preserve">banke </w:t>
      </w:r>
      <w:r w:rsidR="000A3448">
        <w:rPr>
          <w:lang w:eastAsia="x-none"/>
        </w:rPr>
        <w:t xml:space="preserve">Zagreb </w:t>
      </w:r>
      <w:r w:rsidR="00ED778F">
        <w:rPr>
          <w:lang w:eastAsia="x-none"/>
        </w:rPr>
        <w:t>d.d.</w:t>
      </w:r>
      <w:r>
        <w:rPr>
          <w:lang w:eastAsia="x-none" w:val="x-none"/>
        </w:rPr>
        <w:t xml:space="preserve"> a pripadajuće poreze i doprinose na odgovarajuće žiro-račune.</w:t>
      </w:r>
    </w:p>
    <w:p w:rsidRDefault="00CD71A8" w:rsidP="00CD71A8" w:rsidR="00CD71A8">
      <w:pPr>
        <w:pStyle w:val="Odlomakpopisa"/>
        <w:rPr>
          <w:lang w:eastAsia="x-none" w:val="x-none"/>
        </w:rPr>
      </w:pPr>
    </w:p>
    <w:p w:rsidRDefault="00CD71A8" w:rsidP="00CD71A8" w:rsidR="00CD71A8">
      <w:pPr>
        <w:numPr>
          <w:ilvl w:val="0"/>
          <w:numId w:val="13"/>
        </w:numPr>
        <w:jc w:val="both"/>
      </w:pPr>
      <w:r>
        <w:t xml:space="preserve">Privremenom stečajnom upravitelju </w:t>
      </w:r>
      <w:r w:rsidR="00CA2648">
        <w:t>Željk</w:t>
      </w:r>
      <w:r w:rsidR="007E61C8">
        <w:t>u</w:t>
      </w:r>
      <w:r w:rsidR="00CA2648">
        <w:t xml:space="preserve"> Ferenčić</w:t>
      </w:r>
      <w:r w:rsidR="00E948DD">
        <w:t>u</w:t>
      </w:r>
      <w:r w:rsidR="00CA2648">
        <w:t xml:space="preserve"> sa sjedištem i poslovnom adresom u Vukovaru, Kardinala A. Stepinca 2, p.p. 82, i adresom </w:t>
      </w:r>
      <w:r w:rsidR="00E948DD">
        <w:t xml:space="preserve">prebivališta u </w:t>
      </w:r>
      <w:r w:rsidR="00CA2648">
        <w:t>Vukovaru, Velebitska 95, OIB 73873182459</w:t>
      </w:r>
      <w:r w:rsidR="00E948DD">
        <w:t xml:space="preserve"> </w:t>
      </w:r>
      <w:r>
        <w:t xml:space="preserve">određuje se naknada troškova učinjenih u prethodnom postupku u iznosu od </w:t>
      </w:r>
      <w:r w:rsidR="00316B1A">
        <w:t>6</w:t>
      </w:r>
      <w:r w:rsidR="00E948DD">
        <w:t>00,00</w:t>
      </w:r>
      <w:r>
        <w:t xml:space="preserve"> kn neto. </w:t>
      </w:r>
    </w:p>
    <w:p w:rsidRDefault="00CD71A8" w:rsidP="00ED778F" w:rsidR="00CD71A8"/>
    <w:p w:rsidRDefault="00CD71A8" w:rsidP="00CD71A8" w:rsidR="00CD71A8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CD71A8" w:rsidP="00CD71A8" w:rsidR="00CD71A8">
      <w:pPr>
        <w:ind w:left="1065"/>
        <w:jc w:val="both"/>
        <w:rPr>
          <w:lang w:eastAsia="x-none" w:val="x-none"/>
        </w:rPr>
      </w:pPr>
    </w:p>
    <w:p w:rsidRDefault="00CD71A8" w:rsidP="00CD71A8" w:rsidR="00CD71A8">
      <w:pPr>
        <w:ind w:firstLine="1418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Obrazloženje</w:t>
      </w:r>
    </w:p>
    <w:p w:rsidRDefault="00CD71A8" w:rsidP="00CD71A8" w:rsidR="00CD71A8">
      <w:pPr>
        <w:jc w:val="center"/>
        <w:rPr>
          <w:bCs/>
        </w:rPr>
      </w:pPr>
    </w:p>
    <w:p w:rsidRDefault="00261EE9" w:rsidP="00CD71A8" w:rsidR="00261EE9">
      <w:pPr>
        <w:jc w:val="center"/>
        <w:rPr>
          <w:bCs/>
        </w:rPr>
      </w:pPr>
    </w:p>
    <w:p w:rsidRDefault="00CD71A8" w:rsidP="00CD71A8" w:rsidR="00CD71A8" w:rsidRPr="00261EE9">
      <w:pPr>
        <w:pStyle w:val="Tijeloteksta"/>
        <w:rPr>
          <w:sz w:val="24"/>
        </w:rPr>
      </w:pPr>
      <w:r w:rsidRPr="00573544">
        <w:rPr>
          <w:bCs/>
          <w:sz w:val="24"/>
        </w:rPr>
        <w:tab/>
      </w:r>
      <w:r w:rsidRPr="00573544">
        <w:rPr>
          <w:sz w:val="24"/>
        </w:rPr>
        <w:t xml:space="preserve">Rješenjem ovoga suda broj </w:t>
      </w:r>
      <w:r w:rsidR="00261EE9" w:rsidRPr="00573544">
        <w:rPr>
          <w:sz w:val="24"/>
        </w:rPr>
        <w:t>7 St-</w:t>
      </w:r>
      <w:r w:rsidR="001D55C1" w:rsidRPr="00573544">
        <w:rPr>
          <w:sz w:val="24"/>
        </w:rPr>
        <w:t>2827</w:t>
      </w:r>
      <w:r w:rsidR="004A0F28" w:rsidRPr="00573544">
        <w:rPr>
          <w:sz w:val="24"/>
        </w:rPr>
        <w:t>/16-</w:t>
      </w:r>
      <w:r w:rsidR="001D55C1" w:rsidRPr="00573544">
        <w:rPr>
          <w:sz w:val="24"/>
        </w:rPr>
        <w:t>10</w:t>
      </w:r>
      <w:r w:rsidR="00261EE9" w:rsidRPr="00573544">
        <w:rPr>
          <w:sz w:val="24"/>
        </w:rPr>
        <w:t xml:space="preserve"> od </w:t>
      </w:r>
      <w:r w:rsidR="004A0F28" w:rsidRPr="00573544">
        <w:rPr>
          <w:sz w:val="24"/>
        </w:rPr>
        <w:t>1</w:t>
      </w:r>
      <w:r w:rsidR="00CD26D8" w:rsidRPr="00573544">
        <w:rPr>
          <w:sz w:val="24"/>
        </w:rPr>
        <w:t>4</w:t>
      </w:r>
      <w:r w:rsidR="004A0F28" w:rsidRPr="00573544">
        <w:rPr>
          <w:sz w:val="24"/>
        </w:rPr>
        <w:t xml:space="preserve">. </w:t>
      </w:r>
      <w:r w:rsidR="00CD26D8" w:rsidRPr="00573544">
        <w:rPr>
          <w:sz w:val="24"/>
        </w:rPr>
        <w:t>ožujka</w:t>
      </w:r>
      <w:r w:rsidR="00261EE9" w:rsidRPr="00573544">
        <w:rPr>
          <w:sz w:val="24"/>
        </w:rPr>
        <w:t xml:space="preserve"> 2017. godine</w:t>
      </w:r>
      <w:r w:rsidRPr="00573544">
        <w:rPr>
          <w:sz w:val="24"/>
        </w:rPr>
        <w:t xml:space="preserve"> pokrenut je prethodni postupak nad dužnikom </w:t>
      </w:r>
      <w:r w:rsidR="00573544" w:rsidRPr="00573544">
        <w:rPr>
          <w:sz w:val="24"/>
        </w:rPr>
        <w:t xml:space="preserve">GAŠPAROVIĆ-MONT j.d.o.o. za graditeljstvo, trgovinu i usluge, Štitar, Bana Jelačića 97, MBS: 030153042, OIB: 76168834107  </w:t>
      </w:r>
      <w:r w:rsidRPr="00573544">
        <w:rPr>
          <w:sz w:val="24"/>
        </w:rPr>
        <w:t xml:space="preserve">i imenovan je </w:t>
      </w:r>
      <w:r w:rsidR="001875E6" w:rsidRPr="00573544">
        <w:rPr>
          <w:sz w:val="24"/>
        </w:rPr>
        <w:t>Željko Ferenčić sa sjedištem i poslovnom adresom u Vukovaru, Kardinala A. Stepinca 2, p.p</w:t>
      </w:r>
      <w:r w:rsidR="00E64279">
        <w:rPr>
          <w:sz w:val="24"/>
        </w:rPr>
        <w:t xml:space="preserve">. 82, i adresom prebivališta u </w:t>
      </w:r>
      <w:r w:rsidR="001875E6" w:rsidRPr="00573544">
        <w:rPr>
          <w:sz w:val="24"/>
        </w:rPr>
        <w:t>Vukovaru, Velebitska 95, OIB 73873182459</w:t>
      </w:r>
      <w:r w:rsidR="008F5E7F" w:rsidRPr="00573544">
        <w:rPr>
          <w:sz w:val="24"/>
        </w:rPr>
        <w:t xml:space="preserve"> </w:t>
      </w:r>
      <w:r w:rsidRPr="00573544">
        <w:rPr>
          <w:sz w:val="24"/>
        </w:rPr>
        <w:t xml:space="preserve">za privremenog stečajnog upravitelja, sa zadatkom da u roku 15 dana utvrdi </w:t>
      </w:r>
      <w:r w:rsidR="001875E6" w:rsidRPr="00573544">
        <w:rPr>
          <w:sz w:val="24"/>
        </w:rPr>
        <w:t xml:space="preserve"> </w:t>
      </w:r>
      <w:r w:rsidRPr="00573544">
        <w:rPr>
          <w:sz w:val="24"/>
        </w:rPr>
        <w:t xml:space="preserve">postoje li stečajni razlozi, da li je </w:t>
      </w:r>
      <w:r w:rsidRPr="00573544">
        <w:rPr>
          <w:sz w:val="24"/>
        </w:rPr>
        <w:lastRenderedPageBreak/>
        <w:t>imovina dužnika koja</w:t>
      </w:r>
      <w:r w:rsidRPr="008F5E7F">
        <w:rPr>
          <w:sz w:val="24"/>
        </w:rPr>
        <w:t xml:space="preserve"> bi ušla u stečajnu masu dovoljna za</w:t>
      </w:r>
      <w:r w:rsidRPr="00261EE9">
        <w:rPr>
          <w:sz w:val="24"/>
        </w:rPr>
        <w:t xml:space="preserve"> namirenje troškova stečajnog postupka i da li je dužnik imao promet nekretnina u razdoblju od 4 godine prije podnošenja prijedloga za otvaranje stečajnog postupka, te o istom dostaviti sudu pisano izvješće.</w:t>
      </w:r>
    </w:p>
    <w:p w:rsidRDefault="00CD71A8" w:rsidP="00CD71A8" w:rsidR="00CD71A8" w:rsidRPr="00261EE9">
      <w:pPr>
        <w:pStyle w:val="Tijeloteksta"/>
        <w:rPr>
          <w:sz w:val="24"/>
        </w:rPr>
      </w:pPr>
    </w:p>
    <w:p w:rsidRDefault="00573544" w:rsidP="00573544" w:rsidR="00573544">
      <w:pPr>
        <w:pStyle w:val="Tijeloteksta"/>
        <w:ind w:firstLine="708"/>
        <w:rPr>
          <w:sz w:val="24"/>
        </w:rPr>
      </w:pPr>
      <w:r>
        <w:rPr>
          <w:sz w:val="24"/>
        </w:rPr>
        <w:t>Privremeni stečajni upravitelj obavio je sve potrebne radnje, te je sastavio i dostavio svoje pisano izvješće i sudjelovao na ročištu radi izjašnjenja o prijedlogu za otvaranje stečajnog postupka i ročištu radi rasprave o uvjetima za otvaranje stečajnog postupka, a dana 26. travnja 2017. godine zaprimljen je zahtjev za određivanje nagrade, te je sud vodeći računa o složenosti poslova koje je obavio privremeni stečajni upravitelj, odlučio kao u izreci temeljem čl. 119. st. 6. u vezi s čl. 94. Stečajnog zakona (NN 71/15) i čl. 2.,4. i 15. Uredbe o kriterijima i načinu obračuna i plaćanja nagrade stečajnim upraviteljima (NN 105/15).</w:t>
      </w:r>
    </w:p>
    <w:p w:rsidRDefault="00261EE9" w:rsidP="00CD71A8" w:rsidR="00261EE9" w:rsidRPr="00261EE9">
      <w:pPr>
        <w:pStyle w:val="Tijeloteksta"/>
        <w:ind w:firstLine="708"/>
        <w:rPr>
          <w:sz w:val="24"/>
        </w:rPr>
      </w:pPr>
    </w:p>
    <w:p w:rsidRDefault="00CD71A8" w:rsidP="00A41BE5" w:rsidR="00CD71A8">
      <w:pPr>
        <w:ind w:firstLine="708"/>
        <w:jc w:val="both"/>
      </w:pPr>
      <w:r w:rsidRPr="00296A5A">
        <w:t xml:space="preserve">Pri tome je privremenom stečajnom upravitelju priznato </w:t>
      </w:r>
      <w:r w:rsidR="00F12087">
        <w:t>6</w:t>
      </w:r>
      <w:r w:rsidR="001875E6">
        <w:t>00,00</w:t>
      </w:r>
      <w:r w:rsidRPr="00296A5A">
        <w:t xml:space="preserve"> kn naknade troškova na temelju pisanoga, obrazloženoga i dokumentiranoga izvješća privremenog stečajnog upravitelja, pri čemu se od navedenog iznosa</w:t>
      </w:r>
      <w:r w:rsidR="0045081D">
        <w:t xml:space="preserve"> 20</w:t>
      </w:r>
      <w:r w:rsidRPr="00296A5A">
        <w:t xml:space="preserve">,00 kn </w:t>
      </w:r>
      <w:r w:rsidRPr="0045081D">
        <w:t xml:space="preserve">odnosi na </w:t>
      </w:r>
      <w:r w:rsidR="00757ED1" w:rsidRPr="0045081D">
        <w:t xml:space="preserve">troškove biljega za </w:t>
      </w:r>
      <w:r w:rsidR="00557A5A" w:rsidRPr="0045081D">
        <w:t xml:space="preserve">Potvrdu Općinskog sud u Vukovaru Zemljišnoknjižni odjel Županja od 21.04.2017. i </w:t>
      </w:r>
      <w:r w:rsidR="0045081D">
        <w:t xml:space="preserve">20,00 kn za </w:t>
      </w:r>
      <w:r w:rsidR="0045081D" w:rsidRPr="0045081D">
        <w:t xml:space="preserve">Uvjerenje </w:t>
      </w:r>
      <w:r w:rsidR="00757ED1" w:rsidRPr="0045081D">
        <w:t xml:space="preserve">Policijske uprave o posjedovanju vozila i </w:t>
      </w:r>
      <w:r w:rsidR="00F61693" w:rsidRPr="0045081D">
        <w:t>troškovi obavljenog putovanja privremenog stečajnog upravitelja u prethodnom postupku na relaciji Vukovar-Osijek-Vukovar  (Trgovački</w:t>
      </w:r>
      <w:r w:rsidR="00F61693">
        <w:t xml:space="preserve"> sud – ročište) i Vukovar-</w:t>
      </w:r>
      <w:r w:rsidR="00F12087">
        <w:t>Štitar-Županja</w:t>
      </w:r>
      <w:r w:rsidR="00F61693">
        <w:t xml:space="preserve">-Vukovar (policija, Općinski sud – gruntovnica, </w:t>
      </w:r>
      <w:r w:rsidR="00F12087">
        <w:t>HZMO, FINA, sjedište dužnika i knjigovodstva</w:t>
      </w:r>
      <w:r w:rsidR="00F61693">
        <w:t xml:space="preserve">) u iznosu od </w:t>
      </w:r>
      <w:r w:rsidR="00F12087">
        <w:t>560</w:t>
      </w:r>
      <w:r w:rsidR="00F61693">
        <w:t>,00 kn</w:t>
      </w:r>
      <w:r w:rsidRPr="00296A5A">
        <w:t>, a u skladu s čl. 94. st. 3. Stečajnog zakona.</w:t>
      </w:r>
      <w:r>
        <w:t xml:space="preserve"> </w:t>
      </w:r>
    </w:p>
    <w:p w:rsidRDefault="00473E36" w:rsidP="00FE3F69" w:rsidR="00473E36" w:rsidRPr="00252E2B">
      <w:pPr>
        <w:jc w:val="both"/>
      </w:pPr>
    </w:p>
    <w:p w:rsidRDefault="009B4A86" w:rsidP="00F37FD9" w:rsidR="009B4A86" w:rsidRPr="00252E2B">
      <w:pPr>
        <w:jc w:val="center"/>
        <w:rPr>
          <w:bCs/>
        </w:rPr>
      </w:pPr>
      <w:r w:rsidRPr="00252E2B">
        <w:rPr>
          <w:bCs/>
        </w:rPr>
        <w:t xml:space="preserve">U Osijeku </w:t>
      </w:r>
      <w:r w:rsidR="00F12087">
        <w:rPr>
          <w:bCs/>
        </w:rPr>
        <w:t>25. kolovoza</w:t>
      </w:r>
      <w:r w:rsidR="002C000F" w:rsidRPr="00252E2B">
        <w:rPr>
          <w:bCs/>
        </w:rPr>
        <w:t xml:space="preserve"> </w:t>
      </w:r>
      <w:r w:rsidRPr="00252E2B">
        <w:rPr>
          <w:bCs/>
        </w:rPr>
        <w:t xml:space="preserve">2017.                </w:t>
      </w:r>
    </w:p>
    <w:p w:rsidRDefault="009B4A86" w:rsidP="009B4A86" w:rsidR="009B4A86" w:rsidRPr="00252E2B">
      <w:pPr>
        <w:jc w:val="center"/>
        <w:rPr>
          <w:bCs/>
        </w:rPr>
      </w:pPr>
    </w:p>
    <w:p w:rsidRDefault="00D30FEE" w:rsidP="009B4A86" w:rsidR="009B4A86" w:rsidRPr="00252E2B">
      <w:pPr>
        <w:ind w:left="5580"/>
        <w:jc w:val="center"/>
      </w:pPr>
      <w:r w:rsidRPr="00252E2B">
        <w:rPr>
          <w:bCs/>
        </w:rPr>
        <w:t>STEČAJNI SUDAC</w:t>
      </w:r>
    </w:p>
    <w:p w:rsidRDefault="009B4A86" w:rsidP="00FE3F69" w:rsidR="00CD7F07" w:rsidRPr="00252E2B">
      <w:pPr>
        <w:ind w:left="5580"/>
        <w:jc w:val="center"/>
      </w:pPr>
      <w:r w:rsidRPr="00252E2B">
        <w:t>mr.</w:t>
      </w:r>
      <w:r w:rsidR="00FE3F69" w:rsidRPr="00252E2B">
        <w:t xml:space="preserve"> </w:t>
      </w:r>
      <w:r w:rsidRPr="00252E2B">
        <w:t>sc. Boris Vuković</w:t>
      </w:r>
    </w:p>
    <w:p w:rsidRDefault="001A3183" w:rsidP="00FE3F69" w:rsidR="001A3183" w:rsidRPr="00252E2B">
      <w:pPr>
        <w:ind w:left="5580"/>
        <w:jc w:val="center"/>
      </w:pPr>
    </w:p>
    <w:p w:rsidRDefault="00B47E69" w:rsidP="00FE3F69" w:rsidR="00B47E69" w:rsidRPr="00252E2B">
      <w:pPr>
        <w:ind w:left="5580"/>
        <w:jc w:val="center"/>
      </w:pPr>
    </w:p>
    <w:p w:rsidRDefault="00482511" w:rsidP="00E91C27" w:rsidR="00482511" w:rsidRPr="00252E2B"/>
    <w:p w:rsidRDefault="00CD7F07" w:rsidP="00CD7F07" w:rsidR="00CD7F07" w:rsidRPr="00252E2B">
      <w:r w:rsidRPr="00252E2B">
        <w:t>Zapisničar Danijela Špeletić</w:t>
      </w:r>
    </w:p>
    <w:p w:rsidRDefault="00476AA5" w:rsidP="00FE3F69" w:rsidR="00476AA5" w:rsidRPr="00252E2B"/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UPUTA O PRAVNOM LIJEKU:</w:t>
      </w:r>
    </w:p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252E2B">
      <w:pPr>
        <w:pStyle w:val="Tijeloteksta"/>
        <w:rPr>
          <w:sz w:val="24"/>
        </w:rPr>
      </w:pPr>
    </w:p>
    <w:p w:rsidRDefault="009B4A86" w:rsidP="009B4A86" w:rsidR="009B4A86" w:rsidRPr="00252E2B">
      <w:pPr>
        <w:ind w:left="5580"/>
        <w:jc w:val="center"/>
      </w:pPr>
    </w:p>
    <w:p w:rsidRDefault="009B4A86" w:rsidP="00D1116B" w:rsidR="009B4A86" w:rsidRPr="00252E2B">
      <w:pPr>
        <w:rPr>
          <w:bCs/>
        </w:rPr>
      </w:pPr>
    </w:p>
    <w:p w:rsidRDefault="00CD71A8" w:rsidP="00CD71A8" w:rsidR="00CD71A8">
      <w:pPr>
        <w:pStyle w:val="Tijeloteksta"/>
      </w:pPr>
      <w:r>
        <w:t>D N A :</w:t>
      </w:r>
    </w:p>
    <w:p w:rsidRDefault="001A749D" w:rsidP="001A749D" w:rsidR="001A749D" w:rsidRPr="00F12087">
      <w:pPr>
        <w:ind w:left="360"/>
        <w:jc w:val="both"/>
        <w:rPr>
          <w:sz w:val="22"/>
          <w:szCs w:val="22"/>
        </w:rPr>
      </w:pPr>
      <w:r w:rsidRPr="00F12087">
        <w:rPr>
          <w:sz w:val="22"/>
          <w:szCs w:val="22"/>
        </w:rPr>
        <w:t xml:space="preserve">1.   privremeni stečajni upravitelj </w:t>
      </w:r>
      <w:r w:rsidR="00F12087" w:rsidRPr="00F12087">
        <w:rPr>
          <w:sz w:val="22"/>
          <w:szCs w:val="22"/>
        </w:rPr>
        <w:t>Željko Ferenčić, Vukovar, Kardinala A. Stepinca 2, p.p. 82</w:t>
      </w:r>
    </w:p>
    <w:p w:rsidRDefault="001A749D" w:rsidP="00F12087" w:rsidR="00F12087">
      <w:pPr>
        <w:ind w:left="360"/>
        <w:jc w:val="both"/>
      </w:pPr>
      <w:r>
        <w:t>2.</w:t>
      </w:r>
      <w:r>
        <w:tab/>
      </w:r>
      <w:r w:rsidR="00F12087">
        <w:t xml:space="preserve">mrežna stranica e-Oglasna ploča sudova </w:t>
      </w:r>
    </w:p>
    <w:p w:rsidRDefault="00F12087" w:rsidP="00F12087" w:rsidR="00F12087">
      <w:pPr>
        <w:ind w:left="360"/>
        <w:jc w:val="both"/>
      </w:pPr>
      <w:r>
        <w:t>3.</w:t>
      </w:r>
      <w:r>
        <w:tab/>
        <w:t>računovodstvo</w:t>
      </w:r>
    </w:p>
    <w:p w:rsidRDefault="00F12087" w:rsidP="00F12087" w:rsidR="008615FD" w:rsidRPr="00252E2B">
      <w:pPr>
        <w:ind w:left="360"/>
        <w:jc w:val="both"/>
      </w:pPr>
      <w:r>
        <w:t>4.</w:t>
      </w:r>
      <w:r>
        <w:tab/>
        <w:t>kal. 22.</w:t>
      </w:r>
      <w:r w:rsidR="00387445">
        <w:t>0</w:t>
      </w:r>
      <w:r>
        <w:t>9.</w:t>
      </w:r>
      <w:r w:rsidR="00387445">
        <w:t>20</w:t>
      </w:r>
      <w:r>
        <w:t>17.</w:t>
      </w: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/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</w:t>
      </w:r>
      <w:r w:rsidRPr="00252E2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 xml:space="preserve">                                                                                                                                </w:t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  </w:t>
      </w:r>
      <w:r w:rsidRPr="00252E2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6D3C3F" w:rsidP="008615FD" w:rsidR="006D3C3F" w:rsidRPr="00252E2B"/>
    <w:sectPr w:rsidSect="00606835" w:rsidR="006D3C3F" w:rsidRPr="00252E2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807" w:rsidR="00934807">
      <w:r>
        <w:separator/>
      </w:r>
    </w:p>
  </w:endnote>
  <w:endnote w:id="0" w:type="continuationSeparator">
    <w:p w:rsidRDefault="00934807" w:rsidR="00934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807" w:rsidR="00934807">
      <w:r>
        <w:separator/>
      </w:r>
    </w:p>
  </w:footnote>
  <w:footnote w:id="0" w:type="continuationSeparator">
    <w:p w:rsidRDefault="00934807" w:rsidR="00934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7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86E5D" w:rsidR="00586E5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86E5D">
      <w:t>7 St-2827/16-21</w:t>
    </w:r>
  </w:p>
  <w:p w:rsidRDefault="00C500C6" w:rsidP="00C500C6" w:rsidR="00C500C6">
    <w:pPr>
      <w:jc w:val="right"/>
    </w:pPr>
  </w:p>
  <w:p w:rsidRDefault="00BB7210" w:rsidP="00586E5D" w:rsidR="00BB7210"/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B7E3F">
      <w:t>7 St-</w:t>
    </w:r>
    <w:r w:rsidR="00586E5D">
      <w:t>2827</w:t>
    </w:r>
    <w:r w:rsidR="004B7E3F">
      <w:t>/16-</w:t>
    </w:r>
    <w:r w:rsidR="00586E5D">
      <w:t>21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448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5E6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A749D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55C1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A5A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B1A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87445"/>
    <w:rsid w:val="00392066"/>
    <w:rsid w:val="00394459"/>
    <w:rsid w:val="00394C6C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1F0"/>
    <w:rsid w:val="00435DE7"/>
    <w:rsid w:val="004378B5"/>
    <w:rsid w:val="00442D99"/>
    <w:rsid w:val="00445871"/>
    <w:rsid w:val="004458F1"/>
    <w:rsid w:val="00446E1B"/>
    <w:rsid w:val="00450039"/>
    <w:rsid w:val="004505D5"/>
    <w:rsid w:val="0045081D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3E36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0F28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3F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C27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57A5A"/>
    <w:rsid w:val="00560E6D"/>
    <w:rsid w:val="00561472"/>
    <w:rsid w:val="00561798"/>
    <w:rsid w:val="00566E5A"/>
    <w:rsid w:val="00567EA0"/>
    <w:rsid w:val="00573343"/>
    <w:rsid w:val="00573544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E5D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A44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7DD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57ED1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5CE"/>
    <w:rsid w:val="007D0AF9"/>
    <w:rsid w:val="007D1059"/>
    <w:rsid w:val="007D612E"/>
    <w:rsid w:val="007E3875"/>
    <w:rsid w:val="007E3946"/>
    <w:rsid w:val="007E43C9"/>
    <w:rsid w:val="007E452F"/>
    <w:rsid w:val="007E47B5"/>
    <w:rsid w:val="007E61C8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5E7F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4807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69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93E"/>
    <w:rsid w:val="00A35298"/>
    <w:rsid w:val="00A35A50"/>
    <w:rsid w:val="00A400A4"/>
    <w:rsid w:val="00A4057E"/>
    <w:rsid w:val="00A410AA"/>
    <w:rsid w:val="00A41187"/>
    <w:rsid w:val="00A419B8"/>
    <w:rsid w:val="00A41BE5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4708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77E77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20C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0C6"/>
    <w:rsid w:val="00C50D82"/>
    <w:rsid w:val="00C52406"/>
    <w:rsid w:val="00C52C5D"/>
    <w:rsid w:val="00C52FC9"/>
    <w:rsid w:val="00C53C19"/>
    <w:rsid w:val="00C53D58"/>
    <w:rsid w:val="00C54500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2648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26D8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C4B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4279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48DD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0749"/>
    <w:rsid w:val="00F11EC1"/>
    <w:rsid w:val="00F12087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693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6E5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47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D47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47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7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7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6E5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47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D47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47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7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7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20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43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St-2827/2016</izvorni_sadrzaj>
    <derivirana_varijabla naziv="DomainObject.Predmet.OznakaBroj_1">St-2827/2016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GAŠPAROVIĆ-MONT j.d.o.o. za graditeljstvo, trgovinu i usluge zastupanog po punomoćniku Ilija Gašparović</izvorni_sadrzaj>
    <derivirana_varijabla naziv="DomainObject.Predmet.ProtustrankaFormated_1">  GAŠPAROVIĆ-MONT j.d.o.o. za graditeljstvo, trgovinu i usluge zastupanog po punomoćniku Ilija Gašparović</derivirana_varijabla>
  </DomainObject.Predmet.ProtustrankaFormated>
  <DomainObject.Predmet.ProtustrankaFormatedOIB>
    <izvorni_sadrzaj>  GAŠPAROVIĆ-MONT j.d.o.o. za graditeljstvo, trgovinu i usluge, OIB 76168834107 zastupanog po punomoćniku Ilija Gašparović</izvorni_sadrzaj>
    <derivirana_varijabla naziv="DomainObject.Predmet.ProtustrankaFormatedOIB_1">  GAŠPAROVIĆ-MONT j.d.o.o. za graditeljstvo, trgovinu i usluge, OIB 76168834107 zastupanog po punomoćniku Ilija Gašparović</derivirana_varijabla>
  </DomainObject.Predmet.ProtustrankaFormatedOIB>
  <DomainObject.Predmet.ProtustrankaFormatedWithAdress>
    <izvorni_sadrzaj> GAŠPAROVIĆ-MONT j.d.o.o. za graditeljstvo, trgovinu i usluge, Bana Jelačića 97, 32274 Štitar zastupanog po punomoćniku Ilija Gašparović</izvorni_sadrzaj>
    <derivirana_varijabla naziv="DomainObject.Predmet.ProtustrankaFormatedWithAdress_1"> GAŠPAROVIĆ-MONT j.d.o.o. za graditeljstvo, trgovinu i usluge, Bana Jelačića 97, 32274 Štitar zastupanog po punomoćniku Ilija Gašparović</derivirana_varijabla>
  </DomainObject.Predmet.ProtustrankaFormatedWithAdress>
  <DomainObject.Predmet.ProtustrankaFormatedWithAdressOIB>
    <izvorni_sadrzaj> GAŠPAROVIĆ-MONT j.d.o.o. za graditeljstvo, trgovinu i usluge, OIB 76168834107, Bana Jelačića 97, 32274 Štitar zastupanog po punomoćniku Ilija Gašparović</izvorni_sadrzaj>
    <derivirana_varijabla naziv="DomainObject.Predmet.ProtustrankaFormatedWithAdressOIB_1"> GAŠPAROVIĆ-MONT j.d.o.o. za graditeljstvo, trgovinu i usluge, OIB 76168834107, Bana Jelačića 97, 32274 Štitar zastupanog po punomoćniku Ilija Gašparović</derivirana_varijabla>
  </DomainObject.Predmet.ProtustrankaFormatedWithAdressOIB>
  <DomainObject.Predmet.ProtustrankaWithAdress>
    <izvorni_sadrzaj>GAŠPAROVIĆ-MONT j.d.o.o. za graditeljstvo, trgovinu i usluge Bana Jelačića 97, 32274 Štitar</izvorni_sadrzaj>
    <derivirana_varijabla naziv="DomainObject.Predmet.ProtustrankaWithAdress_1">GAŠPAROVIĆ-MONT j.d.o.o. za graditeljstvo, trgovinu i usluge Bana Jelačića 97, 32274 Štitar</derivirana_varijabla>
  </DomainObject.Predmet.ProtustrankaWithAdress>
  <DomainObject.Predmet.ProtustrankaWithAdressOIB>
    <izvorni_sadrzaj>GAŠPAROVIĆ-MONT j.d.o.o. za graditeljstvo, trgovinu i usluge, OIB 76168834107, Bana Jelačića 97, 32274 Štitar</izvorni_sadrzaj>
    <derivirana_varijabla naziv="DomainObject.Predmet.ProtustrankaWithAdressOIB_1">GAŠPAROVIĆ-MONT j.d.o.o. za graditeljstvo, trgovinu i usluge, OIB 76168834107, Bana Jelačića 97, 32274 Štitar</derivirana_varijabla>
  </DomainObject.Predmet.ProtustrankaWithAdressOIB>
  <DomainObject.Predmet.ProtustrankaNazivFormated>
    <izvorni_sadrzaj>GAŠPAROVIĆ-MONT j.d.o.o. za graditeljstvo, trgovinu i usluge</izvorni_sadrzaj>
    <derivirana_varijabla naziv="DomainObject.Predmet.ProtustrankaNazivFormated_1">GAŠPAROVIĆ-MONT j.d.o.o. za graditeljstvo, trgovinu i usluge</derivirana_varijabla>
  </DomainObject.Predmet.ProtustrankaNazivFormated>
  <DomainObject.Predmet.ProtustrankaNazivFormatedOIB>
    <izvorni_sadrzaj>GAŠPAROVIĆ-MONT j.d.o.o. za graditeljstvo, trgovinu i usluge, OIB 76168834107</izvorni_sadrzaj>
    <derivirana_varijabla naziv="DomainObject.Predmet.ProtustrankaNazivFormatedOIB_1">GAŠPAROVIĆ-MONT j.d.o.o. za graditeljstvo, trgovinu i usluge, OIB 76168834107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GAŠPAROVIĆ-MONT j.d.o.o. za graditeljstvo, trgovinu i usluge zastupanog po punomoćniku Ilija Gašparović</item>
    </izvorni_sadrzaj>
    <derivirana_varijabla naziv="DomainObject.Predmet.ProtuStrankaListFormated_1">
      <item>GAŠPAROVIĆ-MONT j.d.o.o. za graditeljstvo, trgovinu i usluge zastupanog po punomoćniku Ilija Gašparović</item>
    </derivirana_varijabla>
  </DomainObject.Predmet.ProtuStrankaListFormated>
  <DomainObject.Predmet.ProtuStrankaListFormatedOIB>
    <izvorni_sadrzaj>
      <item>GAŠPAROVIĆ-MONT j.d.o.o. za graditeljstvo, trgovinu i usluge, OIB 76168834107 zastupanog po punomoćniku Ilija Gašparović</item>
    </izvorni_sadrzaj>
    <derivirana_varijabla naziv="DomainObject.Predmet.ProtuStrankaListFormatedOIB_1">
      <item>GAŠPAROVIĆ-MONT j.d.o.o. za graditeljstvo, trgovinu i usluge, OIB 76168834107 zastupanog po punomoćniku Ilija Gašparović</item>
    </derivirana_varijabla>
  </DomainObject.Predmet.ProtuStrankaListFormatedOIB>
  <DomainObject.Predmet.ProtuStrankaListFormatedWithAdress>
    <izvorni_sadrzaj>
      <item>GAŠPAROVIĆ-MONT j.d.o.o. za graditeljstvo, trgovinu i usluge, Bana Jelačića 97, 32274 Štitar zastupanog po punomoćniku Ilija Gašparović</item>
    </izvorni_sadrzaj>
    <derivirana_varijabla naziv="DomainObject.Predmet.ProtuStrankaListFormatedWithAdress_1">
      <item>GAŠPAROVIĆ-MONT j.d.o.o. za graditeljstvo, trgovinu i usluge, Bana Jelačića 97, 32274 Štitar zastupanog po punomoćniku Ilija Gašparović</item>
    </derivirana_varijabla>
  </DomainObject.Predmet.ProtuStrankaListFormatedWithAdress>
  <DomainObject.Predmet.ProtuStrankaListFormatedWithAdressOIB>
    <izvorni_sadrzaj>
      <item>GAŠPAROVIĆ-MONT j.d.o.o. za graditeljstvo, trgovinu i usluge, OIB 76168834107, Bana Jelačića 97, 32274 Štitar zastupanog po punomoćniku Ilija Gašparović</item>
    </izvorni_sadrzaj>
    <derivirana_varijabla naziv="DomainObject.Predmet.ProtuStrankaListFormatedWithAdressOIB_1">
      <item>GAŠPAROVIĆ-MONT j.d.o.o. za graditeljstvo, trgovinu i usluge, OIB 76168834107, Bana Jelačića 97, 32274 Štitar zastupanog po punomoćniku Ilija Gašparović</item>
    </derivirana_varijabla>
  </DomainObject.Predmet.ProtuStrankaListFormatedWithAdressOIB>
  <DomainObject.Predmet.ProtuStrankaListNazivFormated>
    <izvorni_sadrzaj>
      <item>GAŠPAROVIĆ-MONT j.d.o.o. za graditeljstvo, trgovinu i usluge</item>
    </izvorni_sadrzaj>
    <derivirana_varijabla naziv="DomainObject.Predmet.ProtuStrankaListNazivFormated_1">
      <item>GAŠPAROVIĆ-MONT j.d.o.o. za graditeljstvo, trgovinu i usluge</item>
    </derivirana_varijabla>
  </DomainObject.Predmet.ProtuStrankaListNazivFormated>
  <DomainObject.Predmet.ProtuStrankaListNazivFormatedOIB>
    <izvorni_sadrzaj>
      <item>GAŠPAROVIĆ-MONT j.d.o.o. za graditeljstvo, trgovinu i usluge, OIB 76168834107</item>
    </izvorni_sadrzaj>
    <derivirana_varijabla naziv="DomainObject.Predmet.ProtuStrankaListNazivFormatedOIB_1">
      <item>GAŠPAROVIĆ-MONT j.d.o.o. za graditeljstvo, trgovinu i usluge, OIB 76168834107</item>
    </derivirana_varijabla>
  </DomainObject.Predmet.ProtuStrankaListNazivFormatedOIB>
  <DomainObject.Predmet.OstaliListFormated>
    <izvorni_sadrzaj>
      <item>Ilija Gašparović punomoćnik sudionika u postupku GAŠPAROVIĆ-MONT j.d.o.o. za graditeljstvo, trgovinu i usluge</item>
      <item>Županijsko državno odvjetništvo GUO</item>
    </izvorni_sadrzaj>
    <derivirana_varijabla naziv="DomainObject.Predmet.OstaliListFormated_1">
      <item>Ilija Gašparović punomoćnik sudionika u postupku GAŠPAROVIĆ-MONT j.d.o.o. za graditeljstvo, trgovinu i usluge</item>
      <item>Županijsko državno odvjetništvo GUO</item>
    </derivirana_varijabla>
  </DomainObject.Predmet.OstaliListFormated>
  <DomainObject.Predmet.OstaliListFormatedOIB>
    <izvorni_sadrzaj>
      <item>Ilija Gašparović, OIB 74165468658 punomoćnik sudionika u postupku GAŠPAROVIĆ-MONT j.d.o.o. za graditeljstvo, trgovinu i usluge</item>
      <item>Županijsko državno odvjetništvo GUO</item>
    </izvorni_sadrzaj>
    <derivirana_varijabla naziv="DomainObject.Predmet.OstaliListFormatedOIB_1">
      <item>Ilija Gašparović, OIB 74165468658 punomoćnik sudionika u postupku GAŠPAROVIĆ-MONT j.d.o.o. za graditeljstvo, trgovinu i usluge</item>
      <item>Županijsko državno odvjetništvo GUO</item>
    </derivirana_varijabla>
  </DomainObject.Predmet.OstaliListFormatedOIB>
  <DomainObject.Predmet.OstaliListFormatedWithAdress>
    <izvorni_sadrzaj>
      <item>Ilija Gašparović, Bana Jelačića 97, 32274 Štitar punomoćnik sudionika u postupku GAŠPAROVIĆ-MONT j.d.o.o. za graditeljstvo, trgovinu i usluge</item>
      <item>Županijsko državno odvjetništvo GUO</item>
    </izvorni_sadrzaj>
    <derivirana_varijabla naziv="DomainObject.Predmet.OstaliListFormatedWithAdress_1">
      <item>Ilija Gašparović, Bana Jelačića 97, 32274 Štitar punomoćnik sudionika u postupku GAŠPAROVIĆ-MONT j.d.o.o. za graditeljstvo, trgovinu i usluge</item>
      <item>Županijsko državno odvjetništvo GUO</item>
    </derivirana_varijabla>
  </DomainObject.Predmet.OstaliListFormatedWithAdress>
  <DomainObject.Predmet.OstaliListFormatedWithAdressOIB>
    <izvorni_sadrzaj>
      <item>Ilija Gašparović, OIB 74165468658, Bana Jelačića 97, 32274 Štitar punomoćnik sudionika u postupku GAŠPAROVIĆ-MONT j.d.o.o. za graditeljstvo, trgovinu i usluge</item>
      <item>Županijsko državno odvjetništvo GUO</item>
    </izvorni_sadrzaj>
    <derivirana_varijabla naziv="DomainObject.Predmet.OstaliListFormatedWithAdressOIB_1">
      <item>Ilija Gašparović, OIB 74165468658, Bana Jelačića 97, 32274 Štitar punomoćnik sudionika u postupku GAŠPAROVIĆ-MONT j.d.o.o. za graditeljstvo, trgovinu i usluge</item>
      <item>Županijsko državno odvjetništvo GUO</item>
    </derivirana_varijabla>
  </DomainObject.Predmet.OstaliListFormatedWithAdressOIB>
  <DomainObject.Predmet.OstaliListNazivFormated>
    <izvorni_sadrzaj>
      <item>Ilija Gašparović</item>
      <item>Županijsko državno odvjetništvo GUO</item>
    </izvorni_sadrzaj>
    <derivirana_varijabla naziv="DomainObject.Predmet.OstaliListNazivFormated_1">
      <item>Ilija Gašparović</item>
      <item>Županijsko državno odvjetništvo GUO</item>
    </derivirana_varijabla>
  </DomainObject.Predmet.OstaliListNazivFormated>
  <DomainObject.Predmet.OstaliListNazivFormatedOIB>
    <izvorni_sadrzaj>
      <item>Ilija Gašparović, OIB 74165468658</item>
      <item>Županijsko državno odvjetništvo GUO</item>
    </izvorni_sadrzaj>
    <derivirana_varijabla naziv="DomainObject.Predmet.OstaliListNazivFormatedOIB_1">
      <item>Ilija Gašparović, OIB 74165468658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GAŠPAROVIĆ-MONT j.d.o.o. za graditeljstvo, trgovinu i usluge</izvorni_sadrzaj>
    <derivirana_varijabla naziv="DomainObject.Predmet.ProtustrankaIDrugi_1">GAŠPAROVIĆ-MONT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GAŠPAROVIĆ-MONT j.d.o.o. za graditeljstvo, trgovinu i usluge, OIB 76168834107, Bana Jelačića 97, 32274 Štitar</izvorni_sadrzaj>
    <derivirana_varijabla naziv="DomainObject.Predmet.ProtustrankaIDrugiAdressOIB_1">GAŠPAROVIĆ-MONT j.d.o.o. za graditeljstvo, trgovinu i usluge, OIB 76168834107, Bana Jelačića 97,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GAŠPAROVIĆ-MONT j.d.o.o. za graditeljstvo, trgovinu i usluge</item>
      <item>Ilija Gašparović</item>
      <item>Županijsko državno odvjetništvo GUO</item>
    </izvorni_sadrzaj>
    <derivirana_varijabla naziv="DomainObject.Predmet.SudioniciListNaziv_1">
      <item>FINA RC OSIJEK</item>
      <item>GAŠPAROVIĆ-MONT j.d.o.o. za graditeljstvo, trgovinu i usluge</item>
      <item>Ilija Gašparović</item>
      <item>Županijsko državno odvjetništvo GUO</item>
    </derivirana_varijabla>
  </DomainObject.Predmet.SudioniciListNaziv>
  <DomainObject.Predmet.SudioniciListAdressOIB>
    <izvorni_sadrzaj>
      <item>FINA RC OSIJEK, OIB 85821130368</item>
      <item>GAŠPAROVIĆ-MONT j.d.o.o. za graditeljstvo, trgovinu i usluge, OIB 76168834107, Bana Jelačića 97,32274 Štitar</item>
      <item>Ilija Gašparović, OIB 74165468658, Bana Jelačića 97,32274 Štitar</item>
      <item>Županijsko državno odvjetništvo GUO</item>
    </izvorni_sadrzaj>
    <derivirana_varijabla naziv="DomainObject.Predmet.SudioniciListAdressOIB_1">
      <item>FINA RC OSIJEK, OIB 85821130368</item>
      <item>GAŠPAROVIĆ-MONT j.d.o.o. za graditeljstvo, trgovinu i usluge, OIB 76168834107, Bana Jelačića 97,32274 Štitar</item>
      <item>Ilija Gašparović, OIB 74165468658, Bana Jelačića 97,32274 Štitar</item>
      <item>Županijsko državno odvjetništvo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76168834107</item>
      <item>, OIB 74165468658</item>
      <item>, OIB null</item>
    </izvorni_sadrzaj>
    <derivirana_varijabla naziv="DomainObject.Predmet.SudioniciListNazivOIB_1">
      <item>, OIB 85821130368</item>
      <item>, OIB 76168834107</item>
      <item>, OIB 74165468658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17E37-839E-4F9C-8CA8-07E4DC153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633</properties:Words>
  <properties:Characters>3561</properties:Characters>
  <properties:Lines>154</properties:Lines>
  <properties:Paragraphs>25</properties:Paragraphs>
  <properties:TotalTime>647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2017-08-25T11:25:00Z</dcterms:modified>
  <cp:revision>484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