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be3b6" w14:paraId="f0be3b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2933C4">
        <w:rPr>
          <w:b/>
        </w:rPr>
        <w:t>1</w:t>
      </w:r>
      <w:r w:rsidR="00CF6210">
        <w:rPr>
          <w:b/>
        </w:rPr>
        <w:t>31</w:t>
      </w:r>
      <w:r w:rsidR="00530291">
        <w:rPr>
          <w:b/>
        </w:rPr>
        <w:t>1</w:t>
      </w:r>
      <w:r w:rsidR="006C6DD3" w:rsidRPr="007303A9">
        <w:rPr>
          <w:b/>
        </w:rPr>
        <w:t>/</w:t>
      </w:r>
      <w:r w:rsidR="008118F3" w:rsidRPr="007303A9">
        <w:rPr>
          <w:b/>
        </w:rPr>
        <w:t>201</w:t>
      </w:r>
      <w:r w:rsidR="00F74EE2" w:rsidRPr="007303A9">
        <w:rPr>
          <w:b/>
        </w:rPr>
        <w:t>6</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6C6DD3" w:rsidP="005C74D3" w:rsidR="00D176CC" w:rsidRPr="007303A9">
      <w:pPr>
        <w:jc w:val="both"/>
        <w:rPr>
          <w:b/>
        </w:rPr>
      </w:pPr>
      <w:r w:rsidRPr="007303A9">
        <w:rPr>
          <w:b/>
        </w:rPr>
        <w:t>STALNA SLUŽBA DUBROVNIK</w:t>
      </w:r>
    </w:p>
    <w:p w:rsidRDefault="006C6DD3" w:rsidP="005C74D3" w:rsidR="006C6DD3" w:rsidRPr="007303A9">
      <w:pPr>
        <w:jc w:val="both"/>
        <w:rPr>
          <w:b/>
        </w:rPr>
      </w:pPr>
      <w:r w:rsidRPr="007303A9">
        <w:rPr>
          <w:b/>
        </w:rPr>
        <w:t xml:space="preserve">Dubrovnik, Dr. A. Starčevića 23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Stalna služba u Dubrovniku,</w:t>
      </w:r>
      <w:r w:rsidR="004A3EB4" w:rsidRPr="007303A9">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Podružnica Dubrovnik</w:t>
      </w:r>
      <w:r w:rsidR="00A82C2A" w:rsidRPr="007303A9">
        <w:t xml:space="preserve"> </w:t>
      </w:r>
      <w:r w:rsidR="004A11A6" w:rsidRPr="007303A9">
        <w:t xml:space="preserve">za otvaranje stečajnog postupka nad </w:t>
      </w:r>
      <w:r w:rsidR="008118F3" w:rsidRPr="007303A9">
        <w:t>dužnik</w:t>
      </w:r>
      <w:r w:rsidR="00023585" w:rsidRPr="007303A9">
        <w:t>om</w:t>
      </w:r>
      <w:r w:rsidR="005D561D">
        <w:t xml:space="preserve"> </w:t>
      </w:r>
      <w:r w:rsidR="00530291">
        <w:t>VID GRADNJA</w:t>
      </w:r>
      <w:r w:rsidR="00D7102E">
        <w:t xml:space="preserve"> </w:t>
      </w:r>
      <w:r w:rsidR="001519C5">
        <w:t xml:space="preserve">d.o.o., </w:t>
      </w:r>
      <w:r w:rsidR="00530291">
        <w:t>Metković, Ul. K. Domagoja br. 2</w:t>
      </w:r>
      <w:r w:rsidR="009E2AC0">
        <w:t>,</w:t>
      </w:r>
      <w:r w:rsidR="005D561D">
        <w:t xml:space="preserve"> </w:t>
      </w:r>
      <w:r w:rsidR="00023585" w:rsidRPr="007303A9">
        <w:t xml:space="preserve">OIB: </w:t>
      </w:r>
      <w:r w:rsidR="00530291">
        <w:t>70484978733</w:t>
      </w:r>
      <w:r w:rsidR="00EF1407" w:rsidRPr="007303A9">
        <w:t>,</w:t>
      </w:r>
      <w:r w:rsidR="00902E57" w:rsidRPr="007303A9">
        <w:t xml:space="preserve"> dana </w:t>
      </w:r>
      <w:r w:rsidR="00E03274">
        <w:t>1</w:t>
      </w:r>
      <w:r w:rsidR="006820A8">
        <w:t>8</w:t>
      </w:r>
      <w:r w:rsidR="00902E57" w:rsidRPr="007303A9">
        <w:t xml:space="preserve">. </w:t>
      </w:r>
      <w:r w:rsidR="006820A8">
        <w:t>sr</w:t>
      </w:r>
      <w:r w:rsidR="00500ACD">
        <w:t>pnj</w:t>
      </w:r>
      <w:r w:rsidR="0079164D" w:rsidRPr="007303A9">
        <w:t>a 2016</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4258E"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005D561D">
        <w:t xml:space="preserve"> </w:t>
      </w:r>
      <w:r w:rsidR="00530291" w:rsidRPr="00530291">
        <w:t>VID GRADNJA d.o.o., Metković, Ul. K. Domagoja br. 2, OIB: 70484978733</w:t>
      </w:r>
      <w:r w:rsidR="003F3F4B" w:rsidRPr="007303A9">
        <w:t xml:space="preserve">. </w:t>
      </w:r>
    </w:p>
    <w:p w:rsidRDefault="0044258E" w:rsidP="0044258E" w:rsidR="0044258E" w:rsidRPr="007303A9">
      <w:pPr>
        <w:ind w:hanging="705" w:left="705"/>
        <w:jc w:val="both"/>
      </w:pPr>
    </w:p>
    <w:p w:rsidRDefault="00B70172" w:rsidP="00455C35" w:rsidR="00B70172" w:rsidRPr="007303A9">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ovog suda na adresi </w:t>
      </w:r>
      <w:r w:rsidR="003C3871" w:rsidRPr="007303A9">
        <w:t>Dubrovnik, Dr. A. Starčevića 23</w:t>
      </w:r>
      <w:r w:rsidRPr="007303A9">
        <w:t xml:space="preserve">, sudnica br. </w:t>
      </w:r>
      <w:r w:rsidR="004F75F3">
        <w:t>2</w:t>
      </w:r>
      <w:r w:rsidRPr="007303A9">
        <w:t>, za dan</w:t>
      </w:r>
    </w:p>
    <w:p w:rsidRDefault="00BD50F0" w:rsidP="007A456E" w:rsidR="00BD50F0" w:rsidRPr="007303A9">
      <w:pPr>
        <w:ind w:hanging="705" w:left="705"/>
        <w:jc w:val="both"/>
      </w:pPr>
    </w:p>
    <w:p w:rsidRDefault="006820A8" w:rsidP="00B70172" w:rsidR="00B70172" w:rsidRPr="007303A9">
      <w:pPr>
        <w:jc w:val="center"/>
        <w:rPr>
          <w:b/>
          <w:u w:val="single"/>
        </w:rPr>
      </w:pPr>
      <w:r>
        <w:rPr>
          <w:b/>
          <w:u w:val="single"/>
        </w:rPr>
        <w:t>07</w:t>
      </w:r>
      <w:r w:rsidR="00A3143C" w:rsidRPr="007303A9">
        <w:rPr>
          <w:b/>
          <w:u w:val="single"/>
        </w:rPr>
        <w:t xml:space="preserve">. </w:t>
      </w:r>
      <w:r>
        <w:rPr>
          <w:b/>
          <w:u w:val="single"/>
        </w:rPr>
        <w:t>rujn</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3C3871" w:rsidRPr="007303A9">
        <w:rPr>
          <w:b/>
          <w:u w:val="single"/>
        </w:rPr>
        <w:t>6</w:t>
      </w:r>
      <w:r w:rsidR="00AA0372" w:rsidRPr="007303A9">
        <w:rPr>
          <w:b/>
          <w:u w:val="single"/>
        </w:rPr>
        <w:t xml:space="preserve">. godine u </w:t>
      </w:r>
      <w:r w:rsidR="009320E7">
        <w:rPr>
          <w:b/>
          <w:u w:val="single"/>
        </w:rPr>
        <w:t>1</w:t>
      </w:r>
      <w:r w:rsidR="00530291">
        <w:rPr>
          <w:b/>
          <w:u w:val="single"/>
        </w:rPr>
        <w:t>3</w:t>
      </w:r>
      <w:r w:rsidR="004A11A6" w:rsidRPr="007303A9">
        <w:rPr>
          <w:b/>
          <w:u w:val="single"/>
        </w:rPr>
        <w:t>,</w:t>
      </w:r>
      <w:r w:rsidR="00530291">
        <w:rPr>
          <w:b/>
          <w:u w:val="single"/>
        </w:rPr>
        <w:t>1</w:t>
      </w:r>
      <w:r w:rsidR="00B7724D" w:rsidRPr="007303A9">
        <w:rPr>
          <w:b/>
          <w:u w:val="single"/>
        </w:rPr>
        <w:t>0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Pr="007303A9">
        <w:t xml:space="preserve"> zakonski zastupni</w:t>
      </w:r>
      <w:r w:rsidR="00677547">
        <w:t>k</w:t>
      </w:r>
      <w:r w:rsidRPr="007303A9">
        <w:t xml:space="preserve"> dužnika </w:t>
      </w:r>
      <w:r w:rsidR="00530291">
        <w:t>Matko Volarević</w:t>
      </w:r>
      <w:r w:rsidRPr="007303A9">
        <w:t>,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4F75F3">
        <w:t>ku</w:t>
      </w:r>
      <w:r w:rsidRPr="007303A9">
        <w:t xml:space="preserve"> po zakonu dužnika </w:t>
      </w:r>
      <w:r w:rsidR="00530291" w:rsidRPr="00530291">
        <w:t>Matko Volarević</w:t>
      </w:r>
      <w:r w:rsidR="00580675" w:rsidRPr="00580675">
        <w:t xml:space="preserve"> </w:t>
      </w:r>
      <w:r w:rsidRPr="007303A9">
        <w:t>da u roku od 8 (osam) dana dostavi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lastRenderedPageBreak/>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AC3607" w:rsidR="00AC3607">
      <w:pPr>
        <w:ind w:firstLine="708"/>
        <w:jc w:val="both"/>
      </w:pPr>
      <w:r w:rsidRPr="007303A9">
        <w:t xml:space="preserve">Predlagatelj </w:t>
      </w:r>
      <w:r w:rsidR="00E03274">
        <w:t>Financijska agencija, RC Split</w:t>
      </w:r>
      <w:r w:rsidR="00AC3607">
        <w:t>, Podružnica Dubrovnik</w:t>
      </w:r>
      <w:r w:rsidR="00A82C2A" w:rsidRPr="007303A9">
        <w:t xml:space="preserve"> </w:t>
      </w:r>
      <w:r w:rsidRPr="007303A9">
        <w:t xml:space="preserve">je prijedlogom </w:t>
      </w:r>
      <w:r w:rsidR="006D281F" w:rsidRPr="007303A9">
        <w:t>zaprimljenim na</w:t>
      </w:r>
      <w:r w:rsidRPr="007303A9">
        <w:t xml:space="preserve"> Trgovačkom sudu u Splitu,</w:t>
      </w:r>
      <w:r w:rsidR="006D281F" w:rsidRPr="007303A9">
        <w:t xml:space="preserve"> Stalnoj službi u Dubrovniku,</w:t>
      </w:r>
      <w:r w:rsidRPr="007303A9">
        <w:t xml:space="preserve"> </w:t>
      </w:r>
      <w:r w:rsidR="008E724D" w:rsidRPr="007303A9">
        <w:t xml:space="preserve">dana </w:t>
      </w:r>
      <w:r w:rsidR="001872A4">
        <w:t>3</w:t>
      </w:r>
      <w:r w:rsidR="00483CD7">
        <w:t>0</w:t>
      </w:r>
      <w:r w:rsidR="000B4CD9" w:rsidRPr="007303A9">
        <w:t xml:space="preserve">. </w:t>
      </w:r>
      <w:r w:rsidR="004802A6">
        <w:t>svib</w:t>
      </w:r>
      <w:r w:rsidR="001519C5">
        <w:t>nj</w:t>
      </w:r>
      <w:r w:rsidR="00041083" w:rsidRPr="007303A9">
        <w:t>a</w:t>
      </w:r>
      <w:r w:rsidRPr="007303A9">
        <w:t xml:space="preserve"> 201</w:t>
      </w:r>
      <w:r w:rsidR="00692112" w:rsidRPr="007303A9">
        <w:t>6</w:t>
      </w:r>
      <w:r w:rsidRPr="007303A9">
        <w:t xml:space="preserve">. godine predložio otvaranje stečajnog postupka nad dužnikom </w:t>
      </w:r>
      <w:r w:rsidR="00530291" w:rsidRPr="00530291">
        <w:t>VID GRADNJA d.o.o., Metković, Ul. K. Domagoja br. 2, OIB: 70484978733</w:t>
      </w:r>
      <w:r w:rsidRPr="007303A9">
        <w:t xml:space="preserve">. </w:t>
      </w:r>
      <w:r w:rsidR="00AC3607" w:rsidRPr="00AC3607">
        <w:t xml:space="preserve">U prijedlogu se u bitnome navodi da temeljem čl. </w:t>
      </w:r>
      <w:r w:rsidR="00530291">
        <w:t>444</w:t>
      </w:r>
      <w:r w:rsidR="00125B98">
        <w:t xml:space="preserve">. st. </w:t>
      </w:r>
      <w:r w:rsidR="00530291">
        <w:t>2</w:t>
      </w:r>
      <w:r w:rsidR="00AC3607" w:rsidRPr="00AC3607">
        <w:t xml:space="preserve">. SZ-a podnosi prijedlog, te da na dan </w:t>
      </w:r>
      <w:r w:rsidR="00530291">
        <w:t>01</w:t>
      </w:r>
      <w:r w:rsidR="00125B98">
        <w:t>.0</w:t>
      </w:r>
      <w:r w:rsidR="00152EFD">
        <w:t>9</w:t>
      </w:r>
      <w:r w:rsidR="00125B98">
        <w:t>.201</w:t>
      </w:r>
      <w:r w:rsidR="00152EFD">
        <w:t>5</w:t>
      </w:r>
      <w:r w:rsidR="00AC3607" w:rsidRPr="00AC3607">
        <w:t xml:space="preserve">.g. dužnik ima u očevidniku redoslijeda osnova za plaćanje evidentirane osnove za plaćanje u neprekinutom razdoblju od </w:t>
      </w:r>
      <w:r w:rsidR="00152EFD">
        <w:t>2147</w:t>
      </w:r>
      <w:r w:rsidR="00AC3607" w:rsidRPr="00AC3607">
        <w:t xml:space="preserve"> dana u ukupnom iznosu od </w:t>
      </w:r>
      <w:r w:rsidR="00152EFD">
        <w:t>1.077.150,03</w:t>
      </w:r>
      <w:r w:rsidR="00500ACD">
        <w:t xml:space="preserve"> kuna u koji iznos </w:t>
      </w:r>
      <w:r w:rsidR="00AC3607" w:rsidRPr="00AC3607">
        <w:t xml:space="preserve">je uračunata kamata i naknada predlagatelja za provedbu ovrhe na novčanim sredstvima. Navodi se da dužnik ima </w:t>
      </w:r>
      <w:r w:rsidR="00152EFD">
        <w:t>tri</w:t>
      </w:r>
      <w:r w:rsidR="00E70C37">
        <w:t xml:space="preserve"> </w:t>
      </w:r>
      <w:r w:rsidR="00AC3607">
        <w:t>zaposlen</w:t>
      </w:r>
      <w:r w:rsidR="004802A6">
        <w:t>ika</w:t>
      </w:r>
      <w:r w:rsidR="001872A4">
        <w:t>, te</w:t>
      </w:r>
      <w:r w:rsidR="00BA4BBF">
        <w:t xml:space="preserve"> </w:t>
      </w:r>
      <w:r w:rsidR="00152EFD">
        <w:t xml:space="preserve">nema </w:t>
      </w:r>
      <w:r w:rsidR="00047C31">
        <w:t>otvoren</w:t>
      </w:r>
      <w:r w:rsidR="00152EFD">
        <w:t>ih</w:t>
      </w:r>
      <w:r w:rsidR="00047C31">
        <w:t xml:space="preserve"> račun</w:t>
      </w:r>
      <w:r w:rsidR="00152EFD">
        <w:t>a</w:t>
      </w:r>
      <w:r w:rsidR="001234A2">
        <w:t>.</w:t>
      </w:r>
    </w:p>
    <w:p w:rsidRDefault="00AC3607" w:rsidP="00AC3607" w:rsidR="00AC3607"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w:t>
      </w:r>
      <w:r w:rsidRPr="007303A9">
        <w:lastRenderedPageBreak/>
        <w:t>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Dubrovniku, </w:t>
      </w:r>
      <w:r w:rsidR="00E03274">
        <w:rPr>
          <w:b/>
        </w:rPr>
        <w:t>1</w:t>
      </w:r>
      <w:r w:rsidR="00046CA5">
        <w:rPr>
          <w:b/>
        </w:rPr>
        <w:t>8</w:t>
      </w:r>
      <w:r w:rsidR="008C679E" w:rsidRPr="007303A9">
        <w:rPr>
          <w:b/>
        </w:rPr>
        <w:t xml:space="preserve">. </w:t>
      </w:r>
      <w:r w:rsidR="00046CA5">
        <w:rPr>
          <w:b/>
        </w:rPr>
        <w:t>srpnj</w:t>
      </w:r>
      <w:r w:rsidRPr="007303A9">
        <w:rPr>
          <w:b/>
        </w:rPr>
        <w:t>a 201</w:t>
      </w:r>
      <w:r w:rsidR="008C679E" w:rsidRPr="007303A9">
        <w:rPr>
          <w:b/>
        </w:rPr>
        <w:t>6</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8C679E" w:rsidR="00CE4ACA">
      <w:r w:rsidRPr="007303A9">
        <w:t>- zastupni</w:t>
      </w:r>
      <w:r w:rsidR="00C52855">
        <w:t>ku</w:t>
      </w:r>
      <w:r w:rsidR="00CC2AC0">
        <w:t xml:space="preserve"> </w:t>
      </w:r>
      <w:r w:rsidRPr="007303A9">
        <w:t>po zakonu dužnika</w:t>
      </w:r>
      <w:r w:rsidR="00046CA5" w:rsidRPr="00046CA5">
        <w:t xml:space="preserve"> </w:t>
      </w:r>
      <w:r w:rsidR="00530291" w:rsidRPr="00530291">
        <w:t>Matko Volarević</w:t>
      </w:r>
    </w:p>
    <w:p w:rsidRDefault="008C679E" w:rsidP="008C679E" w:rsidR="008C679E">
      <w:r w:rsidRPr="007303A9">
        <w:t xml:space="preserve">- FINA, </w:t>
      </w:r>
      <w:r w:rsidR="00A90EF9">
        <w:t>RC Split</w:t>
      </w:r>
      <w:r w:rsidRPr="007303A9">
        <w:t>,</w:t>
      </w:r>
      <w:r w:rsidR="00255C72">
        <w:t xml:space="preserve"> Podružnica Dubrovnik</w:t>
      </w:r>
      <w:r w:rsidR="00692112" w:rsidRPr="007303A9">
        <w:t xml:space="preserve"> </w:t>
      </w:r>
    </w:p>
    <w:p w:rsidRDefault="008C679E" w:rsidP="00A90EF9"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98217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2933C4">
      <w:rPr>
        <w:rFonts w:hAnsi="Book Antiqua" w:ascii="Book Antiqua"/>
        <w:b/>
        <w:sz w:val="20"/>
        <w:szCs w:val="20"/>
      </w:rPr>
      <w:t>1</w:t>
    </w:r>
    <w:r w:rsidR="00CF6210">
      <w:rPr>
        <w:rFonts w:hAnsi="Book Antiqua" w:ascii="Book Antiqua"/>
        <w:b/>
        <w:sz w:val="20"/>
        <w:szCs w:val="20"/>
      </w:rPr>
      <w:t>31</w:t>
    </w:r>
    <w:r w:rsidR="00530291">
      <w:rPr>
        <w:rFonts w:hAnsi="Book Antiqua" w:ascii="Book Antiqua"/>
        <w:b/>
        <w:sz w:val="20"/>
        <w:szCs w:val="20"/>
      </w:rPr>
      <w:t>1</w:t>
    </w:r>
    <w:r w:rsidR="000437A1">
      <w:rPr>
        <w:rFonts w:hAnsi="Book Antiqua" w:ascii="Book Antiqua"/>
        <w:b/>
        <w:sz w:val="20"/>
        <w:szCs w:val="20"/>
      </w:rPr>
      <w:t>/201</w:t>
    </w:r>
    <w:r w:rsidR="00F74EE2">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234E0"/>
    <w:rsid w:val="00023585"/>
    <w:rsid w:val="000258DB"/>
    <w:rsid w:val="00040488"/>
    <w:rsid w:val="00041083"/>
    <w:rsid w:val="000437A1"/>
    <w:rsid w:val="00043FE9"/>
    <w:rsid w:val="00046CA5"/>
    <w:rsid w:val="00047C31"/>
    <w:rsid w:val="00052AA5"/>
    <w:rsid w:val="00064E57"/>
    <w:rsid w:val="000653F3"/>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634EF"/>
    <w:rsid w:val="001669F9"/>
    <w:rsid w:val="001732D0"/>
    <w:rsid w:val="001760FC"/>
    <w:rsid w:val="001872A4"/>
    <w:rsid w:val="00187486"/>
    <w:rsid w:val="0019547D"/>
    <w:rsid w:val="00197037"/>
    <w:rsid w:val="001972E3"/>
    <w:rsid w:val="001B0A43"/>
    <w:rsid w:val="001B14F0"/>
    <w:rsid w:val="001B3866"/>
    <w:rsid w:val="001B720A"/>
    <w:rsid w:val="001C281C"/>
    <w:rsid w:val="001C5050"/>
    <w:rsid w:val="001D2088"/>
    <w:rsid w:val="001D627F"/>
    <w:rsid w:val="00202E9C"/>
    <w:rsid w:val="00215C9F"/>
    <w:rsid w:val="002258D7"/>
    <w:rsid w:val="002309A3"/>
    <w:rsid w:val="00241FF9"/>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3403"/>
    <w:rsid w:val="002B21A2"/>
    <w:rsid w:val="002B4279"/>
    <w:rsid w:val="002B595B"/>
    <w:rsid w:val="002B65E6"/>
    <w:rsid w:val="002B6988"/>
    <w:rsid w:val="002B7410"/>
    <w:rsid w:val="002C0C49"/>
    <w:rsid w:val="002C1900"/>
    <w:rsid w:val="002C6701"/>
    <w:rsid w:val="002D042E"/>
    <w:rsid w:val="002D6CBC"/>
    <w:rsid w:val="002E4FC1"/>
    <w:rsid w:val="002E5D6C"/>
    <w:rsid w:val="002E6A28"/>
    <w:rsid w:val="002F3D4F"/>
    <w:rsid w:val="002F569A"/>
    <w:rsid w:val="003048E3"/>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7EEE"/>
    <w:rsid w:val="003A2414"/>
    <w:rsid w:val="003A5A80"/>
    <w:rsid w:val="003C3648"/>
    <w:rsid w:val="003C3871"/>
    <w:rsid w:val="003C4CB0"/>
    <w:rsid w:val="003F2396"/>
    <w:rsid w:val="003F3F4B"/>
    <w:rsid w:val="003F773B"/>
    <w:rsid w:val="004017B4"/>
    <w:rsid w:val="0040699F"/>
    <w:rsid w:val="00406DCB"/>
    <w:rsid w:val="004129EC"/>
    <w:rsid w:val="00420BA7"/>
    <w:rsid w:val="004221D4"/>
    <w:rsid w:val="00423866"/>
    <w:rsid w:val="004375FB"/>
    <w:rsid w:val="00437DC8"/>
    <w:rsid w:val="0044258E"/>
    <w:rsid w:val="00445ABB"/>
    <w:rsid w:val="00447FF5"/>
    <w:rsid w:val="00455C35"/>
    <w:rsid w:val="004576CC"/>
    <w:rsid w:val="00462520"/>
    <w:rsid w:val="004802A6"/>
    <w:rsid w:val="00481366"/>
    <w:rsid w:val="00481CEA"/>
    <w:rsid w:val="00483CD7"/>
    <w:rsid w:val="00485C3E"/>
    <w:rsid w:val="004A0D05"/>
    <w:rsid w:val="004A11A6"/>
    <w:rsid w:val="004A1C8A"/>
    <w:rsid w:val="004A3EB4"/>
    <w:rsid w:val="004B25C3"/>
    <w:rsid w:val="004D1B5C"/>
    <w:rsid w:val="004D5263"/>
    <w:rsid w:val="004D559C"/>
    <w:rsid w:val="004E792B"/>
    <w:rsid w:val="004F53EF"/>
    <w:rsid w:val="004F75F3"/>
    <w:rsid w:val="005009E8"/>
    <w:rsid w:val="00500ACD"/>
    <w:rsid w:val="005208E1"/>
    <w:rsid w:val="00527C4D"/>
    <w:rsid w:val="00530291"/>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6005CB"/>
    <w:rsid w:val="00606481"/>
    <w:rsid w:val="0063094D"/>
    <w:rsid w:val="00633FBE"/>
    <w:rsid w:val="00667561"/>
    <w:rsid w:val="006704E3"/>
    <w:rsid w:val="00677547"/>
    <w:rsid w:val="006820A8"/>
    <w:rsid w:val="00685826"/>
    <w:rsid w:val="00692112"/>
    <w:rsid w:val="006A6514"/>
    <w:rsid w:val="006A7112"/>
    <w:rsid w:val="006C6DD3"/>
    <w:rsid w:val="006D27E3"/>
    <w:rsid w:val="006D281F"/>
    <w:rsid w:val="006D5CE5"/>
    <w:rsid w:val="006E40C5"/>
    <w:rsid w:val="006F23F3"/>
    <w:rsid w:val="006F3D85"/>
    <w:rsid w:val="0070376D"/>
    <w:rsid w:val="00717971"/>
    <w:rsid w:val="0072407F"/>
    <w:rsid w:val="007303A9"/>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5200B"/>
    <w:rsid w:val="0086547C"/>
    <w:rsid w:val="00871BAD"/>
    <w:rsid w:val="00872314"/>
    <w:rsid w:val="00874E9F"/>
    <w:rsid w:val="00877228"/>
    <w:rsid w:val="00885C27"/>
    <w:rsid w:val="00893BE9"/>
    <w:rsid w:val="00895B25"/>
    <w:rsid w:val="00897B76"/>
    <w:rsid w:val="008A7875"/>
    <w:rsid w:val="008B057E"/>
    <w:rsid w:val="008B50BA"/>
    <w:rsid w:val="008C22F5"/>
    <w:rsid w:val="008C679E"/>
    <w:rsid w:val="008C68B8"/>
    <w:rsid w:val="008E58B6"/>
    <w:rsid w:val="008E724D"/>
    <w:rsid w:val="008F78FE"/>
    <w:rsid w:val="00902E57"/>
    <w:rsid w:val="009154DF"/>
    <w:rsid w:val="009173A6"/>
    <w:rsid w:val="0092346B"/>
    <w:rsid w:val="009302EA"/>
    <w:rsid w:val="009320E7"/>
    <w:rsid w:val="0093470D"/>
    <w:rsid w:val="009366F4"/>
    <w:rsid w:val="00951746"/>
    <w:rsid w:val="009530DD"/>
    <w:rsid w:val="009551FE"/>
    <w:rsid w:val="009574E0"/>
    <w:rsid w:val="00960197"/>
    <w:rsid w:val="00962261"/>
    <w:rsid w:val="009669EC"/>
    <w:rsid w:val="009764EA"/>
    <w:rsid w:val="00980DDC"/>
    <w:rsid w:val="0098217D"/>
    <w:rsid w:val="00986761"/>
    <w:rsid w:val="00995941"/>
    <w:rsid w:val="00996310"/>
    <w:rsid w:val="009A1E65"/>
    <w:rsid w:val="009A2F41"/>
    <w:rsid w:val="009A323A"/>
    <w:rsid w:val="009A546A"/>
    <w:rsid w:val="009C0006"/>
    <w:rsid w:val="009C1B23"/>
    <w:rsid w:val="009D2BA4"/>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707B0"/>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B13CD1"/>
    <w:rsid w:val="00B313D8"/>
    <w:rsid w:val="00B3737E"/>
    <w:rsid w:val="00B414F0"/>
    <w:rsid w:val="00B423C7"/>
    <w:rsid w:val="00B50A1E"/>
    <w:rsid w:val="00B637D0"/>
    <w:rsid w:val="00B64E30"/>
    <w:rsid w:val="00B70172"/>
    <w:rsid w:val="00B7724D"/>
    <w:rsid w:val="00BA4BBF"/>
    <w:rsid w:val="00BC0925"/>
    <w:rsid w:val="00BD50F0"/>
    <w:rsid w:val="00BE1B95"/>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2395"/>
    <w:rsid w:val="00CB3633"/>
    <w:rsid w:val="00CB571F"/>
    <w:rsid w:val="00CC2AC0"/>
    <w:rsid w:val="00CC39BE"/>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DF"/>
    <w:rsid w:val="00D461D4"/>
    <w:rsid w:val="00D66230"/>
    <w:rsid w:val="00D67F68"/>
    <w:rsid w:val="00D7102E"/>
    <w:rsid w:val="00D717C6"/>
    <w:rsid w:val="00D74DCA"/>
    <w:rsid w:val="00D75984"/>
    <w:rsid w:val="00D82A84"/>
    <w:rsid w:val="00D8594D"/>
    <w:rsid w:val="00D8697D"/>
    <w:rsid w:val="00DA0DD7"/>
    <w:rsid w:val="00DA5E0F"/>
    <w:rsid w:val="00DD28B5"/>
    <w:rsid w:val="00DE53C1"/>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4C2A"/>
    <w:rsid w:val="00E854F3"/>
    <w:rsid w:val="00E8615D"/>
    <w:rsid w:val="00E91F84"/>
    <w:rsid w:val="00E96B2D"/>
    <w:rsid w:val="00EA7E8C"/>
    <w:rsid w:val="00EB7926"/>
    <w:rsid w:val="00EC0E7D"/>
    <w:rsid w:val="00EC5BCE"/>
    <w:rsid w:val="00ED37EB"/>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50409"/>
    <w:rsid w:val="00F522D4"/>
    <w:rsid w:val="00F548DE"/>
    <w:rsid w:val="00F642FC"/>
    <w:rsid w:val="00F74EE2"/>
    <w:rsid w:val="00F76331"/>
    <w:rsid w:val="00F84B8D"/>
    <w:rsid w:val="00F854C6"/>
    <w:rsid w:val="00F85BDE"/>
    <w:rsid w:val="00F9404F"/>
    <w:rsid w:val="00F950A8"/>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217D"/>
    <w:rPr>
      <w:color w:val="808080"/>
      <w:bdr w:space="0" w:sz="0" w:color="auto" w:val="none"/>
      <w:shd w:fill="auto" w:color="auto" w:val="clear"/>
    </w:rPr>
  </w:style>
  <w:style w:customStyle="true" w:styleId="eSPISCCParagraphDefaultFont" w:type="character">
    <w:name w:val="eSPIS_CC_Paragraph Default Font"/>
    <w:basedOn w:val="Zadanifontodlomka"/>
    <w:rsid w:val="0098217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217D"/>
    <w:rPr>
      <w:b/>
      <w:bdr w:space="0" w:sz="0" w:color="auto" w:val="none"/>
      <w:shd w:fill="FFFFCC" w:color="auto" w:val="clear"/>
      <w:lang w:val="hr-HR"/>
    </w:rPr>
  </w:style>
  <w:style w:customStyle="true" w:styleId="PozadinaSvijetloCrvena" w:type="character">
    <w:name w:val="Pozadina_SvijetloCrvena"/>
    <w:basedOn w:val="eSPISCCParagraphDefaultFont"/>
    <w:rsid w:val="0098217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217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98217D"/>
    <w:rPr>
      <w:color w:val="808080"/>
      <w:bdr w:color="auto" w:space="0" w:sz="0" w:val="none"/>
      <w:shd w:color="auto" w:fill="auto" w:val="clear"/>
    </w:rPr>
  </w:style>
  <w:style w:customStyle="1" w:styleId="eSPISCCParagraphDefaultFont" w:type="character">
    <w:name w:val="eSPIS_CC_Paragraph Default Font"/>
    <w:basedOn w:val="Zadanifontodlomka"/>
    <w:rsid w:val="0098217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217D"/>
    <w:rPr>
      <w:b/>
      <w:bdr w:color="auto" w:space="0" w:sz="0" w:val="none"/>
      <w:shd w:color="auto" w:fill="FFFFCC" w:val="clear"/>
      <w:lang w:val="hr-HR"/>
    </w:rPr>
  </w:style>
  <w:style w:customStyle="1" w:styleId="PozadinaSvijetloCrvena" w:type="character">
    <w:name w:val="Pozadina_SvijetloCrvena"/>
    <w:basedOn w:val="eSPISCCParagraphDefaultFont"/>
    <w:rsid w:val="0098217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217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1311</izvorni_sadrzaj>
    <derivirana_varijabla naziv="DomainObject.Predmet.Broj_1">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st.2. SZ</izvorni_sadrzaj>
    <derivirana_varijabla naziv="DomainObject.Predmet.Opis_1">čl.444. st.2.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St-1311/2016</izvorni_sadrzaj>
    <derivirana_varijabla naziv="DomainObject.Predmet.OznakaBroj_1">St-1311/2016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VID GRADNJA d.o.o. za građenje, trgovinu i usluge</izvorni_sadrzaj>
    <derivirana_varijabla naziv="DomainObject.Predmet.ProtustrankaFormated_1">  VID GRADNJA d.o.o. za građenje, trgovinu i usluge</derivirana_varijabla>
  </DomainObject.Predmet.ProtustrankaFormated>
  <DomainObject.Predmet.ProtustrankaFormatedOIB>
    <izvorni_sadrzaj>  VID GRADNJA d.o.o. za građenje, trgovinu i usluge, OIB 70484978733</izvorni_sadrzaj>
    <derivirana_varijabla naziv="DomainObject.Predmet.ProtustrankaFormatedOIB_1">  VID GRADNJA d.o.o. za građenje, trgovinu i usluge, OIB 70484978733</derivirana_varijabla>
  </DomainObject.Predmet.ProtustrankaFormatedOIB>
  <DomainObject.Predmet.ProtustrankaFormatedWithAdress>
    <izvorni_sadrzaj> VID GRADNJA d.o.o. za građenje, trgovinu i usluge, ul. K. Domagoja br. 2, 20350 Metković</izvorni_sadrzaj>
    <derivirana_varijabla naziv="DomainObject.Predmet.ProtustrankaFormatedWithAdress_1"> VID GRADNJA d.o.o. za građenje, trgovinu i usluge, ul. K. Domagoja br. 2, 20350 Metković</derivirana_varijabla>
  </DomainObject.Predmet.ProtustrankaFormatedWithAdress>
  <DomainObject.Predmet.ProtustrankaFormatedWithAdressOIB>
    <izvorni_sadrzaj> VID GRADNJA d.o.o. za građenje, trgovinu i usluge, OIB 70484978733, ul. K. Domagoja br. 2, 20350 Metković</izvorni_sadrzaj>
    <derivirana_varijabla naziv="DomainObject.Predmet.ProtustrankaFormatedWithAdressOIB_1"> VID GRADNJA d.o.o. za građenje, trgovinu i usluge, OIB 70484978733, ul. K. Domagoja br. 2, 20350 Metković</derivirana_varijabla>
  </DomainObject.Predmet.ProtustrankaFormatedWithAdressOIB>
  <DomainObject.Predmet.ProtustrankaWithAdress>
    <izvorni_sadrzaj>VID GRADNJA d.o.o. za građenje, trgovinu i usluge ul. K. Domagoja br. 2, 20350 Metković</izvorni_sadrzaj>
    <derivirana_varijabla naziv="DomainObject.Predmet.ProtustrankaWithAdress_1">VID GRADNJA d.o.o. za građenje, trgovinu i usluge ul. K. Domagoja br. 2, 20350 Metković</derivirana_varijabla>
  </DomainObject.Predmet.ProtustrankaWithAdress>
  <DomainObject.Predmet.ProtustrankaWithAdressOIB>
    <izvorni_sadrzaj>VID GRADNJA d.o.o. za građenje, trgovinu i usluge, OIB 70484978733, ul. K. Domagoja br. 2, 20350 Metković</izvorni_sadrzaj>
    <derivirana_varijabla naziv="DomainObject.Predmet.ProtustrankaWithAdressOIB_1">VID GRADNJA d.o.o. za građenje, trgovinu i usluge, OIB 70484978733, ul. K. Domagoja br. 2, 20350 Metković</derivirana_varijabla>
  </DomainObject.Predmet.ProtustrankaWithAdressOIB>
  <DomainObject.Predmet.ProtustrankaNazivFormated>
    <izvorni_sadrzaj>VID GRADNJA d.o.o. za građenje, trgovinu i usluge</izvorni_sadrzaj>
    <derivirana_varijabla naziv="DomainObject.Predmet.ProtustrankaNazivFormated_1">VID GRADNJA d.o.o. za građenje, trgovinu i usluge</derivirana_varijabla>
  </DomainObject.Predmet.ProtustrankaNazivFormated>
  <DomainObject.Predmet.ProtustrankaNazivFormatedOIB>
    <izvorni_sadrzaj>VID GRADNJA d.o.o. za građenje, trgovinu i usluge, OIB 70484978733</izvorni_sadrzaj>
    <derivirana_varijabla naziv="DomainObject.Predmet.ProtustrankaNazivFormatedOIB_1">VID GRADNJA d.o.o. za građenje, trgovinu i usluge, OIB 70484978733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1077150.03</izvorni_sadrzaj>
    <derivirana_varijabla naziv="DomainObject.Predmet.TrenutnaVrijednost_1">1077150.03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VID GRADNJA d.o.o. za građenje, trgovinu i usluge</item>
    </izvorni_sadrzaj>
    <derivirana_varijabla naziv="DomainObject.Predmet.ProtuStrankaListFormated_1">
      <item>VID GRADNJA d.o.o. za građenje, trgovinu i usluge</item>
    </derivirana_varijabla>
  </DomainObject.Predmet.ProtuStrankaListFormated>
  <DomainObject.Predmet.ProtuStrankaListFormatedOIB>
    <izvorni_sadrzaj>
      <item>VID GRADNJA d.o.o. za građenje, trgovinu i usluge, OIB 70484978733</item>
    </izvorni_sadrzaj>
    <derivirana_varijabla naziv="DomainObject.Predmet.ProtuStrankaListFormatedOIB_1">
      <item>VID GRADNJA d.o.o. za građenje, trgovinu i usluge, OIB 70484978733</item>
    </derivirana_varijabla>
  </DomainObject.Predmet.ProtuStrankaListFormatedOIB>
  <DomainObject.Predmet.ProtuStrankaListFormatedWithAdress>
    <izvorni_sadrzaj>
      <item>VID GRADNJA d.o.o. za građenje, trgovinu i usluge, ul. K. Domagoja br. 2, 20350 Metković</item>
    </izvorni_sadrzaj>
    <derivirana_varijabla naziv="DomainObject.Predmet.ProtuStrankaListFormatedWithAdress_1">
      <item>VID GRADNJA d.o.o. za građenje, trgovinu i usluge, ul. K. Domagoja br. 2, 20350 Metković</item>
    </derivirana_varijabla>
  </DomainObject.Predmet.ProtuStrankaListFormatedWithAdress>
  <DomainObject.Predmet.ProtuStrankaListFormatedWithAdressOIB>
    <izvorni_sadrzaj>
      <item>VID GRADNJA d.o.o. za građenje, trgovinu i usluge, OIB 70484978733, ul. K. Domagoja br. 2, 20350 Metković</item>
    </izvorni_sadrzaj>
    <derivirana_varijabla naziv="DomainObject.Predmet.ProtuStrankaListFormatedWithAdressOIB_1">
      <item>VID GRADNJA d.o.o. za građenje, trgovinu i usluge, OIB 70484978733, ul. K. Domagoja br. 2, 20350 Metković</item>
    </derivirana_varijabla>
  </DomainObject.Predmet.ProtuStrankaListFormatedWithAdressOIB>
  <DomainObject.Predmet.ProtuStrankaListNazivFormated>
    <izvorni_sadrzaj>
      <item>VID GRADNJA d.o.o. za građenje, trgovinu i usluge</item>
    </izvorni_sadrzaj>
    <derivirana_varijabla naziv="DomainObject.Predmet.ProtuStrankaListNazivFormated_1">
      <item>VID GRADNJA d.o.o. za građenje, trgovinu i usluge</item>
    </derivirana_varijabla>
  </DomainObject.Predmet.ProtuStrankaListNazivFormated>
  <DomainObject.Predmet.ProtuStrankaListNazivFormatedOIB>
    <izvorni_sadrzaj>
      <item>VID GRADNJA d.o.o. za građenje, trgovinu i usluge, OIB 70484978733</item>
    </izvorni_sadrzaj>
    <derivirana_varijabla naziv="DomainObject.Predmet.ProtuStrankaListNazivFormatedOIB_1">
      <item>VID GRADNJA d.o.o. za građenje, trgovinu i usluge, OIB 70484978733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srpnja 2016.</izvorni_sadrzaj>
    <derivirana_varijabla naziv="DomainObject.Datum_1">18. srpnja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VID GRADNJA d.o.o. za građenje, trgovinu i usluge</izvorni_sadrzaj>
    <derivirana_varijabla naziv="DomainObject.Predmet.ProtustrankaIDrugi_1">VID GRADNJA 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VID GRADNJA d.o.o. za građenje, trgovinu i usluge, OIB 70484978733, ul. K. Domagoja br. 2, 20350 Metković</izvorni_sadrzaj>
    <derivirana_varijabla naziv="DomainObject.Predmet.ProtustrankaIDrugiAdressOIB_1">VID GRADNJA d.o.o. za građenje, trgovinu i usluge, OIB 70484978733, ul. K. Domagoja br. 2,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VID GRADNJA d.o.o. za građenje, trgovinu i usluge</item>
    </izvorni_sadrzaj>
    <derivirana_varijabla naziv="DomainObject.Predmet.SudioniciListNaziv_1">
      <item>FINA, RC Split, Podružnica Dubrovnik</item>
      <item>VID GRADNJA d.o.o. za građenje, trgovinu i usluge</item>
    </derivirana_varijabla>
  </DomainObject.Predmet.SudioniciListNaziv>
  <DomainObject.Predmet.SudioniciListAdressOIB>
    <izvorni_sadrzaj>
      <item>FINA, RC Split, Podružnica Dubrovnik, OIB 85821130368, Vukovarska 2,20000 Dubrovnik</item>
      <item>VID GRADNJA d.o.o. za građenje, trgovinu i usluge, OIB 70484978733, ul. K. Domagoja br. 2,20350 Metković</item>
    </izvorni_sadrzaj>
    <derivirana_varijabla naziv="DomainObject.Predmet.SudioniciListAdressOIB_1">
      <item>FINA, RC Split, Podružnica Dubrovnik, OIB 85821130368, Vukovarska 2,20000 Dubrovnik</item>
      <item>VID GRADNJA d.o.o. za građenje, trgovinu i usluge, OIB 70484978733, ul. K. Domagoja br. 2,20350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70484978733</item>
    </izvorni_sadrzaj>
    <derivirana_varijabla naziv="DomainObject.Predmet.SudioniciListNazivOIB_1">
      <item>, OIB 85821130368</item>
      <item>, OIB 70484978733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1083</properties:Words>
  <properties:Characters>6081</properties:Characters>
  <properties:Lines>142</properties:Lines>
  <properties:Paragraphs>48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7148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2016-07-18T11:27:00Z</dcterms:created>
  <dc:creator>Katarina Franković</dc:creator>
  <cp:lastModifiedBy>Katarina Franković</cp:lastModifiedBy>
  <cp:lastPrinted>2016-07-18T09:46:00Z</cp:lastPrinted>
  <dcterms:modified xmlns:xsi="http://www.w3.org/2001/XMLSchema-instance" xsi:type="dcterms:W3CDTF">2016-07-18T11:27:00Z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