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263618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263618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0683433" w14:paraId="0683433" w:rsidRDefault="008A76E3" w:rsidP="00263618" w:rsidR="00966BEF">
      <w:pPr>
        <w:pStyle w:val="Zaglavlje"/>
        <w:jc w:val="right"/>
        <w15:collapsed w:val="false"/>
      </w:pPr>
      <w:r w:rsidRPr="008A76E3">
        <w:t>Poslovni broj: 4.St-</w:t>
      </w:r>
      <w:r w:rsidR="00A62840">
        <w:t>701</w:t>
      </w:r>
      <w:r w:rsidRPr="008A76E3">
        <w:t>/2018-</w:t>
      </w:r>
      <w:r w:rsidR="001F0532">
        <w:t>7</w:t>
      </w:r>
    </w:p>
    <w:p w:rsidRDefault="00263618" w:rsidP="00263618" w:rsidR="00263618" w:rsidRPr="00263618">
      <w:pPr>
        <w:pStyle w:val="Zaglavlje"/>
        <w:jc w:val="right"/>
      </w:pPr>
    </w:p>
    <w:p w:rsidRDefault="008A76E3" w:rsidP="00010905" w:rsidR="008A76E3" w:rsidRPr="00010905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7D0640" w:rsidP="00263618" w:rsidR="007D0640">
      <w:pPr>
        <w:jc w:val="center"/>
        <w:rPr>
          <w:spacing w:val="100"/>
          <w:lang w:val="hr-HR"/>
        </w:rPr>
      </w:pPr>
    </w:p>
    <w:p w:rsidRDefault="008A76E3" w:rsidP="00263618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263618" w:rsidR="00966BEF" w:rsidRPr="00263618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A62840" w:rsidRPr="000C729A">
        <w:rPr>
          <w:lang w:val="hr-HR"/>
        </w:rPr>
        <w:t>ELEONORA 2008 d.o.o.</w:t>
      </w:r>
      <w:r w:rsidR="00A62840">
        <w:rPr>
          <w:lang w:val="hr-HR"/>
        </w:rPr>
        <w:t>, Pazigradska 8, Split, OIB:</w:t>
      </w:r>
      <w:r w:rsidR="00A62840" w:rsidRPr="000C729A">
        <w:t xml:space="preserve"> </w:t>
      </w:r>
      <w:r w:rsidR="00A62840" w:rsidRPr="000C729A">
        <w:rPr>
          <w:lang w:val="hr-HR"/>
        </w:rPr>
        <w:t>09211573326</w:t>
      </w:r>
      <w:r w:rsidRPr="008A76E3">
        <w:rPr>
          <w:szCs w:val="24"/>
          <w:lang w:val="hr-HR"/>
        </w:rPr>
        <w:t xml:space="preserve">, </w:t>
      </w:r>
      <w:r w:rsidR="001F0532">
        <w:rPr>
          <w:szCs w:val="24"/>
          <w:lang w:val="hr-HR"/>
        </w:rPr>
        <w:t>15. studenog</w:t>
      </w:r>
      <w:r w:rsidRPr="008A76E3">
        <w:rPr>
          <w:szCs w:val="24"/>
          <w:lang w:val="hr-HR"/>
        </w:rPr>
        <w:t xml:space="preserve"> 2018.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A62840" w:rsidRPr="000C729A">
        <w:rPr>
          <w:lang w:val="hr-HR"/>
        </w:rPr>
        <w:t>ELEONORA 2008 d.o.o.</w:t>
      </w:r>
      <w:r w:rsidR="00A62840">
        <w:rPr>
          <w:lang w:val="hr-HR"/>
        </w:rPr>
        <w:t>, Pazigradska 8, Split, OIB:</w:t>
      </w:r>
      <w:r w:rsidR="00A62840" w:rsidRPr="000C729A">
        <w:t xml:space="preserve"> </w:t>
      </w:r>
      <w:r w:rsidR="00A62840" w:rsidRPr="000C729A">
        <w:rPr>
          <w:lang w:val="hr-HR"/>
        </w:rPr>
        <w:t>09211573326</w:t>
      </w:r>
      <w:r w:rsidRPr="008A76E3">
        <w:rPr>
          <w:lang w:val="hr-HR"/>
        </w:rPr>
        <w:t xml:space="preserve">. Skraćeni stečajni postupak je otvoren </w:t>
      </w:r>
      <w:r w:rsidR="00362A92">
        <w:rPr>
          <w:lang w:val="hr-HR"/>
        </w:rPr>
        <w:t>15. studenog</w:t>
      </w:r>
      <w:r w:rsidRPr="008A76E3">
        <w:rPr>
          <w:lang w:val="hr-HR"/>
        </w:rPr>
        <w:t xml:space="preserve"> 2018. u </w:t>
      </w:r>
      <w:r w:rsidR="00362A92">
        <w:rPr>
          <w:lang w:val="hr-HR"/>
        </w:rPr>
        <w:t>09:00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1F0532">
        <w:rPr>
          <w:lang w:val="hr-HR"/>
        </w:rPr>
        <w:t>Snježana Vrkljan, Kralja Zvonimira 75, Zagreb, OIB: 44740101731.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A62840" w:rsidRPr="000C729A">
        <w:rPr>
          <w:lang w:val="hr-HR"/>
        </w:rPr>
        <w:t>ELEONORA 2008 d.o.o.</w:t>
      </w:r>
      <w:r w:rsidR="00A62840">
        <w:rPr>
          <w:lang w:val="hr-HR"/>
        </w:rPr>
        <w:t>, Pazigradska 8, Split, OIB:</w:t>
      </w:r>
      <w:r w:rsidR="00A62840" w:rsidRPr="000C729A">
        <w:t xml:space="preserve"> </w:t>
      </w:r>
      <w:r w:rsidR="00A62840" w:rsidRPr="000C729A">
        <w:rPr>
          <w:lang w:val="hr-HR"/>
        </w:rPr>
        <w:t>09211573326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A62840">
        <w:rPr>
          <w:lang w:val="hr-HR"/>
        </w:rPr>
        <w:t>10. rujna</w:t>
      </w:r>
      <w:r w:rsidRPr="008A76E3">
        <w:rPr>
          <w:lang w:val="hr-HR"/>
        </w:rPr>
        <w:t xml:space="preserve"> 2018. zahtjev za provedbu skraćenog stečajnog postupka nad dužnikom </w:t>
      </w:r>
      <w:r w:rsidR="00A62840" w:rsidRPr="000C729A">
        <w:rPr>
          <w:lang w:val="hr-HR"/>
        </w:rPr>
        <w:t>ELEONORA 2008 d.o.o.</w:t>
      </w:r>
      <w:r w:rsidR="00A62840">
        <w:rPr>
          <w:lang w:val="hr-HR"/>
        </w:rPr>
        <w:t>, Pazigradska 8, Split, OIB:</w:t>
      </w:r>
      <w:r w:rsidR="00A62840" w:rsidRPr="000C729A">
        <w:t xml:space="preserve"> </w:t>
      </w:r>
      <w:r w:rsidR="00A62840" w:rsidRPr="000C729A">
        <w:rPr>
          <w:lang w:val="hr-HR"/>
        </w:rPr>
        <w:t>09211573326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A62840">
        <w:rPr>
          <w:lang w:val="hr-HR"/>
        </w:rPr>
        <w:t>3. rujna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A62840">
        <w:rPr>
          <w:lang w:val="hr-HR"/>
        </w:rPr>
        <w:t>6.617,93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A62840">
        <w:rPr>
          <w:lang w:val="hr-HR"/>
        </w:rPr>
        <w:t>14. rujna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</w:t>
      </w:r>
      <w:r w:rsidRPr="008A76E3">
        <w:rPr>
          <w:lang w:val="hr-HR"/>
        </w:rPr>
        <w:lastRenderedPageBreak/>
        <w:t xml:space="preserve">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A62840">
        <w:rPr>
          <w:lang w:val="hr-HR"/>
        </w:rPr>
        <w:t xml:space="preserve">, </w:t>
      </w:r>
      <w:r w:rsidR="00362A92">
        <w:rPr>
          <w:lang w:val="hr-HR"/>
        </w:rPr>
        <w:t>15. studenog</w:t>
      </w:r>
      <w:r w:rsidRPr="008A76E3">
        <w:rPr>
          <w:lang w:val="hr-HR"/>
        </w:rPr>
        <w:t xml:space="preserve">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923170" w:rsidR="00966BEF">
      <w:pPr>
        <w:jc w:val="right"/>
      </w:pPr>
      <w:r>
        <w:t xml:space="preserve"> Katarina Mikulić</w:t>
      </w:r>
      <w:r w:rsidR="00923170">
        <w:t>,v.r.</w:t>
      </w:r>
    </w:p>
    <w:p w:rsidRDefault="00923170" w:rsidP="0071700F" w:rsidR="0092317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923170" w:rsidP="0071700F" w:rsidR="00923170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923170" w:rsidP="00010905" w:rsidR="00923170">
      <w:pPr>
        <w:ind w:left="7080"/>
      </w:pPr>
    </w:p>
    <w:p w:rsidRDefault="00010905" w:rsidP="00010905" w:rsidR="00010905" w:rsidRPr="008A76E3">
      <w:pPr>
        <w:ind w:left="7080"/>
      </w:pPr>
    </w:p>
    <w:p w:rsidRDefault="003D5E9B" w:rsidP="00966BEF" w:rsidR="00A62840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A62840" w:rsidP="00263618" w:rsidR="00A62840" w:rsidRPr="00263618">
      <w:pPr>
        <w:jc w:val="both"/>
        <w:rPr>
          <w:lang w:val="hr-HR"/>
        </w:rPr>
      </w:pPr>
    </w:p>
    <w:sectPr w:rsidSect="008A76E3" w:rsidR="00A62840" w:rsidRPr="0026361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923170" w:rsidRPr="00923170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A62840">
      <w:t>701</w:t>
    </w:r>
    <w:r w:rsidRPr="008A76E3">
      <w:t>/2018-</w:t>
    </w:r>
    <w:r w:rsidR="001F0532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10905"/>
    <w:rsid w:val="00066650"/>
    <w:rsid w:val="00085E7C"/>
    <w:rsid w:val="000B4D96"/>
    <w:rsid w:val="000D5416"/>
    <w:rsid w:val="000E6D83"/>
    <w:rsid w:val="001F0532"/>
    <w:rsid w:val="0024181F"/>
    <w:rsid w:val="00263618"/>
    <w:rsid w:val="002C285B"/>
    <w:rsid w:val="00362A92"/>
    <w:rsid w:val="003C2F22"/>
    <w:rsid w:val="003D5E9B"/>
    <w:rsid w:val="00417EA6"/>
    <w:rsid w:val="0071519E"/>
    <w:rsid w:val="0076393E"/>
    <w:rsid w:val="007D0640"/>
    <w:rsid w:val="007F7A84"/>
    <w:rsid w:val="00814EDB"/>
    <w:rsid w:val="00815142"/>
    <w:rsid w:val="00853B3E"/>
    <w:rsid w:val="008A2D1E"/>
    <w:rsid w:val="008A76E3"/>
    <w:rsid w:val="00923170"/>
    <w:rsid w:val="00966BEF"/>
    <w:rsid w:val="00981D37"/>
    <w:rsid w:val="00A51DE9"/>
    <w:rsid w:val="00A62840"/>
    <w:rsid w:val="00B7506F"/>
    <w:rsid w:val="00D778AF"/>
    <w:rsid w:val="00D8632A"/>
    <w:rsid w:val="00DD0D50"/>
    <w:rsid w:val="00EB6A52"/>
    <w:rsid w:val="00F2599E"/>
    <w:rsid w:val="00F8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3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1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1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1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1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23170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3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1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1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1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1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23170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St-701/2018</izvorni_sadrzaj>
    <derivirana_varijabla naziv="DomainObject.Predmet.OznakaBroj_1">St-701/2018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ELEONORA 2008 d.o.o. za usluge i trgovinu</izvorni_sadrzaj>
    <derivirana_varijabla naziv="DomainObject.Predmet.ProtustrankaFormated_1">  ELEONORA 2008 d.o.o. za usluge i trgovinu</derivirana_varijabla>
  </DomainObject.Predmet.ProtustrankaFormated>
  <DomainObject.Predmet.ProtustrankaFormatedOIB>
    <izvorni_sadrzaj>  ELEONORA 2008 d.o.o. za usluge i trgovinu, OIB 09211573326</izvorni_sadrzaj>
    <derivirana_varijabla naziv="DomainObject.Predmet.ProtustrankaFormatedOIB_1">  ELEONORA 2008 d.o.o. za usluge i trgovinu, OIB 09211573326</derivirana_varijabla>
  </DomainObject.Predmet.ProtustrankaFormatedOIB>
  <DomainObject.Predmet.ProtustrankaFormatedWithAdress>
    <izvorni_sadrzaj> ELEONORA 2008 d.o.o. za usluge i trgovinu, Pazigradska 8, 21000 Split</izvorni_sadrzaj>
    <derivirana_varijabla naziv="DomainObject.Predmet.ProtustrankaFormatedWithAdress_1"> ELEONORA 2008 d.o.o. za usluge i trgovinu, Pazigradska 8, 21000 Split</derivirana_varijabla>
  </DomainObject.Predmet.ProtustrankaFormatedWithAdress>
  <DomainObject.Predmet.ProtustrankaFormatedWithAdressOIB>
    <izvorni_sadrzaj> ELEONORA 2008 d.o.o. za usluge i trgovinu, OIB 09211573326, Pazigradska 8, 21000 Split</izvorni_sadrzaj>
    <derivirana_varijabla naziv="DomainObject.Predmet.ProtustrankaFormatedWithAdressOIB_1"> ELEONORA 2008 d.o.o. za usluge i trgovinu, OIB 09211573326, Pazigradska 8, 21000 Split</derivirana_varijabla>
  </DomainObject.Predmet.ProtustrankaFormatedWithAdressOIB>
  <DomainObject.Predmet.ProtustrankaWithAdress>
    <izvorni_sadrzaj>ELEONORA 2008 d.o.o. za usluge i trgovinu Pazigradska 8, 21000 Split</izvorni_sadrzaj>
    <derivirana_varijabla naziv="DomainObject.Predmet.ProtustrankaWithAdress_1">ELEONORA 2008 d.o.o. za usluge i trgovinu Pazigradska 8, 21000 Split</derivirana_varijabla>
  </DomainObject.Predmet.ProtustrankaWithAdress>
  <DomainObject.Predmet.ProtustrankaWithAdressOIB>
    <izvorni_sadrzaj>ELEONORA 2008 d.o.o. za usluge i trgovinu, OIB 09211573326, Pazigradska 8, 21000 Split</izvorni_sadrzaj>
    <derivirana_varijabla naziv="DomainObject.Predmet.ProtustrankaWithAdressOIB_1">ELEONORA 2008 d.o.o. za usluge i trgovinu, OIB 09211573326, Pazigradska 8, 21000 Split</derivirana_varijabla>
  </DomainObject.Predmet.ProtustrankaWithAdressOIB>
  <DomainObject.Predmet.ProtustrankaNazivFormated>
    <izvorni_sadrzaj>ELEONORA 2008 d.o.o. za usluge i trgovinu</izvorni_sadrzaj>
    <derivirana_varijabla naziv="DomainObject.Predmet.ProtustrankaNazivFormated_1">ELEONORA 2008 d.o.o. za usluge i trgovinu</derivirana_varijabla>
  </DomainObject.Predmet.ProtustrankaNazivFormated>
  <DomainObject.Predmet.ProtustrankaNazivFormatedOIB>
    <izvorni_sadrzaj>ELEONORA 2008 d.o.o. za usluge i trgovinu, OIB 09211573326</izvorni_sadrzaj>
    <derivirana_varijabla naziv="DomainObject.Predmet.ProtustrankaNazivFormatedOIB_1">ELEONORA 2008 d.o.o. za usluge i trgovinu, OIB 09211573326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6617.93</izvorni_sadrzaj>
    <derivirana_varijabla naziv="DomainObject.Predmet.TrenutnaVrijednost_1">6617.93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ELEONORA 2008 d.o.o. za usluge i trgovinu</item>
    </izvorni_sadrzaj>
    <derivirana_varijabla naziv="DomainObject.Predmet.ProtuStrankaListFormated_1">
      <item>ELEONORA 2008 d.o.o. za usluge i trgovinu</item>
    </derivirana_varijabla>
  </DomainObject.Predmet.ProtuStrankaListFormated>
  <DomainObject.Predmet.ProtuStrankaListFormatedOIB>
    <izvorni_sadrzaj>
      <item>ELEONORA 2008 d.o.o. za usluge i trgovinu, OIB 09211573326</item>
    </izvorni_sadrzaj>
    <derivirana_varijabla naziv="DomainObject.Predmet.ProtuStrankaListFormatedOIB_1">
      <item>ELEONORA 2008 d.o.o. za usluge i trgovinu, OIB 09211573326</item>
    </derivirana_varijabla>
  </DomainObject.Predmet.ProtuStrankaListFormatedOIB>
  <DomainObject.Predmet.ProtuStrankaListFormatedWithAdress>
    <izvorni_sadrzaj>
      <item>ELEONORA 2008 d.o.o. za usluge i trgovinu, Pazigradska 8, 21000 Split</item>
    </izvorni_sadrzaj>
    <derivirana_varijabla naziv="DomainObject.Predmet.ProtuStrankaListFormatedWithAdress_1">
      <item>ELEONORA 2008 d.o.o. za usluge i trgovinu, Pazigradska 8, 21000 Split</item>
    </derivirana_varijabla>
  </DomainObject.Predmet.ProtuStrankaListFormatedWithAdress>
  <DomainObject.Predmet.ProtuStrankaListFormatedWithAdressOIB>
    <izvorni_sadrzaj>
      <item>ELEONORA 2008 d.o.o. za usluge i trgovinu, OIB 09211573326, Pazigradska 8, 21000 Split</item>
    </izvorni_sadrzaj>
    <derivirana_varijabla naziv="DomainObject.Predmet.ProtuStrankaListFormatedWithAdressOIB_1">
      <item>ELEONORA 2008 d.o.o. za usluge i trgovinu, OIB 09211573326, Pazigradska 8, 21000 Split</item>
    </derivirana_varijabla>
  </DomainObject.Predmet.ProtuStrankaListFormatedWithAdressOIB>
  <DomainObject.Predmet.ProtuStrankaListNazivFormated>
    <izvorni_sadrzaj>
      <item>ELEONORA 2008 d.o.o. za usluge i trgovinu</item>
    </izvorni_sadrzaj>
    <derivirana_varijabla naziv="DomainObject.Predmet.ProtuStrankaListNazivFormated_1">
      <item>ELEONORA 2008 d.o.o. za usluge i trgovinu</item>
    </derivirana_varijabla>
  </DomainObject.Predmet.ProtuStrankaListNazivFormated>
  <DomainObject.Predmet.ProtuStrankaListNazivFormatedOIB>
    <izvorni_sadrzaj>
      <item>ELEONORA 2008 d.o.o. za usluge i trgovinu, OIB 09211573326</item>
    </izvorni_sadrzaj>
    <derivirana_varijabla naziv="DomainObject.Predmet.ProtuStrankaListNazivFormatedOIB_1">
      <item>ELEONORA 2008 d.o.o. za usluge i trgovinu, OIB 09211573326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ELEONORA 2008 d.o.o. za usluge i trgovinu</izvorni_sadrzaj>
    <derivirana_varijabla naziv="DomainObject.Predmet.ProtustrankaIDrugi_1">ELEONORA 2008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ELEONORA 2008 d.o.o. za usluge i trgovinu, OIB 09211573326, Pazigradska 8, 21000 Split</izvorni_sadrzaj>
    <derivirana_varijabla naziv="DomainObject.Predmet.ProtustrankaIDrugiAdressOIB_1">ELEONORA 2008 d.o.o. za usluge i trgovinu, OIB 09211573326, Pazigradska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ELEONORA 2008 d.o.o. za usluge i trgovinu</item>
      <item>FINANCIJSKA AGENCIJA, RC SPLIT</item>
    </izvorni_sadrzaj>
    <derivirana_varijabla naziv="DomainObject.Predmet.SudioniciListNaziv_1">
      <item>ELEONORA 2008 d.o.o. za usluge i trgovinu</item>
      <item>FINANCIJSKA AGENCIJA, RC SPLIT</item>
    </derivirana_varijabla>
  </DomainObject.Predmet.SudioniciListNaziv>
  <DomainObject.Predmet.SudioniciListAdressOIB>
    <izvorni_sadrzaj>
      <item>ELEONORA 2008 d.o.o. za usluge i trgovinu, OIB 09211573326, Pazigradska 8,21000 Split</item>
      <item>FINANCIJSKA AGENCIJA, RC SPLIT, OIB 85821130368, Mažuranićevo šetalište 24 b,21000 Split</item>
    </izvorni_sadrzaj>
    <derivirana_varijabla naziv="DomainObject.Predmet.SudioniciListAdressOIB_1">
      <item>ELEONORA 2008 d.o.o. za usluge i trgovinu, OIB 09211573326, Pazigradska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09211573326</item>
      <item>, OIB 85821130368</item>
    </izvorni_sadrzaj>
    <derivirana_varijabla naziv="DomainObject.Predmet.SudioniciListNazivOIB_1">
      <item>, OIB 09211573326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714</properties:Words>
  <properties:Characters>3973</properties:Characters>
  <properties:Lines>92</properties:Lines>
  <properties:Paragraphs>27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    U IME REPUBLIKE HRVATSKE</vt:lpstr>
      <vt:lpstr>        </vt:lpstr>
    </vt:vector>
  </properties:TitlesOfParts>
  <properties:LinksUpToDate>false</properties:LinksUpToDate>
  <properties:CharactersWithSpaces>4726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2018-11-15T07:37:00Z</cp:lastPrinted>
  <dcterms:modified xmlns:xsi="http://www.w3.org/2001/XMLSchema-instance" xsi:type="dcterms:W3CDTF">2018-11-15T07:37:00Z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