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572e" w14:paraId="de8572e" w:rsidRDefault="007C4DE7" w:rsidP="00910611" w:rsidR="007C4D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4DE7" w:rsidP="00844874" w:rsidR="007C4DE7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7C4DE7" w:rsidP="00844874" w:rsidR="007C4DE7" w:rsidRPr="00844874">
      <w:r>
        <w:rPr>
          <w:rFonts w:eastAsia="MS Mincho"/>
        </w:rPr>
        <w:t>Trgovački sud u Rijeci</w:t>
      </w:r>
    </w:p>
    <w:p w:rsidRDefault="007C4DE7" w:rsidP="00844874" w:rsidR="007C4DE7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3723A6">
        <w:t>112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2834A3">
        <w:t>2</w:t>
      </w:r>
      <w:r w:rsidR="003723A6">
        <w:t>3</w:t>
      </w:r>
      <w:r w:rsidRPr="00A94E4D">
        <w:t xml:space="preserve">. </w:t>
      </w:r>
      <w:r w:rsidR="008A57B5">
        <w:t xml:space="preserve">veljače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61392A">
        <w:t xml:space="preserve">DESTEŽO j.do.o. Mali Lošinj </w:t>
      </w:r>
      <w:r w:rsidR="0061392A" w:rsidRPr="002B06A4">
        <w:t>(OIB:</w:t>
      </w:r>
      <w:r w:rsidR="0061392A">
        <w:t>91341669639</w:t>
      </w:r>
      <w:r w:rsidR="0061392A" w:rsidRPr="002B06A4">
        <w:t>, MBS:</w:t>
      </w:r>
      <w:r w:rsidR="0061392A">
        <w:t>040359668), Braće Vidulić 40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61392A">
        <w:t>9</w:t>
      </w:r>
      <w:r w:rsidR="00807E02">
        <w:t xml:space="preserve">. </w:t>
      </w:r>
      <w:r w:rsidR="0061392A">
        <w:t xml:space="preserve">veljače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61392A">
        <w:t>45</w:t>
      </w:r>
      <w:r w:rsidR="00983335">
        <w:t>.</w:t>
      </w:r>
      <w:r w:rsidR="0061392A">
        <w:t>687</w:t>
      </w:r>
      <w:r w:rsidR="00A86BF5">
        <w:t>,</w:t>
      </w:r>
      <w:r w:rsidR="0061392A">
        <w:t>12</w:t>
      </w:r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1C2717">
        <w:t>2</w:t>
      </w:r>
      <w:r w:rsidR="0061392A">
        <w:t>3</w:t>
      </w:r>
      <w:r w:rsidRPr="00A94E4D">
        <w:t xml:space="preserve">. </w:t>
      </w:r>
      <w:r w:rsidR="00A86BF5">
        <w:t xml:space="preserve">veljače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7C4DE7" w:rsidR="001A2D9E" w:rsidRPr="00A94E4D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3723A6">
      <w:t>112</w:t>
    </w:r>
    <w:r w:rsidR="008A57B5">
      <w:t>/</w:t>
    </w:r>
    <w:r>
      <w:t>201</w:t>
    </w:r>
    <w:r w:rsidR="008A57B5">
      <w:t>8</w:t>
    </w:r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7508"/>
    <w:rsid w:val="001A2D9E"/>
    <w:rsid w:val="001A4AEF"/>
    <w:rsid w:val="001A7646"/>
    <w:rsid w:val="001B6668"/>
    <w:rsid w:val="001C2717"/>
    <w:rsid w:val="001E2F3E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C4DE7"/>
    <w:rsid w:val="007E08D9"/>
    <w:rsid w:val="007E3D43"/>
    <w:rsid w:val="007F364C"/>
    <w:rsid w:val="007F397D"/>
    <w:rsid w:val="007F39B9"/>
    <w:rsid w:val="00807E02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D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D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D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D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D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D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D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D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DESTEŽO j.d.o.o.</izvorni_sadrzaj>
    <derivirana_varijabla naziv="DomainObject.Predmet.ProtustrankaFormated_1">  DESTEŽO j.d.o.o.</derivirana_varijabla>
  </DomainObject.Predmet.ProtustrankaFormated>
  <DomainObject.Predmet.ProtustrankaFormatedOIB>
    <izvorni_sadrzaj>  DESTEŽO j.d.o.o., OIB 91341669639</izvorni_sadrzaj>
    <derivirana_varijabla naziv="DomainObject.Predmet.ProtustrankaFormatedOIB_1">  DESTEŽO j.d.o.o., OIB 91341669639</derivirana_varijabla>
  </DomainObject.Predmet.ProtustrankaFormatedOIB>
  <DomainObject.Predmet.ProtustrankaFormatedWithAdress>
    <izvorni_sadrzaj> DESTEŽO j.d.o.o., Braće Vidulić 40, 51550 Mali Lošinj</izvorni_sadrzaj>
    <derivirana_varijabla naziv="DomainObject.Predmet.ProtustrankaFormatedWithAdress_1"> DESTEŽO j.d.o.o., Braće Vidulić 40, 51550 Mali Lošinj</derivirana_varijabla>
  </DomainObject.Predmet.ProtustrankaFormatedWithAdress>
  <DomainObject.Predmet.ProtustrankaFormatedWithAdressOIB>
    <izvorni_sadrzaj> DESTEŽO j.d.o.o., OIB 91341669639, Braće Vidulić 40, 51550 Mali Lošinj</izvorni_sadrzaj>
    <derivirana_varijabla naziv="DomainObject.Predmet.ProtustrankaFormatedWithAdressOIB_1"> DESTEŽO j.d.o.o., OIB 91341669639, Braće Vidulić 40, 51550 Mali Lošinj</derivirana_varijabla>
  </DomainObject.Predmet.ProtustrankaFormatedWithAdressOIB>
  <DomainObject.Predmet.ProtustrankaWithAdress>
    <izvorni_sadrzaj>DESTEŽO j.d.o.o. Braće Vidulić 40, 51550 Mali Lošinj</izvorni_sadrzaj>
    <derivirana_varijabla naziv="DomainObject.Predmet.ProtustrankaWithAdress_1">DESTEŽO j.d.o.o. Braće Vidulić 40, 51550 Mali Lošinj</derivirana_varijabla>
  </DomainObject.Predmet.ProtustrankaWithAdress>
  <DomainObject.Predmet.ProtustrankaWithAdressOIB>
    <izvorni_sadrzaj>DESTEŽO j.d.o.o., OIB 91341669639, Braće Vidulić 40, 51550 Mali Lošinj</izvorni_sadrzaj>
    <derivirana_varijabla naziv="DomainObject.Predmet.ProtustrankaWithAdressOIB_1">DESTEŽO j.d.o.o., OIB 91341669639, Braće Vidulić 40, 51550 Mali Lošinj</derivirana_varijabla>
  </DomainObject.Predmet.ProtustrankaWithAdressOIB>
  <DomainObject.Predmet.ProtustrankaNazivFormated>
    <izvorni_sadrzaj>DESTEŽO j.d.o.o.</izvorni_sadrzaj>
    <derivirana_varijabla naziv="DomainObject.Predmet.ProtustrankaNazivFormated_1">DESTEŽO j.d.o.o.</derivirana_varijabla>
  </DomainObject.Predmet.ProtustrankaNazivFormated>
  <DomainObject.Predmet.ProtustrankaNazivFormatedOIB>
    <izvorni_sadrzaj>DESTEŽO j.d.o.o., OIB 91341669639</izvorni_sadrzaj>
    <derivirana_varijabla naziv="DomainObject.Predmet.ProtustrankaNazivFormatedOIB_1">DESTEŽO j.d.o.o., OIB 91341669639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DESTEŽO j.d.o.o.</item>
    </izvorni_sadrzaj>
    <derivirana_varijabla naziv="DomainObject.Predmet.ProtuStrankaListFormated_1">
      <item>DESTEŽO j.d.o.o.</item>
    </derivirana_varijabla>
  </DomainObject.Predmet.ProtuStrankaListFormated>
  <DomainObject.Predmet.ProtuStrankaListFormatedOIB>
    <izvorni_sadrzaj>
      <item>DESTEŽO j.d.o.o., OIB 91341669639</item>
    </izvorni_sadrzaj>
    <derivirana_varijabla naziv="DomainObject.Predmet.ProtuStrankaListFormatedOIB_1">
      <item>DESTEŽO j.d.o.o., OIB 91341669639</item>
    </derivirana_varijabla>
  </DomainObject.Predmet.ProtuStrankaListFormatedOIB>
  <DomainObject.Predmet.ProtuStrankaListFormatedWithAdress>
    <izvorni_sadrzaj>
      <item>DESTEŽO j.d.o.o., Braće Vidulić 40, 51550 Mali Lošinj</item>
    </izvorni_sadrzaj>
    <derivirana_varijabla naziv="DomainObject.Predmet.ProtuStrankaListFormatedWithAdress_1">
      <item>DESTEŽO j.d.o.o., Braće Vidulić 40, 51550 Mali Lošinj</item>
    </derivirana_varijabla>
  </DomainObject.Predmet.ProtuStrankaListFormatedWithAdress>
  <DomainObject.Predmet.ProtuStrankaListFormatedWithAdressOIB>
    <izvorni_sadrzaj>
      <item>DESTEŽO j.d.o.o., OIB 91341669639, Braće Vidulić 40, 51550 Mali Lošinj</item>
    </izvorni_sadrzaj>
    <derivirana_varijabla naziv="DomainObject.Predmet.ProtuStrankaListFormatedWithAdressOIB_1">
      <item>DESTEŽO j.d.o.o., OIB 91341669639, Braće Vidulić 40, 51550 Mali Lošinj</item>
    </derivirana_varijabla>
  </DomainObject.Predmet.ProtuStrankaListFormatedWithAdressOIB>
  <DomainObject.Predmet.ProtuStrankaListNazivFormated>
    <izvorni_sadrzaj>
      <item>DESTEŽO j.d.o.o.</item>
    </izvorni_sadrzaj>
    <derivirana_varijabla naziv="DomainObject.Predmet.ProtuStrankaListNazivFormated_1">
      <item>DESTEŽO j.d.o.o.</item>
    </derivirana_varijabla>
  </DomainObject.Predmet.ProtuStrankaListNazivFormated>
  <DomainObject.Predmet.ProtuStrankaListNazivFormatedOIB>
    <izvorni_sadrzaj>
      <item>DESTEŽO j.d.o.o., OIB 91341669639</item>
    </izvorni_sadrzaj>
    <derivirana_varijabla naziv="DomainObject.Predmet.ProtuStrankaListNazivFormatedOIB_1">
      <item>DESTEŽO j.d.o.o., OIB 91341669639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DESTEŽO j.d.o.o.</izvorni_sadrzaj>
    <derivirana_varijabla naziv="DomainObject.Predmet.ProtustrankaIDrugi_1">DESTEŽO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DESTEŽO j.d.o.o., OIB 91341669639, Braće Vidulić 40, 51550 Mali Lošinj</izvorni_sadrzaj>
    <derivirana_varijabla naziv="DomainObject.Predmet.ProtustrankaIDrugiAdressOIB_1">DESTEŽO j.d.o.o., OIB 91341669639, Braće Vidulić 40,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DESTEŽO j.d.o.o.</item>
    </izvorni_sadrzaj>
    <derivirana_varijabla naziv="DomainObject.Predmet.SudioniciListNaziv_1">
      <item>FINA  Rijeka</item>
      <item>DESTEŽO j.d.o.o.</item>
    </derivirana_varijabla>
  </DomainObject.Predmet.SudioniciListNaziv>
  <DomainObject.Predmet.SudioniciListAdressOIB>
    <izvorni_sadrzaj>
      <item>FINA  Rijeka, OIB 85821130368, Frana Kurelca 8,51000 Rijeka</item>
      <item>DESTEŽO j.d.o.o., OIB 91341669639, Braće Vidulić 40,51550 Mali Lošinj</item>
    </izvorni_sadrzaj>
    <derivirana_varijabla naziv="DomainObject.Predmet.SudioniciListAdressOIB_1">
      <item>FINA  Rijeka, OIB 85821130368, Frana Kurelca 8,51000 Rijeka</item>
      <item>DESTEŽO j.d.o.o., OIB 91341669639, Braće Vidulić 40,51550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91341669639</item>
    </izvorni_sadrzaj>
    <derivirana_varijabla naziv="DomainObject.Predmet.SudioniciListNazivOIB_1">
      <item>, OIB 85821130368</item>
      <item>, OIB 91341669639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1494F-E7FF-4565-8F31-65DB0BEF9A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1367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2018-02-23T13:39:00Z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2018-02-23T13:41:00Z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(112-18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