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14d2" w14:paraId="7a414d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A579E3">
        <w:rPr>
          <w:szCs w:val="24"/>
        </w:rPr>
        <w:t>10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AD60FA">
        <w:rPr>
          <w:szCs w:val="24"/>
        </w:rPr>
        <w:t xml:space="preserve">KILOGRAM 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AD60FA">
        <w:rPr>
          <w:szCs w:val="24"/>
        </w:rPr>
        <w:t>Kovačka 2</w:t>
      </w:r>
      <w:r w:rsidR="0090293D">
        <w:t>,</w:t>
      </w:r>
      <w:r>
        <w:t xml:space="preserve"> OIB:</w:t>
      </w:r>
      <w:r w:rsidR="00F75858">
        <w:t xml:space="preserve"> </w:t>
      </w:r>
      <w:r w:rsidR="00AD60FA">
        <w:t>93800269373</w:t>
      </w:r>
      <w:r w:rsidR="0090293D">
        <w:rPr>
          <w:szCs w:val="24"/>
        </w:rPr>
        <w:t xml:space="preserve">, 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D60FA">
      <w:rPr>
        <w:rFonts w:cs="Times New Roman" w:eastAsia="Times New Roman" w:hAnsi="Times New Roman" w:ascii="Times New Roman"/>
        <w:sz w:val="24"/>
        <w:szCs w:val="24"/>
        <w:lang w:eastAsia="hr-HR"/>
      </w:rPr>
      <w:t>1004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02B92"/>
    <w:rsid w:val="006F6AED"/>
    <w:rsid w:val="00705AA6"/>
    <w:rsid w:val="00850DC5"/>
    <w:rsid w:val="00901178"/>
    <w:rsid w:val="0090293D"/>
    <w:rsid w:val="009B665E"/>
    <w:rsid w:val="00A579E3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B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2B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2B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2B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2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2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2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2B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KILOGRAM društvo s ograničenom odgovornošću za turizam i usluge, turistička agencija</izvorni_sadrzaj>
    <derivirana_varijabla naziv="DomainObject.Predmet.ProtustrankaFormated_1">  KILOGRAM društvo s ograničenom odgovornošću za turizam i usluge, turistička agencija</derivirana_varijabla>
  </DomainObject.Predmet.ProtustrankaFormated>
  <DomainObject.Predmet.ProtustrankaFormatedOIB>
    <izvorni_sadrzaj>  KILOGRAM društvo s ograničenom odgovornošću za turizam i usluge, turistička agencija, OIB 93800269373</izvorni_sadrzaj>
    <derivirana_varijabla naziv="DomainObject.Predmet.ProtustrankaFormatedOIB_1">  KILOGRAM društvo s ograničenom odgovornošću za turizam i usluge, turistička agencija, OIB 93800269373</derivirana_varijabla>
  </DomainObject.Predmet.ProtustrankaFormatedOIB>
  <DomainObject.Predmet.ProtustrankaFormatedWithAdress>
    <izvorni_sadrzaj> KILOGRAM društvo s ograničenom odgovornošću za turizam i usluge, turistička agencija, Kovačka 2, 23000 Zadar</izvorni_sadrzaj>
    <derivirana_varijabla naziv="DomainObject.Predmet.ProtustrankaFormatedWithAdress_1"> KILOGRAM društvo s ograničenom odgovornošću za turizam i usluge, turistička agencija, Kovačka 2, 23000 Zadar</derivirana_varijabla>
  </DomainObject.Predmet.ProtustrankaFormatedWithAdress>
  <DomainObject.Predmet.ProtustrankaFormatedWithAdressOIB>
    <izvorni_sadrzaj> KILOGRAM društvo s ograničenom odgovornošću za turizam i usluge, turistička agencija, OIB 93800269373, Kovačka 2, 23000 Zadar</izvorni_sadrzaj>
    <derivirana_varijabla naziv="DomainObject.Predmet.ProtustrankaFormatedWithAdressOIB_1"> KILOGRAM društvo s ograničenom odgovornošću za turizam i usluge, turistička agencija, OIB 93800269373, Kovačka 2, 23000 Zadar</derivirana_varijabla>
  </DomainObject.Predmet.ProtustrankaFormatedWithAdressOIB>
  <DomainObject.Predmet.ProtustrankaWithAdress>
    <izvorni_sadrzaj>KILOGRAM društvo s ograničenom odgovornošću za turizam i usluge, turistička agencija Kovačka 2, 23000 Zadar</izvorni_sadrzaj>
    <derivirana_varijabla naziv="DomainObject.Predmet.ProtustrankaWithAdress_1">KILOGRAM društvo s ograničenom odgovornošću za turizam i usluge, turistička agencija Kovačka 2, 23000 Zadar</derivirana_varijabla>
  </DomainObject.Predmet.ProtustrankaWithAdress>
  <DomainObject.Predmet.ProtustrankaWithAdressOIB>
    <izvorni_sadrzaj>KILOGRAM društvo s ograničenom odgovornošću za turizam i usluge, turistička agencija, OIB 93800269373, Kovačka 2, 23000 Zadar</izvorni_sadrzaj>
    <derivirana_varijabla naziv="DomainObject.Predmet.ProtustrankaWithAdressOIB_1">KILOGRAM društvo s ograničenom odgovornošću za turizam i usluge, turistička agencija, OIB 93800269373, Kovačka 2, 23000 Zadar</derivirana_varijabla>
  </DomainObject.Predmet.ProtustrankaWithAdressOIB>
  <DomainObject.Predmet.ProtustrankaNazivFormated>
    <izvorni_sadrzaj>KILOGRAM društvo s ograničenom odgovornošću za turizam i usluge, turistička agencija</izvorni_sadrzaj>
    <derivirana_varijabla naziv="DomainObject.Predmet.ProtustrankaNazivFormated_1">KILOGRAM društvo s ograničenom odgovornošću za turizam i usluge, turistička agencija</derivirana_varijabla>
  </DomainObject.Predmet.ProtustrankaNazivFormated>
  <DomainObject.Predmet.ProtustrankaNazivFormatedOIB>
    <izvorni_sadrzaj>KILOGRAM društvo s ograničenom odgovornošću za turizam i usluge, turistička agencija, OIB 93800269373</izvorni_sadrzaj>
    <derivirana_varijabla naziv="DomainObject.Predmet.ProtustrankaNazivFormatedOIB_1">KILOGRAM društvo s ograničenom odgovornošću za turizam i usluge, turistička agencija, OIB 93800269373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7152.06</izvorni_sadrzaj>
    <derivirana_varijabla naziv="DomainObject.Predmet.TrenutnaVrijednost_1">7152.06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KILOGRAM društvo s ograničenom odgovornošću za turizam i usluge, turistička agencija</item>
    </izvorni_sadrzaj>
    <derivirana_varijabla naziv="DomainObject.Predmet.ProtuStrankaListFormated_1">
      <item>KILOGRAM društvo s ograničenom odgovornošću za turizam i usluge, turistička agencija</item>
    </derivirana_varijabla>
  </DomainObject.Predmet.ProtuStrankaListFormated>
  <DomainObject.Predmet.ProtuStrankaListFormatedOIB>
    <izvorni_sadrzaj>
      <item>KILOGRAM društvo s ograničenom odgovornošću za turizam i usluge, turistička agencija, OIB 93800269373</item>
    </izvorni_sadrzaj>
    <derivirana_varijabla naziv="DomainObject.Predmet.ProtuStrankaListFormatedOIB_1">
      <item>KILOGRAM društvo s ograničenom odgovornošću za turizam i usluge, turistička agencija, OIB 93800269373</item>
    </derivirana_varijabla>
  </DomainObject.Predmet.ProtuStrankaListFormatedOIB>
  <DomainObject.Predmet.ProtuStrankaListFormatedWithAdress>
    <izvorni_sadrzaj>
      <item>KILOGRAM društvo s ograničenom odgovornošću za turizam i usluge, turistička agencija, Kovačka 2, 23000 Zadar</item>
    </izvorni_sadrzaj>
    <derivirana_varijabla naziv="DomainObject.Predmet.ProtuStrankaListFormatedWithAdress_1">
      <item>KILOGRAM društvo s ograničenom odgovornošću za turizam i usluge, turistička agencija, Kovačka 2, 23000 Zadar</item>
    </derivirana_varijabla>
  </DomainObject.Predmet.ProtuStrankaListFormatedWithAdress>
  <DomainObject.Predmet.ProtuStrankaListFormatedWithAdressOIB>
    <izvorni_sadrzaj>
      <item>KILOGRAM društvo s ograničenom odgovornošću za turizam i usluge, turistička agencija, OIB 93800269373, Kovačka 2, 23000 Zadar</item>
    </izvorni_sadrzaj>
    <derivirana_varijabla naziv="DomainObject.Predmet.ProtuStrankaListFormatedWithAdressOIB_1">
      <item>KILOGRAM društvo s ograničenom odgovornošću za turizam i usluge, turistička agencija, OIB 93800269373, Kovačka 2, 23000 Zadar</item>
    </derivirana_varijabla>
  </DomainObject.Predmet.ProtuStrankaListFormatedWithAdressOIB>
  <DomainObject.Predmet.ProtuStrankaListNazivFormated>
    <izvorni_sadrzaj>
      <item>KILOGRAM društvo s ograničenom odgovornošću za turizam i usluge, turistička agencija</item>
    </izvorni_sadrzaj>
    <derivirana_varijabla naziv="DomainObject.Predmet.ProtuStrankaListNazivFormated_1">
      <item>KILOGRAM društvo s ograničenom odgovornošću za turizam i usluge, turistička agencija</item>
    </derivirana_varijabla>
  </DomainObject.Predmet.ProtuStrankaListNazivFormated>
  <DomainObject.Predmet.ProtuStrankaListNazivFormatedOIB>
    <izvorni_sadrzaj>
      <item>KILOGRAM društvo s ograničenom odgovornošću za turizam i usluge, turistička agencija, OIB 93800269373</item>
    </izvorni_sadrzaj>
    <derivirana_varijabla naziv="DomainObject.Predmet.ProtuStrankaListNazivFormatedOIB_1">
      <item>KILOGRAM društvo s ograničenom odgovornošću za turizam i usluge, turistička agencija, OIB 93800269373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KILOGRAM društvo s ograničenom odgovornošću za turizam i usluge, turistička agencija</izvorni_sadrzaj>
    <derivirana_varijabla naziv="DomainObject.Predmet.ProtustrankaIDrugi_1">KILOGRAM društvo s ograničenom odgovornošću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KILOGRAM društvo s ograničenom odgovornošću za turizam i usluge, turistička agencija, OIB 93800269373, Kovačka 2, 23000 Zadar</izvorni_sadrzaj>
    <derivirana_varijabla naziv="DomainObject.Predmet.ProtustrankaIDrugiAdressOIB_1">KILOGRAM društvo s ograničenom odgovornošću za turizam i usluge, turistička agencija, OIB 93800269373, Kovačka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KILOGRAM društvo s ograničenom odgovornošću za turizam i usluge, turistička agencija</item>
    </izvorni_sadrzaj>
    <derivirana_varijabla naziv="DomainObject.Predmet.SudioniciListNaziv_1">
      <item>FINA</item>
      <item>KILOGRAM društvo s ograničenom odgovornošću za turizam i usluge, turistička agencija</item>
    </derivirana_varijabla>
  </DomainObject.Predmet.SudioniciListNaziv>
  <DomainObject.Predmet.SudioniciListAdressOIB>
    <izvorni_sadrzaj>
      <item>FINA, OIB 85821130368</item>
      <item>KILOGRAM društvo s ograničenom odgovornošću za turizam i usluge, turistička agencija, OIB 93800269373, Kovačka 2,23000 Zadar</item>
    </izvorni_sadrzaj>
    <derivirana_varijabla naziv="DomainObject.Predmet.SudioniciListAdressOIB_1">
      <item>FINA, OIB 85821130368</item>
      <item>KILOGRAM društvo s ograničenom odgovornošću za turizam i usluge, turistička agencija, OIB 93800269373, Kovačka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93800269373</item>
    </izvorni_sadrzaj>
    <derivirana_varijabla naziv="DomainObject.Predmet.SudioniciListNazivOIB_1">
      <item>, OIB 85821130368</item>
      <item>, OIB 93800269373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950</properties:Characters>
  <properties:Lines>49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2017-03-01T13:13:00Z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