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eb2b" w14:paraId="109eb2b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303368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VINJOLE j.d.o.o. PAVIĆINI, Pavićini, Pavićini 5, OIB: 41044056891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F43ADB">
        <w:rPr>
          <w:szCs w:val="24"/>
          <w:lang w:val="hr-HR"/>
        </w:rPr>
        <w:t>Marko Buić, Pavićini, pavićini 5, OIB: 90880474263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43ADB">
        <w:t>VINJOLE j.d.o.o. PAVIĆINI, Pavićini, Pavićini 5, OIB: 41044056891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3ADB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518E2">
        <w:rPr>
          <w:szCs w:val="24"/>
          <w:lang w:val="hr-HR"/>
        </w:rPr>
        <w:t>5</w:t>
      </w:r>
      <w:r w:rsidR="00F43ADB">
        <w:rPr>
          <w:szCs w:val="24"/>
          <w:lang w:val="hr-HR"/>
        </w:rPr>
        <w:t>20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518E2">
        <w:rPr>
          <w:szCs w:val="24"/>
          <w:lang w:val="hr-HR"/>
        </w:rPr>
        <w:t>5</w:t>
      </w:r>
      <w:r w:rsidR="00F43ADB">
        <w:rPr>
          <w:szCs w:val="24"/>
          <w:lang w:val="hr-HR"/>
        </w:rPr>
        <w:t>20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640A7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DA2E4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30495" w:rsidR="0000569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F549D8" w:rsidRPr="00F549D8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303368" w:rsidRPr="00E95B75">
          <w:t>Posl.</w:t>
        </w:r>
        <w:r w:rsidR="00303368">
          <w:t xml:space="preserve"> </w:t>
        </w:r>
        <w:r w:rsidR="00303368" w:rsidRPr="00E95B75">
          <w:t>br</w:t>
        </w:r>
        <w:r w:rsidR="00303368">
          <w:t>oj: 4</w:t>
        </w:r>
        <w:r w:rsidR="00303368" w:rsidRPr="00E95B75">
          <w:t xml:space="preserve"> St-</w:t>
        </w:r>
        <w:r w:rsidR="00303368">
          <w:t>520/2016-9</w:t>
        </w: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303368">
      <w:t>520/2016-9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40A79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18E2"/>
    <w:rsid w:val="00D5493E"/>
    <w:rsid w:val="00D54C0C"/>
    <w:rsid w:val="00D6349D"/>
    <w:rsid w:val="00D657AB"/>
    <w:rsid w:val="00DA2E42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3ADB"/>
    <w:rsid w:val="00F45354"/>
    <w:rsid w:val="00F466EB"/>
    <w:rsid w:val="00F51E07"/>
    <w:rsid w:val="00F5280F"/>
    <w:rsid w:val="00F549D8"/>
    <w:rsid w:val="00F7387B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4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49D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4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4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4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49D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4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4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VINJOLE j.d.o.o. PAVIĆINI zastupanog po punomoćniku Marko Buić</izvorni_sadrzaj>
    <derivirana_varijabla naziv="DomainObject.Predmet.ProtustrankaFormated_1">  VINJOLE j.d.o.o. PAVIĆINI zastupanog po punomoćniku Marko Buić</derivirana_varijabla>
  </DomainObject.Predmet.ProtustrankaFormated>
  <DomainObject.Predmet.ProtustrankaFormatedOIB>
    <izvorni_sadrzaj>  VINJOLE j.d.o.o. PAVIĆINI, OIB 41044056891 zastupanog po punomoćniku Marko Buić</izvorni_sadrzaj>
    <derivirana_varijabla naziv="DomainObject.Predmet.ProtustrankaFormatedOIB_1">  VINJOLE j.d.o.o. PAVIĆINI, OIB 41044056891 zastupanog po punomoćniku Marko Buić</derivirana_varijabla>
  </DomainObject.Predmet.ProtustrankaFormatedOIB>
  <DomainObject.Predmet.ProtustrankaFormatedWithAdress>
    <izvorni_sadrzaj> VINJOLE j.d.o.o. PAVIĆINI, Pavićini 5 A, 52207 Pavićini zastupanog po punomoćniku Marko Buić</izvorni_sadrzaj>
    <derivirana_varijabla naziv="DomainObject.Predmet.ProtustrankaFormatedWithAdress_1"> VINJOLE j.d.o.o. PAVIĆINI, Pavićini 5 A, 52207 Pavićini zastupanog po punomoćniku Marko Buić</derivirana_varijabla>
  </DomainObject.Predmet.ProtustrankaFormatedWithAdress>
  <DomainObject.Predmet.ProtustrankaFormatedWithAdressOIB>
    <izvorni_sadrzaj> VINJOLE j.d.o.o. PAVIĆINI, OIB 41044056891, Pavićini 5 A, 52207 Pavićini zastupanog po punomoćniku Marko Buić</izvorni_sadrzaj>
    <derivirana_varijabla naziv="DomainObject.Predmet.ProtustrankaFormatedWithAdressOIB_1"> VINJOLE j.d.o.o. PAVIĆINI, OIB 41044056891, Pavićini 5 A, 52207 Pavićini zastupanog po punomoćniku Marko Buić</derivirana_varijabla>
  </DomainObject.Predmet.ProtustrankaFormatedWithAdressOIB>
  <DomainObject.Predmet.ProtustrankaWithAdress>
    <izvorni_sadrzaj>VINJOLE j.d.o.o. PAVIĆINI Pavićini 5 A, 52207 Pavićini</izvorni_sadrzaj>
    <derivirana_varijabla naziv="DomainObject.Predmet.ProtustrankaWithAdress_1">VINJOLE j.d.o.o. PAVIĆINI Pavićini 5 A, 52207 Pavićini</derivirana_varijabla>
  </DomainObject.Predmet.ProtustrankaWithAdress>
  <DomainObject.Predmet.ProtustrankaWithAdressOIB>
    <izvorni_sadrzaj>VINJOLE j.d.o.o. PAVIĆINI, OIB 41044056891, Pavićini 5 A, 52207 Pavićini</izvorni_sadrzaj>
    <derivirana_varijabla naziv="DomainObject.Predmet.ProtustrankaWithAdressOIB_1">VINJOLE j.d.o.o. PAVIĆINI, OIB 41044056891, Pavićini 5 A, 52207 Pavićini</derivirana_varijabla>
  </DomainObject.Predmet.ProtustrankaWithAdressOIB>
  <DomainObject.Predmet.ProtustrankaNazivFormated>
    <izvorni_sadrzaj>VINJOLE j.d.o.o. PAVIĆINI</izvorni_sadrzaj>
    <derivirana_varijabla naziv="DomainObject.Predmet.ProtustrankaNazivFormated_1">VINJOLE j.d.o.o. PAVIĆINI</derivirana_varijabla>
  </DomainObject.Predmet.ProtustrankaNazivFormated>
  <DomainObject.Predmet.ProtustrankaNazivFormatedOIB>
    <izvorni_sadrzaj>VINJOLE j.d.o.o. PAVIĆINI, OIB 41044056891</izvorni_sadrzaj>
    <derivirana_varijabla naziv="DomainObject.Predmet.ProtustrankaNazivFormatedOIB_1">VINJOLE j.d.o.o. PAVIĆINI, OIB 41044056891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8433.44</izvorni_sadrzaj>
    <derivirana_varijabla naziv="DomainObject.Predmet.TrenutnaVrijednost_1">8433.44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VINJOLE j.d.o.o. PAVIĆINI zastupanog po punomoćniku Marko Buić</item>
    </izvorni_sadrzaj>
    <derivirana_varijabla naziv="DomainObject.Predmet.ProtuStrankaListFormated_1">
      <item>VINJOLE j.d.o.o. PAVIĆINI zastupanog po punomoćniku Marko Buić</item>
    </derivirana_varijabla>
  </DomainObject.Predmet.ProtuStrankaListFormated>
  <DomainObject.Predmet.ProtuStrankaListFormatedOIB>
    <izvorni_sadrzaj>
      <item>VINJOLE j.d.o.o. PAVIĆINI, OIB 41044056891 zastupanog po punomoćniku Marko Buić</item>
    </izvorni_sadrzaj>
    <derivirana_varijabla naziv="DomainObject.Predmet.ProtuStrankaListFormatedOIB_1">
      <item>VINJOLE j.d.o.o. PAVIĆINI, OIB 41044056891 zastupanog po punomoćniku Marko Buić</item>
    </derivirana_varijabla>
  </DomainObject.Predmet.ProtuStrankaListFormatedOIB>
  <DomainObject.Predmet.ProtuStrankaListFormatedWithAdress>
    <izvorni_sadrzaj>
      <item>VINJOLE j.d.o.o. PAVIĆINI, Pavićini 5 A, 52207 Pavićini zastupanog po punomoćniku Marko Buić</item>
    </izvorni_sadrzaj>
    <derivirana_varijabla naziv="DomainObject.Predmet.ProtuStrankaListFormatedWithAdress_1">
      <item>VINJOLE j.d.o.o. PAVIĆINI, Pavićini 5 A, 52207 Pavićini zastupanog po punomoćniku Marko Buić</item>
    </derivirana_varijabla>
  </DomainObject.Predmet.ProtuStrankaListFormatedWithAdress>
  <DomainObject.Predmet.ProtuStrankaListFormatedWithAdressOIB>
    <izvorni_sadrzaj>
      <item>VINJOLE j.d.o.o. PAVIĆINI, OIB 41044056891, Pavićini 5 A, 52207 Pavićini zastupanog po punomoćniku Marko Buić</item>
    </izvorni_sadrzaj>
    <derivirana_varijabla naziv="DomainObject.Predmet.ProtuStrankaListFormatedWithAdressOIB_1">
      <item>VINJOLE j.d.o.o. PAVIĆINI, OIB 41044056891, Pavićini 5 A, 52207 Pavićini zastupanog po punomoćniku Marko Buić</item>
    </derivirana_varijabla>
  </DomainObject.Predmet.ProtuStrankaListFormatedWithAdressOIB>
  <DomainObject.Predmet.ProtuStrankaListNazivFormated>
    <izvorni_sadrzaj>
      <item>VINJOLE j.d.o.o. PAVIĆINI</item>
    </izvorni_sadrzaj>
    <derivirana_varijabla naziv="DomainObject.Predmet.ProtuStrankaListNazivFormated_1">
      <item>VINJOLE j.d.o.o. PAVIĆINI</item>
    </derivirana_varijabla>
  </DomainObject.Predmet.ProtuStrankaListNazivFormated>
  <DomainObject.Predmet.ProtuStrankaListNazivFormatedOIB>
    <izvorni_sadrzaj>
      <item>VINJOLE j.d.o.o. PAVIĆINI, OIB 41044056891</item>
    </izvorni_sadrzaj>
    <derivirana_varijabla naziv="DomainObject.Predmet.ProtuStrankaListNazivFormatedOIB_1">
      <item>VINJOLE j.d.o.o. PAVIĆINI, OIB 41044056891</item>
    </derivirana_varijabla>
  </DomainObject.Predmet.ProtuStrankaListNazivFormatedOIB>
  <DomainObject.Predmet.OstaliListFormated>
    <izvorni_sadrzaj>
      <item>Marko Buić punomoćnik sudionika u postupku VINJOLE j.d.o.o. PAVIĆINI</item>
    </izvorni_sadrzaj>
    <derivirana_varijabla naziv="DomainObject.Predmet.OstaliListFormated_1">
      <item>Marko Buić punomoćnik sudionika u postupku VINJOLE j.d.o.o. PAVIĆINI</item>
    </derivirana_varijabla>
  </DomainObject.Predmet.OstaliListFormated>
  <DomainObject.Predmet.OstaliListFormatedOIB>
    <izvorni_sadrzaj>
      <item>Marko Buić, OIB 90880474263 punomoćnik sudionika u postupku VINJOLE j.d.o.o. PAVIĆINI</item>
    </izvorni_sadrzaj>
    <derivirana_varijabla naziv="DomainObject.Predmet.OstaliListFormatedOIB_1">
      <item>Marko Buić, OIB 90880474263 punomoćnik sudionika u postupku VINJOLE j.d.o.o. PAVIĆINI</item>
    </derivirana_varijabla>
  </DomainObject.Predmet.OstaliListFormatedOIB>
  <DomainObject.Predmet.OstaliListFormatedWithAdress>
    <izvorni_sadrzaj>
      <item>Marko Buić, Pavićini 5, 52207 Pavićini punomoćnik sudionika u postupku VINJOLE j.d.o.o. PAVIĆINI</item>
    </izvorni_sadrzaj>
    <derivirana_varijabla naziv="DomainObject.Predmet.OstaliListFormatedWithAdress_1">
      <item>Marko Buić, Pavićini 5, 52207 Pavićini punomoćnik sudionika u postupku VINJOLE j.d.o.o. PAVIĆINI</item>
    </derivirana_varijabla>
  </DomainObject.Predmet.OstaliListFormatedWithAdress>
  <DomainObject.Predmet.OstaliListFormatedWithAdressOIB>
    <izvorni_sadrzaj>
      <item>Marko Buić, OIB 90880474263, Pavićini 5, 52207 Pavićini punomoćnik sudionika u postupku VINJOLE j.d.o.o. PAVIĆINI</item>
    </izvorni_sadrzaj>
    <derivirana_varijabla naziv="DomainObject.Predmet.OstaliListFormatedWithAdressOIB_1">
      <item>Marko Buić, OIB 90880474263, Pavićini 5, 52207 Pavićini punomoćnik sudionika u postupku VINJOLE j.d.o.o. PAVIĆINI</item>
    </derivirana_varijabla>
  </DomainObject.Predmet.OstaliListFormatedWithAdressOIB>
  <DomainObject.Predmet.OstaliListNazivFormated>
    <izvorni_sadrzaj>
      <item>Marko Buić</item>
    </izvorni_sadrzaj>
    <derivirana_varijabla naziv="DomainObject.Predmet.OstaliListNazivFormated_1">
      <item>Marko Buić</item>
    </derivirana_varijabla>
  </DomainObject.Predmet.OstaliListNazivFormated>
  <DomainObject.Predmet.OstaliListNazivFormatedOIB>
    <izvorni_sadrzaj>
      <item>Marko Buić, OIB 90880474263</item>
    </izvorni_sadrzaj>
    <derivirana_varijabla naziv="DomainObject.Predmet.OstaliListNazivFormatedOIB_1">
      <item>Marko Buić, OIB 90880474263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VINJOLE j.d.o.o. PAVIĆINI</izvorni_sadrzaj>
    <derivirana_varijabla naziv="DomainObject.Predmet.ProtustrankaIDrugi_1">VINJOLE j.d.o.o. PAVIĆINI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VINJOLE j.d.o.o. PAVIĆINI, OIB 41044056891, Pavićini 5 A, 52207 Pavićini</izvorni_sadrzaj>
    <derivirana_varijabla naziv="DomainObject.Predmet.ProtustrankaIDrugiAdressOIB_1">VINJOLE j.d.o.o. PAVIĆINI, OIB 41044056891, Pavićini 5 A,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VINJOLE j.d.o.o. PAVIĆINI</item>
      <item>Marko Buić</item>
    </izvorni_sadrzaj>
    <derivirana_varijabla naziv="DomainObject.Predmet.SudioniciListNaziv_1">
      <item>FINANCIJSKA AGENCIJA, RC RIJEKA, PODRUŽNICA PULA, PULA</item>
      <item>VINJOLE j.d.o.o. PAVIĆINI</item>
      <item>Marko Buić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izvorni_sadrzaj>
    <derivirana_varijabla naziv="DomainObject.Predmet.SudioniciListAdressOIB_1">
      <item>FINANCIJSKA AGENCIJA, RC RIJEKA, PODRUŽNICA PULA, PULA, OIB 85821130368, Giardini 5,52100 Pula</item>
      <item>VINJOLE j.d.o.o. PAVIĆINI, OIB 41044056891, Pavićini 5 A,52207 Pavićini</item>
      <item>Marko Buić, OIB 90880474263,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41044056891</item>
      <item>, OIB 90880474263</item>
    </izvorni_sadrzaj>
    <derivirana_varijabla naziv="DomainObject.Predmet.SudioniciListNazivOIB_1">
      <item>, OIB 85821130368</item>
      <item>, OIB 41044056891</item>
      <item>, OIB 90880474263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D6C04-DC14-45E7-B32B-023A5E1CB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5152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2016-04-28T07:48:00Z</dcterms:created>
  <dc:creator>Jasmina Matika</dc:creator>
  <cp:lastModifiedBy>Sanja Prodan</cp:lastModifiedBy>
  <cp:lastPrinted>2016-04-28T07:50:00Z</cp:lastPrinted>
  <dcterms:modified xmlns:xsi="http://www.w3.org/2001/XMLSchema-instance" xsi:type="dcterms:W3CDTF">2016-04-28T07:51:00Z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