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a606" w14:paraId="7fba606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8310D">
        <w:rPr>
          <w:bCs/>
        </w:rPr>
        <w:t>856/14</w:t>
      </w:r>
      <w:r w:rsidR="00CF7326">
        <w:rPr>
          <w:bCs/>
        </w:rPr>
        <w:t>-</w:t>
      </w:r>
      <w:r w:rsidR="0003350F">
        <w:rPr>
          <w:bCs/>
        </w:rPr>
        <w:t>63</w:t>
      </w:r>
    </w:p>
    <w:p w:rsidRDefault="00D12A6C" w:rsidR="00D12A6C" w:rsidRPr="00561253">
      <w:pPr>
        <w:rPr>
          <w:bCs/>
        </w:rPr>
      </w:pPr>
    </w:p>
    <w:p w:rsidRDefault="00D12A6C" w:rsidP="003D2FF7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152AF8">
        <w:t xml:space="preserve">HIT GRUBIŠIĆ d.o.o. – u stečaju, Samobor, Trg kralja Tomislava 13, MBS: 0800412142, OIB: 09860083064 </w:t>
      </w:r>
      <w:r w:rsidR="00A14739" w:rsidRPr="00561253">
        <w:t xml:space="preserve">dana </w:t>
      </w:r>
      <w:r w:rsidR="0003350F">
        <w:t>11. ožujka</w:t>
      </w:r>
      <w:r w:rsidR="009E0A8F">
        <w:t xml:space="preserve"> </w:t>
      </w:r>
      <w:r w:rsidR="0068297E">
        <w:t xml:space="preserve"> 2016. </w:t>
      </w:r>
      <w:r w:rsidR="00934C05">
        <w:t xml:space="preserve">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152AF8">
        <w:t xml:space="preserve">HIT GRUBIŠIĆ d.o.o. – u stečaju, Samobor, Trg kralja Tomislava 13, MBS: 0800412142, OIB: 09860083064 </w:t>
      </w:r>
      <w:r w:rsidR="003E5BDA" w:rsidRPr="00561253">
        <w:t xml:space="preserve">uz odgovarajuću primjenu ovršnog zakona i to: </w:t>
      </w:r>
    </w:p>
    <w:p w:rsidRDefault="00152AF8" w:rsidP="002F40CF" w:rsidR="00152AF8">
      <w:pPr>
        <w:pStyle w:val="Odlomakpopisa"/>
        <w:numPr>
          <w:ilvl w:val="0"/>
          <w:numId w:val="30"/>
        </w:numPr>
        <w:jc w:val="both"/>
      </w:pPr>
      <w:r>
        <w:t>kčbr. 1390/1, kčbr. 1</w:t>
      </w:r>
      <w:r w:rsidR="00803AA5">
        <w:t>391</w:t>
      </w:r>
      <w:r>
        <w:t>/1 i kčbr. 1391/2 – zemljište ukupne površine 11634 m2, sve upisano u z.k. ul. br. 6972 k.o Samobor</w:t>
      </w:r>
    </w:p>
    <w:p w:rsidRDefault="00152AF8" w:rsidP="00152AF8" w:rsidR="00152AF8" w:rsidRPr="00152AF8">
      <w:pPr>
        <w:pStyle w:val="Odlomakpopisa"/>
        <w:ind w:left="1068"/>
        <w:jc w:val="both"/>
      </w:pPr>
      <w:r>
        <w:t xml:space="preserve">Na nekretninama postoji razlučno pravo </w:t>
      </w:r>
      <w:r w:rsidRPr="00152AF8">
        <w:rPr>
          <w:bCs/>
          <w:color w:val="000000"/>
        </w:rPr>
        <w:t>HYPO ALPE-ADRIA BANK D.D., OIB: 14036333877, SLAVONSKA AVENIJA 6, ZAGREB</w:t>
      </w: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152AF8">
        <w:t>đena vrijednost nekretnina iznosi 1.</w:t>
      </w:r>
      <w:r w:rsidR="007E51C6">
        <w:t>725.000,00</w:t>
      </w:r>
      <w:r w:rsidR="00152AF8">
        <w:t xml:space="preserve"> kuna</w:t>
      </w:r>
      <w:r w:rsidR="007E51C6">
        <w:t xml:space="preserve"> (procijenjena vrijednost 1.380.000,00 kuna plus PDV 345.000,00 kuna)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F5403C" w:rsidR="002A3D7C" w:rsidRPr="00561253">
      <w:pPr>
        <w:ind w:firstLine="708" w:left="708"/>
        <w:jc w:val="both"/>
      </w:pPr>
      <w:r w:rsidRPr="00561253">
        <w:t xml:space="preserve">Nekretnine iz točke </w:t>
      </w:r>
      <w:r w:rsidR="00152AF8">
        <w:t xml:space="preserve">I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9E0A8F">
        <w:t xml:space="preserve">11. </w:t>
      </w:r>
      <w:r w:rsidR="0003350F">
        <w:t>travnja</w:t>
      </w:r>
      <w:r w:rsidR="008A4771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03350F">
        <w:t>10,00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152AF8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152AF8">
        <w:t xml:space="preserve"> </w:t>
      </w:r>
      <w:r>
        <w:t>ovog Zaključka.</w:t>
      </w:r>
    </w:p>
    <w:p w:rsidRDefault="00DE5CC0" w:rsidP="00152AF8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152AF8">
        <w:t xml:space="preserve">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 w:rsidR="00152AF8">
        <w:t xml:space="preserve"> u iznosu od </w:t>
      </w:r>
      <w:r w:rsidR="0003350F">
        <w:t xml:space="preserve">361.758,72   kn  </w:t>
      </w:r>
      <w:r w:rsidR="00E62485">
        <w:t>(</w:t>
      </w:r>
      <w:r w:rsidR="0003350F">
        <w:t>289.406,98  kn plus  PDV 25 %   72.351,74   kn</w:t>
      </w:r>
      <w:r w:rsidR="00E62485">
        <w:t xml:space="preserve">)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03350F">
        <w:t>9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03350F" w:rsidR="0003350F">
      <w:pPr>
        <w:ind w:firstLine="708"/>
        <w:jc w:val="both"/>
      </w:pPr>
      <w:r>
        <w:t xml:space="preserve">    </w:t>
      </w:r>
      <w:r w:rsidR="00152AF8">
        <w:t xml:space="preserve">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</w:t>
      </w:r>
      <w:r w:rsidR="009E0A8F">
        <w:t xml:space="preserve">zaključno sa 9. ožujka 2016. godine </w:t>
      </w:r>
      <w:r w:rsidR="003E5BDA" w:rsidRPr="00561253">
        <w:t>uplatile jamčevinu u iznosu od 10% utvrđene vr</w:t>
      </w:r>
      <w:r>
        <w:t>ijednosti nekretnine iz točke V.2</w:t>
      </w:r>
      <w:r w:rsidR="003E5BDA" w:rsidRPr="00561253">
        <w:t xml:space="preserve"> ovog Zaključka na račun sudskog depozita Trgovačkog</w:t>
      </w:r>
      <w:r w:rsidR="00B5256E">
        <w:t xml:space="preserve"> </w:t>
      </w:r>
      <w:r w:rsidR="003E5BDA" w:rsidRPr="00561253">
        <w:t xml:space="preserve">suda u Zagrebu otvorenog kod Hrvatske poštanske banke d.d. Zagreb </w:t>
      </w:r>
      <w:r w:rsidR="0003350F">
        <w:t xml:space="preserve">broj IBAN: HR9223900011300000460 </w:t>
      </w:r>
      <w:r w:rsidR="0003350F" w:rsidRPr="00CB2F04">
        <w:t xml:space="preserve"> s pozivom na broj </w:t>
      </w:r>
      <w:r w:rsidR="0003350F" w:rsidRPr="002F453B">
        <w:rPr>
          <w:lang w:val="de-DE"/>
        </w:rPr>
        <w:t xml:space="preserve">05 – </w:t>
      </w:r>
      <w:r w:rsidR="0003350F">
        <w:rPr>
          <w:lang w:val="de-DE"/>
        </w:rPr>
        <w:t xml:space="preserve">856-14 </w:t>
      </w:r>
      <w:r w:rsidR="003E5BDA" w:rsidRPr="00561253">
        <w:t xml:space="preserve">i dokaz o tome predoče stečajnom sucu prije početka dražbe ili stečajnom </w:t>
      </w:r>
    </w:p>
    <w:p w:rsidRDefault="0003350F" w:rsidP="0003350F" w:rsidR="0003350F">
      <w:pPr>
        <w:jc w:val="both"/>
      </w:pPr>
    </w:p>
    <w:p w:rsidRDefault="0003350F" w:rsidP="0003350F" w:rsidR="0003350F">
      <w:pPr>
        <w:jc w:val="both"/>
      </w:pPr>
    </w:p>
    <w:p w:rsidRDefault="0003350F" w:rsidP="0003350F" w:rsidR="0003350F">
      <w:pPr>
        <w:jc w:val="both"/>
      </w:pPr>
    </w:p>
    <w:p w:rsidRDefault="003E5BDA" w:rsidP="0003350F" w:rsidR="00152AF8">
      <w:pPr>
        <w:jc w:val="both"/>
      </w:pPr>
      <w:r w:rsidRPr="00561253">
        <w:t xml:space="preserve">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190743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3E5BDA" w:rsidP="00A31505" w:rsidR="003E5BDA" w:rsidRPr="00561253">
      <w:pPr>
        <w:jc w:val="both"/>
      </w:pPr>
      <w:r w:rsidRPr="00561253"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lastRenderedPageBreak/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152AF8">
        <w:t>098-1841-745.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>Nekretnine koje su predmet prodaje na kojima postoji razlučno pravo prodaju se u stečajnom postupku temeljem prijedloga stečajnog upravitelja</w:t>
      </w:r>
      <w:r w:rsidR="00916192">
        <w:t xml:space="preserve">. </w:t>
      </w:r>
      <w:r w:rsidR="003E5BDA" w:rsidRPr="00561253">
        <w:t xml:space="preserve">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03350F">
        <w:t>11. ožujka</w:t>
      </w:r>
      <w:r w:rsidR="0068297E">
        <w:t xml:space="preserve"> 2016.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B96EA9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B96EA9" w:rsidR="00B96E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96EA9" w:rsidP="00B96EA9" w:rsidR="00B96EA9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B96EA9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03350F">
      <w:t>856/14-63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29"/>
  </w:num>
  <w:num w:numId="23">
    <w:abstractNumId w:val="26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  <w:num w:numId="3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3350F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C4344"/>
    <w:rsid w:val="000E67DC"/>
    <w:rsid w:val="000F2808"/>
    <w:rsid w:val="000F7440"/>
    <w:rsid w:val="000F7E53"/>
    <w:rsid w:val="0013154B"/>
    <w:rsid w:val="00131BD3"/>
    <w:rsid w:val="00141CFE"/>
    <w:rsid w:val="00152AF8"/>
    <w:rsid w:val="00160781"/>
    <w:rsid w:val="0018332C"/>
    <w:rsid w:val="00190743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F40CF"/>
    <w:rsid w:val="00307900"/>
    <w:rsid w:val="00317438"/>
    <w:rsid w:val="003202A8"/>
    <w:rsid w:val="00327920"/>
    <w:rsid w:val="00341AD9"/>
    <w:rsid w:val="00355D20"/>
    <w:rsid w:val="00356D07"/>
    <w:rsid w:val="00362B3F"/>
    <w:rsid w:val="0038310D"/>
    <w:rsid w:val="00387842"/>
    <w:rsid w:val="003C0828"/>
    <w:rsid w:val="003C551E"/>
    <w:rsid w:val="003D099E"/>
    <w:rsid w:val="003D2FF7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4190D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8297E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B4907"/>
    <w:rsid w:val="007E51C6"/>
    <w:rsid w:val="007F3674"/>
    <w:rsid w:val="007F3A38"/>
    <w:rsid w:val="008001FD"/>
    <w:rsid w:val="00803AA5"/>
    <w:rsid w:val="00820BE7"/>
    <w:rsid w:val="008217D2"/>
    <w:rsid w:val="00842630"/>
    <w:rsid w:val="00845BEC"/>
    <w:rsid w:val="0085604A"/>
    <w:rsid w:val="00861806"/>
    <w:rsid w:val="00861B74"/>
    <w:rsid w:val="00881A0A"/>
    <w:rsid w:val="008A4771"/>
    <w:rsid w:val="008A7ED9"/>
    <w:rsid w:val="008D10E8"/>
    <w:rsid w:val="008E42BF"/>
    <w:rsid w:val="009077E7"/>
    <w:rsid w:val="00916192"/>
    <w:rsid w:val="00934C05"/>
    <w:rsid w:val="0094324C"/>
    <w:rsid w:val="00944782"/>
    <w:rsid w:val="0094742D"/>
    <w:rsid w:val="009640AE"/>
    <w:rsid w:val="00966CB1"/>
    <w:rsid w:val="0098779E"/>
    <w:rsid w:val="00997F8C"/>
    <w:rsid w:val="009A7E54"/>
    <w:rsid w:val="009B42DD"/>
    <w:rsid w:val="009C208E"/>
    <w:rsid w:val="009C49B2"/>
    <w:rsid w:val="009E0A8F"/>
    <w:rsid w:val="009E1780"/>
    <w:rsid w:val="009F7AFD"/>
    <w:rsid w:val="00A0024B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D9B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5256E"/>
    <w:rsid w:val="00B606DF"/>
    <w:rsid w:val="00B7776B"/>
    <w:rsid w:val="00B914AB"/>
    <w:rsid w:val="00B96D57"/>
    <w:rsid w:val="00B96EA9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816FC"/>
    <w:rsid w:val="00C84FB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2485"/>
    <w:rsid w:val="00E66705"/>
    <w:rsid w:val="00E76531"/>
    <w:rsid w:val="00E87F24"/>
    <w:rsid w:val="00EA5999"/>
    <w:rsid w:val="00EB3C27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Gračanska cesta 145f,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Gračanska cesta 145f,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963</properties:Words>
  <properties:Characters>5387</properties:Characters>
  <properties:Lines>119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2016-03-11T13:47:00Z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2016-03-11T13:49:00Z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