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fb85" w14:paraId="b1ffb85" w:rsidRDefault="00ED3DFD" w:rsidR="00A97313">
      <w:pPr>
        <w:pStyle w:val="Standard"/>
        <w:spacing w:lineRule="auto" w:line="288"/>
        <w:jc w:val="both"/>
        <w15:collapsed w:val="false"/>
      </w:pPr>
      <w:bookmarkStart w:name="_GoBack" w:id="0"/>
      <w:bookmarkEnd w:id="0"/>
      <w:r>
        <w:rPr>
          <w:b/>
          <w:sz w:val="28"/>
          <w:lang w:val="pl-PL"/>
        </w:rPr>
        <w:tab/>
      </w:r>
      <w:r>
        <w:rPr>
          <w:b/>
          <w:sz w:val="28"/>
          <w:lang w:val="pl-PL"/>
        </w:rPr>
        <w:tab/>
      </w:r>
      <w:r>
        <w:rPr>
          <w:b/>
          <w:sz w:val="28"/>
          <w:lang w:val="pl-PL"/>
        </w:rPr>
        <w:tab/>
      </w:r>
      <w:r>
        <w:rPr>
          <w:b/>
          <w:sz w:val="28"/>
          <w:lang w:val="pl-PL"/>
        </w:rPr>
        <w:tab/>
      </w:r>
      <w:r>
        <w:rPr>
          <w:b/>
          <w:sz w:val="28"/>
          <w:lang w:val="pl-PL"/>
        </w:rPr>
        <w:tab/>
        <w:t>Obrazac 20.</w:t>
      </w:r>
    </w:p>
    <w:p w:rsidRDefault="00A97313" w:rsidR="00A97313">
      <w:pPr>
        <w:pStyle w:val="Standard"/>
        <w:jc w:val="center"/>
        <w:rPr>
          <w:b/>
          <w:sz w:val="28"/>
        </w:rPr>
      </w:pPr>
    </w:p>
    <w:p w:rsidRDefault="00ED3DFD" w:rsidR="00A97313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IZVJEŠĆE STEČAJNOGA UPRAVITELJA O TIJEKU STEČAJNOGA POSTUPKA I STANJU STEČAJNE MASE</w:t>
      </w:r>
    </w:p>
    <w:p w:rsidRDefault="00A97313" w:rsidR="00A97313">
      <w:pPr>
        <w:pStyle w:val="Standard"/>
        <w:jc w:val="center"/>
        <w:rPr>
          <w:b/>
          <w:sz w:val="26"/>
          <w:szCs w:val="26"/>
        </w:rPr>
      </w:pPr>
    </w:p>
    <w:p w:rsidRDefault="00ED3DFD" w:rsidR="00A97313">
      <w:pPr>
        <w:pStyle w:val="Standard"/>
        <w:jc w:val="both"/>
      </w:pPr>
      <w:r>
        <w:rPr>
          <w:b/>
          <w:sz w:val="26"/>
          <w:szCs w:val="26"/>
          <w:lang w:val="pl-PL"/>
        </w:rPr>
        <w:t>Nadle</w:t>
      </w:r>
      <w:r>
        <w:rPr>
          <w:b/>
          <w:sz w:val="26"/>
          <w:szCs w:val="26"/>
        </w:rPr>
        <w:t>ž</w:t>
      </w:r>
      <w:r>
        <w:rPr>
          <w:b/>
          <w:sz w:val="26"/>
          <w:szCs w:val="26"/>
          <w:lang w:val="pl-PL"/>
        </w:rPr>
        <w:t>ni</w:t>
      </w:r>
      <w:r>
        <w:rPr>
          <w:b/>
          <w:sz w:val="26"/>
          <w:szCs w:val="26"/>
        </w:rPr>
        <w:t xml:space="preserve"> sud: T</w:t>
      </w:r>
      <w:r>
        <w:rPr>
          <w:b/>
          <w:sz w:val="26"/>
          <w:szCs w:val="26"/>
          <w:lang w:val="pl-PL"/>
        </w:rPr>
        <w:t>rgova</w:t>
      </w:r>
      <w:r>
        <w:rPr>
          <w:b/>
          <w:sz w:val="26"/>
          <w:szCs w:val="26"/>
        </w:rPr>
        <w:t>č</w:t>
      </w:r>
      <w:r>
        <w:rPr>
          <w:b/>
          <w:sz w:val="26"/>
          <w:szCs w:val="26"/>
          <w:lang w:val="pl-PL"/>
        </w:rPr>
        <w:t>ki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pl-PL"/>
        </w:rPr>
        <w:t>sud</w:t>
      </w:r>
      <w:r>
        <w:rPr>
          <w:b/>
          <w:sz w:val="26"/>
          <w:szCs w:val="26"/>
        </w:rPr>
        <w:t xml:space="preserve"> u Varaždinu</w:t>
      </w:r>
    </w:p>
    <w:p w:rsidRDefault="00ED3DFD" w:rsidR="00A97313">
      <w:pPr>
        <w:pStyle w:val="Standard"/>
        <w:jc w:val="both"/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>Poslovni broj spisa St-88/13</w:t>
      </w:r>
    </w:p>
    <w:p w:rsidRDefault="00ED3DFD" w:rsidR="00A97313">
      <w:pPr>
        <w:pStyle w:val="Standard"/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>Dužnik: BETEX d.o.o., OIB: 49614188237, Braće Radića 48, 40319 Belica</w:t>
      </w:r>
    </w:p>
    <w:p w:rsidRDefault="00A97313" w:rsidR="00A97313">
      <w:pPr>
        <w:pStyle w:val="Standard"/>
        <w:rPr>
          <w:b/>
          <w:sz w:val="26"/>
          <w:szCs w:val="26"/>
          <w:lang w:val="pl-PL"/>
        </w:rPr>
      </w:pPr>
    </w:p>
    <w:p w:rsidRDefault="00ED3DFD" w:rsidR="00A97313">
      <w:pPr>
        <w:pStyle w:val="Standard"/>
      </w:pPr>
      <w:r>
        <w:rPr>
          <w:b/>
          <w:sz w:val="26"/>
          <w:szCs w:val="26"/>
          <w:lang w:val="pl-PL"/>
        </w:rPr>
        <w:t>I.  TIJEK STEČAJNOGA POSTUPKA U RAZDOBLJU OD 09.05.2013. DO 30.11.2017.</w:t>
      </w:r>
    </w:p>
    <w:p w:rsidRDefault="00A97313" w:rsidR="00A9731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ED3DFD" w:rsidR="00A97313">
      <w:pPr>
        <w:pStyle w:val="Standard"/>
        <w:spacing w:lineRule="auto" w:line="288"/>
        <w:rPr>
          <w:rFonts w:cs="Tahoma" w:hAnsi="Tahoma" w:ascii="Tahoma"/>
          <w:b/>
          <w:i/>
        </w:rPr>
      </w:pPr>
      <w:r>
        <w:rPr>
          <w:rFonts w:cs="Tahoma" w:hAnsi="Tahoma" w:ascii="Tahoma"/>
          <w:b/>
          <w:i/>
        </w:rPr>
        <w:t>1. Poduzete radnje stečajnog upravitelja</w:t>
      </w:r>
    </w:p>
    <w:p w:rsidRDefault="00A97313" w:rsidR="00A9731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ED3DFD" w:rsidR="00A97313">
      <w:pPr>
        <w:pStyle w:val="Standard"/>
        <w:spacing w:lineRule="auto" w:line="288"/>
        <w:jc w:val="both"/>
      </w:pPr>
      <w:r>
        <w:rPr>
          <w:rFonts w:cs="Tahoma" w:hAnsi="Tahoma" w:ascii="Tahoma"/>
          <w:lang w:val="pl-PL"/>
        </w:rPr>
        <w:t xml:space="preserve">U dosadašnjem tijeku stečajnog postupka prodane su nekretnine stečajnog dužnika u ovršnom postupku i na javnim dražbama u ukupnom iznosu od </w:t>
      </w:r>
      <w:bookmarkStart w:name="_Hlk493841259" w:id="1"/>
      <w:r>
        <w:rPr>
          <w:rFonts w:cs="Tahoma" w:hAnsi="Tahoma" w:ascii="Tahoma"/>
          <w:b/>
          <w:lang w:val="pl-PL"/>
        </w:rPr>
        <w:t>39.157.228,14 kn.</w:t>
      </w:r>
      <w:r>
        <w:rPr>
          <w:rFonts w:cs="Tahoma" w:hAnsi="Tahoma" w:ascii="Tahoma"/>
          <w:lang w:val="pl-PL"/>
        </w:rPr>
        <w:t xml:space="preserve"> </w:t>
      </w:r>
      <w:bookmarkEnd w:id="1"/>
      <w:r>
        <w:rPr>
          <w:rFonts w:cs="Tahoma" w:hAnsi="Tahoma" w:ascii="Tahoma"/>
          <w:lang w:val="pl-PL"/>
        </w:rPr>
        <w:t>Održano je ukupno 18 javnih dražbi za prodaju nekretnina stečajnog dužnika.</w:t>
      </w:r>
    </w:p>
    <w:p w:rsidRDefault="00A97313" w:rsidR="00A97313">
      <w:pPr>
        <w:pStyle w:val="Standard"/>
        <w:spacing w:lineRule="auto" w:line="288"/>
        <w:jc w:val="both"/>
        <w:rPr>
          <w:rFonts w:cs="Tahoma" w:hAnsi="Tahoma" w:ascii="Tahoma"/>
          <w:b/>
          <w:lang w:val="pl-PL"/>
        </w:rPr>
      </w:pPr>
    </w:p>
    <w:p w:rsidRDefault="00ED3DFD" w:rsidR="00A97313">
      <w:pPr>
        <w:pStyle w:val="Standard"/>
        <w:spacing w:lineRule="auto" w:line="288"/>
        <w:jc w:val="both"/>
      </w:pPr>
      <w:r>
        <w:rPr>
          <w:rFonts w:cs="Tahoma" w:hAnsi="Tahoma" w:ascii="Tahoma"/>
          <w:lang w:val="pl-PL"/>
        </w:rPr>
        <w:t>- u ovršnom postupku prodane su dvije nekretnine za ukupan iznos od 22.841.057,25 kn i to nekretnina  u Koprivnici i nekretnina Čakovec-Jug</w:t>
      </w:r>
    </w:p>
    <w:p w:rsidRDefault="00ED3DFD" w:rsidR="00A97313">
      <w:pPr>
        <w:pStyle w:val="Standard"/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putem javnih dražbi u stečajnom postupku prodane su nekretnine u ukupnom iznosu od  16.316.170,89 kn</w:t>
      </w:r>
    </w:p>
    <w:p w:rsidRDefault="00ED3DFD" w:rsidR="00A97313">
      <w:pPr>
        <w:pStyle w:val="Standard"/>
        <w:spacing w:lineRule="auto" w:line="288"/>
        <w:jc w:val="both"/>
      </w:pPr>
      <w:r>
        <w:rPr>
          <w:rFonts w:cs="Tahoma" w:hAnsi="Tahoma" w:ascii="Tahoma"/>
        </w:rPr>
        <w:t xml:space="preserve">- prodane su sve pokretnine i zaliha robe kontinuirano preko oglasa najprije putem javnih dražbi a nakon toga i neposrednom pogodbom u ukupnom iznosu od </w:t>
      </w:r>
      <w:bookmarkStart w:name="_Hlk493841328" w:id="2"/>
      <w:r>
        <w:rPr>
          <w:rFonts w:cs="Tahoma" w:hAnsi="Tahoma" w:ascii="Tahoma"/>
          <w:b/>
        </w:rPr>
        <w:t xml:space="preserve">2.568.846,21 </w:t>
      </w:r>
      <w:bookmarkEnd w:id="2"/>
      <w:r>
        <w:rPr>
          <w:rFonts w:cs="Tahoma" w:hAnsi="Tahoma" w:ascii="Tahoma"/>
          <w:b/>
        </w:rPr>
        <w:t>kn</w:t>
      </w:r>
      <w:r>
        <w:rPr>
          <w:rFonts w:cs="Tahoma" w:hAnsi="Tahoma" w:ascii="Tahoma"/>
        </w:rPr>
        <w:t xml:space="preserve"> i to:</w:t>
      </w:r>
    </w:p>
    <w:p w:rsidRDefault="00ED3DFD" w:rsidR="00A97313">
      <w:pPr>
        <w:pStyle w:val="Standarduser"/>
        <w:spacing w:lineRule="auto" w:line="288"/>
        <w:ind w:left="36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1.- pokretnine i vozila</w:t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  <w:t xml:space="preserve">   1.582.277,12 kn</w:t>
      </w:r>
    </w:p>
    <w:p w:rsidRDefault="00ED3DFD" w:rsidR="00A97313">
      <w:pPr>
        <w:pStyle w:val="Standarduser"/>
        <w:spacing w:lineRule="auto" w:line="288"/>
        <w:ind w:left="36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2.- gotova roba (HTZ oprema i roba iz prodavaonica)       986.569,09 kn</w:t>
      </w:r>
    </w:p>
    <w:p w:rsidRDefault="00ED3DFD" w:rsidR="00A97313">
      <w:pPr>
        <w:widowControl/>
        <w:spacing w:lineRule="auto" w:line="288" w:after="0"/>
        <w:jc w:val="both"/>
        <w:textAlignment w:val="auto"/>
      </w:pPr>
      <w:r>
        <w:rPr>
          <w:rFonts w:cs="Tahoma" w:hAnsi="Tahoma" w:ascii="Tahoma"/>
          <w:lang w:val="pl-PL"/>
        </w:rPr>
        <w:t xml:space="preserve">- naplaćena su </w:t>
      </w:r>
      <w:bookmarkStart w:name="_Hlk493841368" w:id="3"/>
      <w:r>
        <w:rPr>
          <w:rFonts w:cs="Tahoma" w:hAnsi="Tahoma" w:ascii="Tahoma"/>
          <w:lang w:val="pl-PL"/>
        </w:rPr>
        <w:t xml:space="preserve">potraživanja od kupaca prije stečaja (dužnikovi dužnici) u iznosu od </w:t>
      </w:r>
      <w:r>
        <w:rPr>
          <w:rFonts w:cs="Tahoma" w:hAnsi="Tahoma" w:ascii="Tahoma"/>
          <w:b/>
          <w:lang w:val="pl-PL"/>
        </w:rPr>
        <w:t>3.642.924,71 kn</w:t>
      </w:r>
      <w:r>
        <w:rPr>
          <w:rFonts w:cs="Tahoma" w:hAnsi="Tahoma" w:ascii="Tahoma"/>
          <w:lang w:val="pl-PL"/>
        </w:rPr>
        <w:t>, od čega je od dužnika B.TEX d.o.o. naplaćen iznos od 3.416.166,47 kn,</w:t>
      </w:r>
      <w:r>
        <w:rPr>
          <w:rFonts w:cs="Tahoma" w:hAnsi="Tahoma" w:ascii="Tahoma"/>
        </w:rPr>
        <w:t xml:space="preserve"> </w:t>
      </w:r>
      <w:r>
        <w:rPr>
          <w:rFonts w:cs="Tahoma" w:hAnsi="Tahoma" w:ascii="Tahoma"/>
          <w:lang w:val="pl-PL"/>
        </w:rPr>
        <w:t>iznos od 61.369,66 odnosi se na potraživanja od ostalih kupaca i potraživanja od pokrenutih ovrha u iznosu od 165.388,58 kn</w:t>
      </w:r>
    </w:p>
    <w:bookmarkEnd w:id="3"/>
    <w:p w:rsidRDefault="00A97313" w:rsidR="00A97313">
      <w:pPr>
        <w:widowControl/>
        <w:spacing w:lineRule="auto" w:line="288" w:after="0"/>
        <w:jc w:val="both"/>
        <w:textAlignment w:val="auto"/>
        <w:rPr>
          <w:rFonts w:cs="Tahoma" w:hAnsi="Tahoma" w:ascii="Tahoma"/>
          <w:lang w:val="pl-PL"/>
        </w:rPr>
      </w:pPr>
    </w:p>
    <w:p w:rsidRDefault="00ED3DFD" w:rsidR="00A97313">
      <w:pPr>
        <w:widowControl/>
        <w:spacing w:lineRule="auto" w:line="288" w:after="0"/>
        <w:jc w:val="both"/>
        <w:textAlignment w:val="auto"/>
        <w:rPr>
          <w:rFonts w:cs="Tahoma" w:eastAsia="Times New Roman" w:hAnsi="Tahoma" w:ascii="Tahoma"/>
          <w:b/>
          <w:i/>
          <w:kern w:val="0"/>
          <w:lang w:bidi="ar-SA" w:eastAsia="hr-HR"/>
        </w:rPr>
      </w:pPr>
      <w:r>
        <w:rPr>
          <w:rFonts w:cs="Tahoma" w:eastAsia="Times New Roman" w:hAnsi="Tahoma" w:ascii="Tahoma"/>
          <w:b/>
          <w:i/>
          <w:kern w:val="0"/>
          <w:lang w:bidi="ar-SA" w:eastAsia="hr-HR"/>
        </w:rPr>
        <w:lastRenderedPageBreak/>
        <w:t>2. Namirene obveza  stečajnog dužnika</w:t>
      </w:r>
    </w:p>
    <w:p w:rsidRDefault="00ED3DFD" w:rsidR="00A97313">
      <w:pPr>
        <w:pStyle w:val="Standard"/>
        <w:spacing w:lineRule="auto" w:line="288"/>
        <w:rPr>
          <w:lang w:val="pl-PL"/>
        </w:rPr>
      </w:pPr>
      <w:r>
        <w:rPr>
          <w:lang w:val="pl-PL"/>
        </w:rPr>
        <w:t xml:space="preserve"> </w:t>
      </w:r>
    </w:p>
    <w:p w:rsidRDefault="00ED3DFD" w:rsidR="00A97313">
      <w:pPr>
        <w:pStyle w:val="Standard"/>
        <w:spacing w:lineRule="auto" w:line="288"/>
      </w:pPr>
      <w:r>
        <w:rPr>
          <w:rFonts w:cs="Tahoma" w:hAnsi="Tahoma" w:ascii="Tahoma"/>
          <w:lang w:val="pl-PL"/>
        </w:rPr>
        <w:t xml:space="preserve">Tijekom stečajnog postupka namireni su stečajni vjerovnici  u iznosu </w:t>
      </w:r>
      <w:r>
        <w:rPr>
          <w:rFonts w:cs="Tahoma" w:hAnsi="Tahoma" w:ascii="Tahoma"/>
          <w:b/>
          <w:lang w:val="pl-PL"/>
        </w:rPr>
        <w:t>44.757.295,47 kn</w:t>
      </w:r>
      <w:r>
        <w:rPr>
          <w:rFonts w:cs="Tahoma" w:hAnsi="Tahoma" w:ascii="Tahoma"/>
          <w:lang w:val="pl-PL"/>
        </w:rPr>
        <w:t xml:space="preserve"> i to: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u w:val="single"/>
          <w:lang w:val="pl-PL"/>
        </w:rPr>
      </w:pPr>
      <w:r>
        <w:rPr>
          <w:rFonts w:cs="Tahoma" w:hAnsi="Tahoma" w:ascii="Tahoma"/>
          <w:u w:val="single"/>
          <w:lang w:val="pl-PL"/>
        </w:rPr>
        <w:t>I Viši isplatni red (I VIR)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I. djelomičnom diobom 15,27% priznatih tražbina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II. djelomičnom diobom 20% priznatih tražbina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III. djelomičnom diobom 15% priznatih tražbina vjerovnika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IV. djelomičnom diobom 9,73 %priznatih tražbina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V. djelomičnom diobom 8,00% priznatih tražbina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Svi navedeni vjerovnici izjednačeni su na 68% isplate svojih tražbina a namireni su :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  Radnici u iznosu od 1.407.144,16 kn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 MF Porezna uprava Čakovec u iznosu od 6.681.389,88 kn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 Agencija za radnička potraživanja u iznosu od 386.373,50 kn</w:t>
      </w:r>
    </w:p>
    <w:p w:rsidRDefault="00A97313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</w:p>
    <w:p w:rsidRDefault="00ED3DFD" w:rsidR="00A97313">
      <w:pPr>
        <w:pStyle w:val="Standard"/>
        <w:spacing w:lineRule="auto" w:line="288"/>
      </w:pPr>
      <w:r>
        <w:rPr>
          <w:rFonts w:cs="Tahoma" w:hAnsi="Tahoma" w:ascii="Tahoma"/>
          <w:lang w:val="pl-PL"/>
        </w:rPr>
        <w:t xml:space="preserve"> </w:t>
      </w:r>
      <w:r>
        <w:rPr>
          <w:rFonts w:cs="Tahoma" w:hAnsi="Tahoma" w:ascii="Tahoma"/>
          <w:u w:val="single"/>
          <w:lang w:val="pl-PL"/>
        </w:rPr>
        <w:t>Razlučni vjerovnici</w:t>
      </w:r>
      <w:r>
        <w:rPr>
          <w:rFonts w:cs="Tahoma" w:hAnsi="Tahoma" w:ascii="Tahoma"/>
          <w:lang w:val="pl-PL"/>
        </w:rPr>
        <w:t>: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 razlučni vjerovnik PODRAVSKA BANKA d.d. Koprivnica u iznosu od  21.492.232,41 kn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 razlučni vjerovnik VINDIJA d.d. Varaždin u iznosu od 407.377,44 kn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 razlučni vjerovnik PRIVREDNA BANKA d.d. u iznosu od 4.856.781,44 kn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razlučni vjerovnik Hypo-Alpe -Adria bank d.d. u iznosu od 8.841.327,14 kn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razlučni vjerovnik MF Porezna uprava Čakovec u iznosu od  684.669,50 kn</w:t>
      </w:r>
    </w:p>
    <w:p w:rsidRDefault="00A97313" w:rsidR="00A97313">
      <w:pPr>
        <w:pStyle w:val="Standard"/>
        <w:spacing w:lineRule="auto" w:line="288"/>
        <w:rPr>
          <w:rFonts w:cs="Tahoma" w:hAnsi="Tahoma" w:ascii="Tahoma"/>
          <w:b/>
          <w:i/>
          <w:lang w:val="pl-PL"/>
        </w:rPr>
      </w:pPr>
    </w:p>
    <w:p w:rsidRDefault="00ED3DFD" w:rsidR="00A97313">
      <w:pPr>
        <w:widowControl/>
        <w:spacing w:lineRule="auto" w:line="288" w:after="0"/>
        <w:jc w:val="both"/>
        <w:textAlignment w:val="auto"/>
        <w:rPr>
          <w:rFonts w:cs="Tahoma" w:eastAsia="Times New Roman" w:hAnsi="Tahoma" w:ascii="Tahoma"/>
          <w:b/>
          <w:i/>
          <w:kern w:val="0"/>
          <w:lang w:bidi="ar-SA" w:eastAsia="hr-HR"/>
        </w:rPr>
      </w:pPr>
      <w:r>
        <w:rPr>
          <w:rFonts w:cs="Tahoma" w:eastAsia="Times New Roman" w:hAnsi="Tahoma" w:ascii="Tahoma"/>
          <w:b/>
          <w:i/>
          <w:kern w:val="0"/>
          <w:lang w:bidi="ar-SA" w:eastAsia="hr-HR"/>
        </w:rPr>
        <w:t>3. Imovina stečajnog dužnika na dan izvješća 30.11.2017.</w:t>
      </w:r>
    </w:p>
    <w:p w:rsidRDefault="00A97313" w:rsidR="00A97313">
      <w:pPr>
        <w:widowControl/>
        <w:spacing w:lineRule="auto" w:line="288" w:after="0"/>
        <w:jc w:val="both"/>
        <w:textAlignment w:val="auto"/>
        <w:rPr>
          <w:rFonts w:cs="Tahoma" w:eastAsia="Times New Roman" w:hAnsi="Tahoma" w:ascii="Tahoma"/>
          <w:b/>
          <w:i/>
          <w:kern w:val="0"/>
          <w:lang w:bidi="ar-SA" w:eastAsia="hr-HR"/>
        </w:rPr>
      </w:pP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Na dan izrade izvješća knjigovodstveno je evidentirana imovina u iznosu od 1.820.348,44 kn :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potraživanja od Couture Confection d.o.o. Zagreb u iznosu od 225.861,90 kn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- novačanih sredstava na računu u iznosu od 1.594.486,54 kn  </w:t>
      </w:r>
    </w:p>
    <w:p w:rsidRDefault="00ED3DFD" w:rsidR="00A97313">
      <w:pPr>
        <w:pStyle w:val="Standard"/>
        <w:spacing w:lineRule="auto" w:line="288" w:after="0"/>
        <w:jc w:val="both"/>
        <w:rPr>
          <w:rFonts w:cs="Tahoma" w:hAnsi="Tahoma" w:ascii="Tahoma"/>
          <w:b/>
          <w:i/>
          <w:lang w:val="pl-PL"/>
        </w:rPr>
      </w:pPr>
      <w:r>
        <w:rPr>
          <w:rFonts w:cs="Tahoma" w:hAnsi="Tahoma" w:ascii="Tahoma"/>
          <w:b/>
          <w:i/>
          <w:lang w:val="pl-PL"/>
        </w:rPr>
        <w:lastRenderedPageBreak/>
        <w:t>Priljevi i odljevi na računu stečajnog dužnika u razdoblju od 09.05.2013.-30.11.2017.</w:t>
      </w:r>
    </w:p>
    <w:p w:rsidRDefault="00A97313" w:rsidR="00A97313">
      <w:pPr>
        <w:pStyle w:val="Standard"/>
        <w:spacing w:lineRule="auto" w:line="288" w:after="0"/>
        <w:jc w:val="both"/>
        <w:rPr>
          <w:rFonts w:cs="Tahoma" w:hAnsi="Tahoma" w:ascii="Tahoma"/>
          <w:b/>
          <w:u w:val="single"/>
          <w:lang w:val="pl-PL"/>
        </w:rPr>
      </w:pPr>
    </w:p>
    <w:p w:rsidRDefault="00ED3DFD" w:rsidR="00A97313">
      <w:pPr>
        <w:pStyle w:val="Standard"/>
        <w:spacing w:lineRule="auto" w:line="288" w:after="0"/>
        <w:jc w:val="both"/>
      </w:pPr>
      <w:r>
        <w:rPr>
          <w:rFonts w:cs="Tahoma" w:hAnsi="Tahoma" w:ascii="Tahoma"/>
        </w:rPr>
        <w:t>Od dana otvaranja stečajnog postupka 09.05.2013. do 30.11.2017. godine ostvareni su priljevi novčanih sredstva na račun stečajnog dužnika u iznosu od 61.873.106,25</w:t>
      </w:r>
      <w:r>
        <w:rPr>
          <w:rFonts w:cs="Tahoma" w:hAnsi="Tahoma" w:ascii="Tahoma"/>
          <w:color w:val="FF0000"/>
        </w:rPr>
        <w:t xml:space="preserve"> </w:t>
      </w:r>
      <w:r>
        <w:rPr>
          <w:rFonts w:cs="Tahoma" w:hAnsi="Tahoma" w:ascii="Tahoma"/>
        </w:rPr>
        <w:t>kn i o</w:t>
      </w:r>
      <w:r>
        <w:rPr>
          <w:rFonts w:cs="Tahoma" w:hAnsi="Tahoma" w:ascii="Tahoma"/>
        </w:rPr>
        <w:t>d</w:t>
      </w:r>
      <w:r>
        <w:rPr>
          <w:rFonts w:cs="Tahoma" w:hAnsi="Tahoma" w:ascii="Tahoma"/>
        </w:rPr>
        <w:t>ljevi novčanih sredstva s računa u iznosu od 60.278.619,71 kn što znači da je na dan 30.11.2017. na žiro računu stečajnog dužnika iznos od 1.594.486,54 kn.</w:t>
      </w:r>
    </w:p>
    <w:p w:rsidRDefault="00ED3DFD" w:rsidR="00A97313">
      <w:pPr>
        <w:pStyle w:val="Standard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nastavku izlaže se struktura ostvarenih priljeva i odljeva u tabelama 1. i. 2.</w:t>
      </w:r>
    </w:p>
    <w:p w:rsidRDefault="00ED3DFD" w:rsidR="00A97313">
      <w:pPr>
        <w:pStyle w:val="Standard"/>
        <w:spacing w:lineRule="auto" w:line="288"/>
        <w:jc w:val="both"/>
        <w:rPr>
          <w:i/>
        </w:rPr>
      </w:pPr>
      <w:r>
        <w:rPr>
          <w:i/>
        </w:rPr>
        <w:t xml:space="preserve">  Tabela 1.</w:t>
      </w:r>
    </w:p>
    <w:tbl>
      <w:tblPr>
        <w:tblW w:type="dxa" w:w="9351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42"/>
        <w:gridCol w:w="3109"/>
      </w:tblGrid>
      <w:tr w:rsidR="00A97313">
        <w:trPr>
          <w:jc w:val="center"/>
        </w:trPr>
        <w:tc>
          <w:tcPr>
            <w:tcW w:type="dxa" w:w="6242"/>
            <w:tcBorders>
              <w:top w:space="0" w:sz="4" w:color="00000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UKUPNI PRILJEVI</w:t>
            </w:r>
          </w:p>
        </w:tc>
        <w:tc>
          <w:tcPr>
            <w:tcW w:type="dxa" w:w="3109"/>
            <w:tcBorders>
              <w:top w:space="0" w:sz="4" w:color="00000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E0E0E0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IZNOS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Priljevi od potraživanja  kupaca prije stečaja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3.477.536,13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Priljevi od zakupa prostora i najma pokretnina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8.337.988,80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Priljevi od kupaca u stečaju-zaliha robe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986.569,09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Priljevi od prodaje pokretnina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1.582.277,12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Iskazani PDV  (pokretnine, robu i usluge)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2.681.115,12</w:t>
            </w:r>
          </w:p>
        </w:tc>
      </w:tr>
      <w:tr w:rsidR="00A97313">
        <w:trPr>
          <w:trHeight w:val="550"/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Priljevi od prodaje nekretnine i zemljišta, oranica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39.157.228,14</w:t>
            </w:r>
          </w:p>
        </w:tc>
      </w:tr>
      <w:tr w:rsidR="00A97313">
        <w:trPr>
          <w:trHeight w:val="802"/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 xml:space="preserve">Iskazani PDV za nekretnine (TC Koprivnica, TC </w:t>
            </w:r>
            <w:proofErr w:type="spellStart"/>
            <w:r>
              <w:t>Betex</w:t>
            </w:r>
            <w:proofErr w:type="spellEnd"/>
            <w:r>
              <w:t xml:space="preserve"> jug, nakon 1.1.2015. više se ne obračunava PDV)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4.455.662,22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Priljevi od ovrha i troškova po ovrsi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167.748,16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Priljevi od kamata banke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9.902,67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 od naplata štete uništene imovine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ind w:left="360"/>
              <w:jc w:val="right"/>
            </w:pPr>
            <w:r>
              <w:t>280,00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Uplata od Agencije za radnička potraživanja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568.196,33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Jamčevine za zakup prostora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3.456,00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 od otpadnog željeza i papira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87.759,50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 od povrata bolovanja za radnika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3.466,52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Priljev od jamčevine BINEKO d.o.o.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348.166,84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Povrat više uplaćenih sredstva za NN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right"/>
            </w:pPr>
            <w:r>
              <w:t>1.231,00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6" w:color="00008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</w:pPr>
            <w:r>
              <w:t>Povrat PDV-a u stečaju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ind w:left="360"/>
              <w:jc w:val="right"/>
            </w:pPr>
            <w:r>
              <w:t>4.522,61</w:t>
            </w:r>
          </w:p>
        </w:tc>
      </w:tr>
      <w:tr w:rsidR="00A97313">
        <w:trPr>
          <w:jc w:val="center"/>
        </w:trPr>
        <w:tc>
          <w:tcPr>
            <w:tcW w:type="dxa" w:w="6242"/>
            <w:tcBorders>
              <w:top w:space="0" w:sz="6" w:color="000080" w:val="single"/>
              <w:left w:space="0" w:sz="4" w:color="000000" w:val="single"/>
              <w:bottom w:space="0" w:sz="4" w:color="000000" w:val="single"/>
              <w:right w:space="0" w:sz="6" w:color="00008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jc w:val="both"/>
              <w:rPr>
                <w:b/>
              </w:rPr>
            </w:pPr>
            <w:r>
              <w:rPr>
                <w:b/>
              </w:rPr>
              <w:lastRenderedPageBreak/>
              <w:t>UKUPNO PRILJEVI NA RAČUN</w:t>
            </w:r>
          </w:p>
        </w:tc>
        <w:tc>
          <w:tcPr>
            <w:tcW w:type="dxa" w:w="3109"/>
            <w:tcBorders>
              <w:top w:space="0" w:sz="6" w:color="000080" w:val="single"/>
              <w:left w:space="0" w:sz="6" w:color="00008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numPr>
                <w:ilvl w:val="0"/>
                <w:numId w:val="4"/>
              </w:numPr>
              <w:spacing w:lineRule="auto" w:line="288"/>
              <w:ind w:firstLine="0" w:right="-25" w:left="0"/>
              <w:jc w:val="right"/>
            </w:pPr>
            <w:r>
              <w:rPr>
                <w:b/>
              </w:rPr>
              <w:t>61.873.106,25</w:t>
            </w:r>
          </w:p>
        </w:tc>
      </w:tr>
    </w:tbl>
    <w:p w:rsidRDefault="00A97313" w:rsidR="00A97313">
      <w:pPr>
        <w:pStyle w:val="Standard"/>
        <w:spacing w:lineRule="auto" w:line="288"/>
        <w:jc w:val="both"/>
        <w:rPr>
          <w:i/>
        </w:rPr>
      </w:pPr>
    </w:p>
    <w:p w:rsidRDefault="00ED3DFD" w:rsidR="00A97313">
      <w:pPr>
        <w:pStyle w:val="Standard"/>
        <w:spacing w:lineRule="auto" w:line="288"/>
        <w:jc w:val="both"/>
        <w:rPr>
          <w:i/>
        </w:rPr>
      </w:pPr>
      <w:r>
        <w:rPr>
          <w:i/>
        </w:rPr>
        <w:t>Tabela 2.</w:t>
      </w:r>
    </w:p>
    <w:tbl>
      <w:tblPr>
        <w:tblW w:type="dxa" w:w="9295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477"/>
        <w:gridCol w:w="2818"/>
      </w:tblGrid>
      <w:tr w:rsidR="00A97313">
        <w:trPr>
          <w:jc w:val="center"/>
        </w:trPr>
        <w:tc>
          <w:tcPr>
            <w:tcW w:type="dxa" w:w="6477"/>
            <w:tcBorders>
              <w:top w:space="0" w:sz="4" w:color="00000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center"/>
              <w:rPr>
                <w:b/>
              </w:rPr>
            </w:pPr>
            <w:r>
              <w:rPr>
                <w:b/>
              </w:rPr>
              <w:t>UKUPNI ODLJEVI</w:t>
            </w:r>
          </w:p>
        </w:tc>
        <w:tc>
          <w:tcPr>
            <w:tcW w:type="dxa" w:w="2818"/>
            <w:tcBorders>
              <w:top w:space="0" w:sz="4" w:color="00000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center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R="00A97313">
        <w:trPr>
          <w:trHeight w:val="740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ind w:right="-238"/>
            </w:pPr>
            <w:r>
              <w:t>Plaće radnika u stečajnom postupku (otkazni rok i ugovori  za 3 radnika, ugovor o djelu)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1.027.292,38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Naknade za prijevoz na posao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231.893,65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Porezi i doprinosi za plaće radnika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736.659,27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Odbora vjerovnika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40.455,25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otpremnina radnika u stečaju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34.114,39</w:t>
            </w:r>
          </w:p>
        </w:tc>
      </w:tr>
      <w:tr w:rsidR="00A97313">
        <w:trPr>
          <w:trHeight w:val="940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>Troškovi uredskog materijala, održavanja nekretnina i pokretn</w:t>
            </w:r>
            <w:r>
              <w:t>i</w:t>
            </w:r>
            <w:r>
              <w:t xml:space="preserve">na (košnja trave,  stambena pričuva, odvoz smeća, servis dizala, održavanja sustava tehničke zaštite, trošak benzina)  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517.468,02</w:t>
            </w:r>
          </w:p>
        </w:tc>
      </w:tr>
      <w:tr w:rsidR="00A97313">
        <w:trPr>
          <w:trHeight w:val="478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električne energije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3.842.534,71</w:t>
            </w:r>
          </w:p>
        </w:tc>
      </w:tr>
      <w:tr w:rsidR="00A97313">
        <w:trPr>
          <w:trHeight w:val="313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312"/>
              <w:jc w:val="both"/>
            </w:pPr>
            <w:r>
              <w:t>Troškovi plina, vode, komunalna naknade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312"/>
              <w:jc w:val="right"/>
            </w:pPr>
            <w:r>
              <w:t>1.453.358,55</w:t>
            </w:r>
          </w:p>
        </w:tc>
      </w:tr>
      <w:tr w:rsidR="00A97313">
        <w:trPr>
          <w:trHeight w:val="449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 xml:space="preserve">Troškovi telefona, </w:t>
            </w:r>
            <w:proofErr w:type="spellStart"/>
            <w:r>
              <w:t>internet</w:t>
            </w:r>
            <w:proofErr w:type="spellEnd"/>
            <w:r>
              <w:t xml:space="preserve"> usluga, poštarine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180.405,24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zbrinjavanja otpadnih tvari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25.774,38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zakupa prostora i režija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22.589,50</w:t>
            </w:r>
          </w:p>
        </w:tc>
      </w:tr>
      <w:tr w:rsidR="00A97313">
        <w:trPr>
          <w:trHeight w:val="724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odvjetničkih usluga, javnog bilježnika, sudske pristo</w:t>
            </w:r>
            <w:r>
              <w:t>j</w:t>
            </w:r>
            <w:r>
              <w:t>be, takse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166.048,90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izračuna i izrade potvrde radničkih potraživanja i  utvrđivanja tražbina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62.154,55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Troškovi izrade elaborata i procjene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250.316,25</w:t>
            </w:r>
          </w:p>
        </w:tc>
      </w:tr>
      <w:tr w:rsidR="00A97313">
        <w:trPr>
          <w:trHeight w:val="686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>Knjigovodstvene usluge, informatičke usluge, uredski i potrošni materijal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371.057,53</w:t>
            </w:r>
          </w:p>
          <w:p w:rsidRDefault="00A97313" w:rsidR="00A97313">
            <w:pPr>
              <w:pStyle w:val="Standard"/>
              <w:spacing w:lineRule="auto" w:line="288"/>
              <w:jc w:val="right"/>
            </w:pPr>
          </w:p>
        </w:tc>
      </w:tr>
      <w:tr w:rsidR="00A97313">
        <w:trPr>
          <w:trHeight w:val="319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>Nagrada stečajnom upravitelju-bruto iznos (čl. 170. SZ-a)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193.263,62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 xml:space="preserve">Troškovi objave oglasa  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152.737,61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 xml:space="preserve">Osiguranje od odgovornosti stečajnog upravitelja  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53.900,00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lastRenderedPageBreak/>
              <w:t>Osiguranje imovine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85.762,08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>Provizija za ostvareni promet B. TEX d.o.o.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23.499,69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>Bankovne usluge i FINA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10.457,71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>Porezi na tvrtku i motorna vozila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4.067,24</w:t>
            </w:r>
          </w:p>
        </w:tc>
      </w:tr>
      <w:tr w:rsidR="00A97313">
        <w:trPr>
          <w:trHeight w:val="354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</w:pPr>
            <w:r>
              <w:t>Plaćanje PDV-a u stečaju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6.035.513,72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rPr>
                <w:b/>
              </w:rPr>
            </w:pPr>
            <w:r>
              <w:rPr>
                <w:b/>
              </w:rPr>
              <w:t>1.UKUPNO ODLJEVI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rPr>
                <w:b/>
              </w:rPr>
              <w:t>15.521.324,24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Namirenje vjerovnika I višeg isplatnog reda/Agencija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568.196,33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Namirenje vjerovnika I višeg isplatnog reda/Dioba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7.906.711,31</w:t>
            </w:r>
          </w:p>
        </w:tc>
      </w:tr>
      <w:tr w:rsidR="00A97313">
        <w:trPr>
          <w:trHeight w:val="583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 xml:space="preserve">Namirenje </w:t>
            </w:r>
            <w:proofErr w:type="spellStart"/>
            <w:r>
              <w:t>razlučnog</w:t>
            </w:r>
            <w:proofErr w:type="spellEnd"/>
            <w:r>
              <w:t xml:space="preserve"> vjerovnika POBA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</w:pPr>
            <w:r>
              <w:t>21.492.232,41</w:t>
            </w:r>
          </w:p>
        </w:tc>
      </w:tr>
      <w:tr w:rsidR="00A97313">
        <w:trPr>
          <w:trHeight w:val="583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 xml:space="preserve">Namirenje </w:t>
            </w:r>
            <w:proofErr w:type="spellStart"/>
            <w:r>
              <w:t>razlučnog</w:t>
            </w:r>
            <w:proofErr w:type="spellEnd"/>
            <w:r>
              <w:t xml:space="preserve"> vjerovnika VINDIJA d.d.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tabs>
                <w:tab w:pos="1915" w:val="left"/>
              </w:tabs>
              <w:spacing w:lineRule="auto" w:line="288"/>
              <w:jc w:val="right"/>
            </w:pPr>
            <w:r>
              <w:t xml:space="preserve">                     407.377,44</w:t>
            </w:r>
          </w:p>
        </w:tc>
      </w:tr>
      <w:tr w:rsidR="00A97313">
        <w:trPr>
          <w:trHeight w:val="583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 xml:space="preserve">Namirenje </w:t>
            </w:r>
            <w:proofErr w:type="spellStart"/>
            <w:r>
              <w:t>razlučnog</w:t>
            </w:r>
            <w:proofErr w:type="spellEnd"/>
            <w:r>
              <w:t xml:space="preserve"> vjerovnika PRIVREDNA BANKA d.d.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tabs>
                <w:tab w:pos="1915" w:val="left"/>
              </w:tabs>
              <w:spacing w:lineRule="auto" w:line="288"/>
              <w:jc w:val="right"/>
            </w:pPr>
            <w:r>
              <w:t xml:space="preserve">                  4.856.781,44</w:t>
            </w:r>
          </w:p>
        </w:tc>
      </w:tr>
      <w:tr w:rsidR="00A97313">
        <w:trPr>
          <w:trHeight w:val="583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 xml:space="preserve">Namirenje </w:t>
            </w:r>
            <w:proofErr w:type="spellStart"/>
            <w:r>
              <w:t>razlučnog</w:t>
            </w:r>
            <w:proofErr w:type="spellEnd"/>
            <w:r>
              <w:t xml:space="preserve"> vjerovnika Hypo-Alpe-</w:t>
            </w:r>
            <w:proofErr w:type="spellStart"/>
            <w:r>
              <w:t>Adria</w:t>
            </w:r>
            <w:proofErr w:type="spellEnd"/>
            <w:r>
              <w:t xml:space="preserve"> </w:t>
            </w:r>
            <w:proofErr w:type="spellStart"/>
            <w:r>
              <w:t>bank</w:t>
            </w:r>
            <w:proofErr w:type="spellEnd"/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tabs>
                <w:tab w:pos="1915" w:val="left"/>
              </w:tabs>
              <w:spacing w:lineRule="auto" w:line="288"/>
              <w:jc w:val="right"/>
            </w:pPr>
            <w:r>
              <w:t xml:space="preserve">                 8.841.327,14</w:t>
            </w:r>
          </w:p>
        </w:tc>
      </w:tr>
      <w:tr w:rsidR="00A97313">
        <w:trPr>
          <w:trHeight w:val="583"/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</w:pPr>
            <w:r>
              <w:t>Namirenje MF Porezna uprava Čakovec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tabs>
                <w:tab w:pos="1915" w:val="left"/>
              </w:tabs>
              <w:spacing w:lineRule="auto" w:line="288"/>
              <w:jc w:val="right"/>
            </w:pPr>
            <w:r>
              <w:t xml:space="preserve">                    684.669,50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  <w:rPr>
                <w:b/>
              </w:rPr>
            </w:pPr>
            <w:r>
              <w:rPr>
                <w:b/>
              </w:rPr>
              <w:t>2. Odljev / namirenje vjerovnika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6" w:color="00008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tabs>
                <w:tab w:pos="1899" w:val="left"/>
              </w:tabs>
              <w:spacing w:lineRule="auto" w:line="288"/>
              <w:jc w:val="right"/>
              <w:rPr>
                <w:b/>
              </w:rPr>
            </w:pPr>
            <w:r>
              <w:rPr>
                <w:b/>
              </w:rPr>
              <w:t>44.757.295,47</w:t>
            </w:r>
          </w:p>
        </w:tc>
      </w:tr>
      <w:tr w:rsidR="00A97313">
        <w:trPr>
          <w:jc w:val="center"/>
        </w:trPr>
        <w:tc>
          <w:tcPr>
            <w:tcW w:type="dxa" w:w="6477"/>
            <w:tcBorders>
              <w:top w:space="0" w:sz="6" w:color="00008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D3DFD" w:rsidR="00A97313">
            <w:pPr>
              <w:pStyle w:val="Standard"/>
              <w:spacing w:lineRule="auto" w:line="288"/>
              <w:jc w:val="both"/>
              <w:rPr>
                <w:b/>
              </w:rPr>
            </w:pPr>
            <w:r>
              <w:rPr>
                <w:b/>
              </w:rPr>
              <w:t>UKUPNO ODLJEVI  SA RAČUNA ( r.br. 1+2 )</w:t>
            </w:r>
          </w:p>
        </w:tc>
        <w:tc>
          <w:tcPr>
            <w:tcW w:type="dxa" w:w="2818"/>
            <w:tcBorders>
              <w:top w:space="0" w:sz="6" w:color="00008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D3DFD" w:rsidR="00A97313">
            <w:pPr>
              <w:pStyle w:val="Standard"/>
              <w:spacing w:lineRule="auto" w:line="288"/>
              <w:jc w:val="right"/>
              <w:rPr>
                <w:b/>
              </w:rPr>
            </w:pPr>
            <w:r>
              <w:rPr>
                <w:b/>
              </w:rPr>
              <w:t>60.278.619,71</w:t>
            </w:r>
          </w:p>
        </w:tc>
      </w:tr>
    </w:tbl>
    <w:p w:rsidRDefault="00A97313" w:rsidR="00A97313">
      <w:pPr>
        <w:pStyle w:val="Standard"/>
        <w:jc w:val="both"/>
        <w:rPr>
          <w:lang w:val="pl-PL"/>
        </w:rPr>
      </w:pPr>
    </w:p>
    <w:p w:rsidRDefault="00ED3DFD" w:rsidR="00A97313">
      <w:pPr>
        <w:pStyle w:val="Standard"/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Stečajni dužnik na dan 30.11.2017.godine raspolaže novčanim sredstvima na računu u iznosu od 1.594.486,54 kn (61.873.106,25 - 60.278.619,71).   </w:t>
      </w:r>
    </w:p>
    <w:p w:rsidRDefault="00ED3DFD" w:rsidR="00A97313">
      <w:pPr>
        <w:spacing w:lineRule="auto" w:line="288"/>
      </w:pPr>
      <w:r>
        <w:rPr>
          <w:rFonts w:cs="Tahoma" w:hAnsi="Tahoma" w:ascii="Tahoma"/>
          <w:b/>
          <w:lang w:val="pl-PL"/>
        </w:rPr>
        <w:t>Sudski postupci u tijeku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Tijekom stečajnog postupka u radu je bilo je 16 predmeta radi naplate tražbina stečajnog dužnika.  Ovdje treba napomenuti da se 2 dužnika nalaze u postupku predstečajne nagodbe, 6 ih je u stečaju, 4 ovršna postupka su u tijeku i u tijeku je 1 parnica protiv Coutoure confektion d.o.o.</w:t>
      </w:r>
    </w:p>
    <w:p w:rsidRDefault="00ED3DFD" w:rsidR="00A97313">
      <w:pPr>
        <w:pStyle w:val="Standard"/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Parnica protiv Couture Confektion d.o.o. radi 225.000,00 kn zbog neisplate preuzetog duga i neplaćanja zakupa zaključena je i 12.12.2017. biti će objavljena presuda. Što se tiče osalih postupaka u tijeku mogućnost naplate je mala jer se radi o dužnicima koji su stečaju, predstečajnmoj nagodbi ili više nisu aktivni.</w:t>
      </w:r>
    </w:p>
    <w:p w:rsidRDefault="00ED3DFD" w:rsidR="00A97313">
      <w:pPr>
        <w:spacing w:lineRule="auto" w:line="288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>Odbor vjerovnika i radnici</w:t>
      </w:r>
    </w:p>
    <w:p w:rsidRDefault="00ED3DFD" w:rsidR="00A97313">
      <w:pPr>
        <w:pStyle w:val="Standard"/>
        <w:spacing w:lineRule="auto" w:line="288"/>
        <w:jc w:val="both"/>
      </w:pPr>
      <w:r>
        <w:rPr>
          <w:rFonts w:cs="Tahoma" w:hAnsi="Tahoma" w:ascii="Tahoma"/>
          <w:lang w:val="pl-PL"/>
        </w:rPr>
        <w:t xml:space="preserve">Dana 28.11.2017. održana je 23. sjednica Odbora vjerovnika na kojoj je prihvaćen </w:t>
      </w:r>
      <w:r>
        <w:rPr>
          <w:rFonts w:cs="Tahoma" w:hAnsi="Tahoma" w:ascii="Tahoma"/>
          <w:lang w:val="pl-PL"/>
        </w:rPr>
        <w:lastRenderedPageBreak/>
        <w:t>prijedlog 6. Djelomične diobe  I VIR-a u iznosu 6%. Također prihvaćen je prijedlog zbrinjavanja dokumentacije stečajnog dužnika u Državnom arhivu Međimurja i produženje radnog odnosa za Jagodu Okrešu.</w:t>
      </w:r>
    </w:p>
    <w:p w:rsidRDefault="00ED3DFD" w:rsidR="00A97313">
      <w:pPr>
        <w:pStyle w:val="Standard"/>
        <w:spacing w:lineRule="auto" w:line="288"/>
        <w:jc w:val="both"/>
      </w:pPr>
      <w:r>
        <w:rPr>
          <w:rFonts w:cs="Tahoma" w:hAnsi="Tahoma" w:ascii="Tahoma"/>
          <w:lang w:val="pl-PL"/>
        </w:rPr>
        <w:t>Stečajni dužnik zapošljava 1 zaposlenika na ½ radnog vremena i to Jagodu Okreša sa ugovorom do 31.12.2017.g. (obavlja poslove administratora) i Gelo Tanja za koju nema trošak plaće jer imenovanoj naknadu plaće isplaćuje HZZO a to pravo ističe 28.01.2018. Potrebno je naglasiti</w:t>
      </w:r>
      <w:r>
        <w:rPr>
          <w:rFonts w:cs="Tahoma" w:hAnsi="Tahoma" w:ascii="Tahoma"/>
          <w:sz w:val="26"/>
          <w:szCs w:val="26"/>
          <w:lang w:val="pl-PL"/>
        </w:rPr>
        <w:t xml:space="preserve"> da se radi o </w:t>
      </w:r>
      <w:r>
        <w:rPr>
          <w:rFonts w:cs="Tahoma" w:hAnsi="Tahoma" w:ascii="Tahoma"/>
          <w:lang w:val="pl-PL"/>
        </w:rPr>
        <w:t>zaposlenicama Betex d.o.o. koje imaju djecu s posebnim potrebama pa kako bi zadržale pravo na naknadu od HZZO moraju biti u radnom odnosu.</w:t>
      </w:r>
    </w:p>
    <w:p w:rsidRDefault="00ED3DFD" w:rsidR="00A97313">
      <w:pPr>
        <w:pStyle w:val="Standard"/>
        <w:spacing w:lineRule="auto" w:line="288"/>
        <w:jc w:val="both"/>
      </w:pPr>
      <w:r>
        <w:rPr>
          <w:rFonts w:cs="Tahoma" w:hAnsi="Tahoma" w:ascii="Tahoma"/>
          <w:lang w:val="pl-PL"/>
        </w:rPr>
        <w:t>S obzirom da za sada nisu ispunjeni uvjeti za zaključenje ovog stečajnog postupka Odbor vjerovnika produžio je radni odnos na 4 sata Jagodi Okreša do 30.04.2017.</w:t>
      </w:r>
    </w:p>
    <w:p w:rsidRDefault="00A97313" w:rsidR="00A97313">
      <w:pPr>
        <w:pStyle w:val="Standard"/>
        <w:spacing w:lineRule="auto" w:line="288"/>
        <w:rPr>
          <w:rFonts w:cs="Tahoma" w:hAnsi="Tahoma" w:ascii="Tahoma"/>
          <w:b/>
          <w:sz w:val="26"/>
          <w:szCs w:val="26"/>
          <w:lang w:val="pl-PL"/>
        </w:rPr>
      </w:pPr>
    </w:p>
    <w:p w:rsidRDefault="00ED3DFD" w:rsidR="00A97313">
      <w:pPr>
        <w:pStyle w:val="Standard"/>
        <w:spacing w:lineRule="auto" w:line="288"/>
        <w:rPr>
          <w:rFonts w:cs="Tahoma" w:hAnsi="Tahoma" w:ascii="Tahoma"/>
          <w:b/>
          <w:sz w:val="26"/>
          <w:szCs w:val="26"/>
          <w:lang w:val="pl-PL"/>
        </w:rPr>
      </w:pPr>
      <w:r>
        <w:rPr>
          <w:rFonts w:cs="Tahoma" w:hAnsi="Tahoma" w:ascii="Tahoma"/>
          <w:b/>
          <w:sz w:val="26"/>
          <w:szCs w:val="26"/>
          <w:lang w:val="pl-PL"/>
        </w:rPr>
        <w:t>4. RADNJE KOJE ĆE SE PODUZETI U NAREDNOM RAZDOBLJU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isplatiti vjerovnike I VIR-a temeljem VI. Djelomične diobe od 6% ukupno priznatih tražbina čime bi svim vjerovnicima I. Višeg isplatnog reda bilo isplaćeno 74% potraživanja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nastaviti postupak protiv Cotoure Confektion d.o.o. radi naplate tražbine</w:t>
      </w:r>
    </w:p>
    <w:p w:rsidRDefault="00ED3DFD" w:rsidR="00A97313">
      <w:pPr>
        <w:pStyle w:val="Standard"/>
        <w:spacing w:lineRule="auto" w:line="288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- nakon izvršenja 6. Djelomične diobe pripremiti zaključenje ovog stečajnog postupka</w:t>
      </w:r>
    </w:p>
    <w:p w:rsidRDefault="00A97313" w:rsidR="00A97313">
      <w:pPr>
        <w:pStyle w:val="Standard"/>
        <w:rPr>
          <w:sz w:val="26"/>
          <w:szCs w:val="26"/>
          <w:lang w:val="pl-PL"/>
        </w:rPr>
      </w:pPr>
    </w:p>
    <w:p w:rsidRDefault="00A97313" w:rsidR="00A97313">
      <w:pPr>
        <w:pStyle w:val="Standard"/>
        <w:rPr>
          <w:sz w:val="26"/>
          <w:szCs w:val="26"/>
          <w:lang w:val="pl-PL"/>
        </w:rPr>
      </w:pPr>
    </w:p>
    <w:p w:rsidRDefault="00A97313" w:rsidR="00A97313">
      <w:pPr>
        <w:pStyle w:val="Standard"/>
        <w:rPr>
          <w:sz w:val="26"/>
          <w:szCs w:val="26"/>
          <w:lang w:val="pl-PL"/>
        </w:rPr>
      </w:pPr>
    </w:p>
    <w:p w:rsidRDefault="00A97313" w:rsidR="00A97313">
      <w:pPr>
        <w:pStyle w:val="Standard"/>
        <w:rPr>
          <w:rFonts w:cs="Tahoma" w:hAnsi="Tahoma" w:ascii="Tahoma"/>
          <w:sz w:val="26"/>
          <w:szCs w:val="26"/>
          <w:lang w:val="pl-PL"/>
        </w:rPr>
      </w:pPr>
    </w:p>
    <w:p w:rsidRDefault="00A97313" w:rsidR="00A97313">
      <w:pPr>
        <w:pStyle w:val="Standard"/>
        <w:rPr>
          <w:rFonts w:cs="Tahoma" w:hAnsi="Tahoma" w:ascii="Tahoma"/>
          <w:sz w:val="26"/>
          <w:szCs w:val="26"/>
          <w:lang w:val="pl-PL"/>
        </w:rPr>
      </w:pPr>
    </w:p>
    <w:p w:rsidRDefault="00ED3DFD" w:rsidR="00A97313">
      <w:pPr>
        <w:pStyle w:val="Standard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                                                                                Za BETEX d.o.o. u stečaju</w:t>
      </w:r>
    </w:p>
    <w:p w:rsidRDefault="00ED3DFD" w:rsidR="00A97313">
      <w:pPr>
        <w:pStyle w:val="Standard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 Čakovec, 28.11.2017.                                       </w:t>
      </w:r>
      <w:r>
        <w:rPr>
          <w:rFonts w:cs="Tahoma" w:hAnsi="Tahoma" w:ascii="Tahoma"/>
          <w:lang w:val="pl-PL"/>
        </w:rPr>
        <w:tab/>
        <w:t xml:space="preserve">    stečajni upravitelj Zvonko Hrain</w:t>
      </w:r>
    </w:p>
    <w:p w:rsidRDefault="00A97313" w:rsidR="00A97313">
      <w:pPr>
        <w:pStyle w:val="Standard"/>
        <w:rPr>
          <w:rFonts w:cs="Tahoma" w:hAnsi="Tahoma" w:ascii="Tahoma"/>
          <w:b/>
        </w:rPr>
      </w:pPr>
    </w:p>
    <w:p w:rsidRDefault="00A97313" w:rsidR="00A97313">
      <w:pPr>
        <w:pStyle w:val="Standard"/>
        <w:rPr>
          <w:rFonts w:cs="Tahoma" w:hAnsi="Tahoma" w:ascii="Tahoma"/>
          <w:b/>
        </w:rPr>
      </w:pPr>
    </w:p>
    <w:p w:rsidRDefault="00A97313" w:rsidR="00A97313">
      <w:pPr>
        <w:pStyle w:val="Standard"/>
        <w:rPr>
          <w:b/>
        </w:rPr>
      </w:pPr>
    </w:p>
    <w:p w:rsidRDefault="00A97313" w:rsidR="00A97313">
      <w:pPr>
        <w:pStyle w:val="Standard"/>
      </w:pPr>
    </w:p>
    <w:p w:rsidRDefault="00A97313" w:rsidR="00A97313">
      <w:pPr>
        <w:pStyle w:val="Standard"/>
      </w:pPr>
    </w:p>
    <w:p w:rsidRDefault="00A97313" w:rsidR="00A97313">
      <w:pPr>
        <w:pStyle w:val="Standard"/>
        <w:spacing w:lineRule="auto" w:line="288"/>
        <w:jc w:val="both"/>
        <w:rPr>
          <w:lang w:val="pl-PL"/>
        </w:rPr>
      </w:pPr>
    </w:p>
    <w:sectPr w:rsidR="00A97313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DFD" w:rsidR="00ED3DFD">
      <w:pPr>
        <w:spacing w:lineRule="auto" w:line="240" w:after="0"/>
      </w:pPr>
      <w:r>
        <w:separator/>
      </w:r>
    </w:p>
  </w:endnote>
  <w:endnote w:id="0" w:type="continuationSeparator">
    <w:p w:rsidRDefault="00ED3DFD" w:rsidR="00ED3D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</w:font>
  <w:font w:name="SimSun,"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ndale Sans UI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DFD" w:rsidR="00ED3DFD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ED3DFD" w:rsidR="00ED3DF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D162D"/>
    <w:multiLevelType w:val="multilevel"/>
    <w:tmpl w:val="E758CFD0"/>
    <w:styleLink w:val="WW8Num16"/>
    <w:lvl w:ilvl="0">
      <w:numFmt w:val="bullet"/>
      <w:lvlText w:val=""/>
      <w:lvlJc w:val="left"/>
      <w:pPr>
        <w:ind w:hanging="360" w:left="720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1">
    <w:nsid w:val="00212E1D"/>
    <w:multiLevelType w:val="multilevel"/>
    <w:tmpl w:val="7CBE154A"/>
    <w:styleLink w:val="WWNum181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">
    <w:nsid w:val="003771DF"/>
    <w:multiLevelType w:val="multilevel"/>
    <w:tmpl w:val="6CFED21C"/>
    <w:styleLink w:val="WWNum248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">
    <w:nsid w:val="00D81991"/>
    <w:multiLevelType w:val="multilevel"/>
    <w:tmpl w:val="27BEF2C0"/>
    <w:styleLink w:val="WWNum203"/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4">
    <w:nsid w:val="00DB7223"/>
    <w:multiLevelType w:val="multilevel"/>
    <w:tmpl w:val="EB0E0B72"/>
    <w:styleLink w:val="WWNum69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5">
    <w:nsid w:val="00F856C9"/>
    <w:multiLevelType w:val="multilevel"/>
    <w:tmpl w:val="688AD728"/>
    <w:styleLink w:val="WWOutlineListStyle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01363470"/>
    <w:multiLevelType w:val="multilevel"/>
    <w:tmpl w:val="E0362100"/>
    <w:styleLink w:val="WW8Num106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7">
    <w:nsid w:val="016A649E"/>
    <w:multiLevelType w:val="multilevel"/>
    <w:tmpl w:val="95125E22"/>
    <w:styleLink w:val="WW8Num121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01705CFF"/>
    <w:multiLevelType w:val="multilevel"/>
    <w:tmpl w:val="CEE01144"/>
    <w:styleLink w:val="WW8Num118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9">
    <w:nsid w:val="0252326B"/>
    <w:multiLevelType w:val="multilevel"/>
    <w:tmpl w:val="F6AA8168"/>
    <w:styleLink w:val="WWNum68"/>
    <w:lvl w:ilvl="0">
      <w:start w:val="1"/>
      <w:numFmt w:val="decimal"/>
      <w:lvlText w:val="%1."/>
      <w:lvlJc w:val="left"/>
      <w:pPr>
        <w:ind w:hanging="360" w:left="720"/>
      </w:pPr>
      <w:rPr>
        <w:i w:val="false"/>
      </w:rPr>
    </w:lvl>
    <w:lvl w:ilvl="1">
      <w:start w:val="1"/>
      <w:numFmt w:val="decimal"/>
      <w:lvlText w:val="%1.%2."/>
      <w:lvlJc w:val="left"/>
      <w:pPr>
        <w:ind w:hanging="360" w:left="1080"/>
      </w:pPr>
    </w:lvl>
    <w:lvl w:ilvl="2">
      <w:start w:val="1"/>
      <w:numFmt w:val="decimal"/>
      <w:lvlText w:val="%1.%2.%3."/>
      <w:lvlJc w:val="left"/>
      <w:pPr>
        <w:ind w:hanging="360" w:left="1440"/>
      </w:pPr>
    </w:lvl>
    <w:lvl w:ilvl="3">
      <w:start w:val="1"/>
      <w:numFmt w:val="decimal"/>
      <w:lvlText w:val="%1.%2.%3.%4."/>
      <w:lvlJc w:val="left"/>
      <w:pPr>
        <w:ind w:hanging="360" w:left="1800"/>
      </w:pPr>
    </w:lvl>
    <w:lvl w:ilvl="4">
      <w:start w:val="1"/>
      <w:numFmt w:val="decimal"/>
      <w:lvlText w:val="%1.%2.%3.%4.%5."/>
      <w:lvlJc w:val="left"/>
      <w:pPr>
        <w:ind w:hanging="360" w:left="2160"/>
      </w:pPr>
    </w:lvl>
    <w:lvl w:ilvl="5">
      <w:start w:val="1"/>
      <w:numFmt w:val="decimal"/>
      <w:lvlText w:val="%1.%2.%3.%4.%5.%6."/>
      <w:lvlJc w:val="left"/>
      <w:pPr>
        <w:ind w:hanging="360" w:left="2520"/>
      </w:pPr>
    </w:lvl>
    <w:lvl w:ilvl="6">
      <w:start w:val="1"/>
      <w:numFmt w:val="decimal"/>
      <w:lvlText w:val="%1.%2.%3.%4.%5.%6.%7."/>
      <w:lvlJc w:val="left"/>
      <w:pPr>
        <w:ind w:hanging="360" w:left="2880"/>
      </w:pPr>
    </w:lvl>
    <w:lvl w:ilvl="7">
      <w:start w:val="1"/>
      <w:numFmt w:val="decimal"/>
      <w:lvlText w:val="%1.%2.%3.%4.%5.%6.%7.%8."/>
      <w:lvlJc w:val="left"/>
      <w:pPr>
        <w:ind w:hanging="360" w:left="3240"/>
      </w:pPr>
    </w:lvl>
    <w:lvl w:ilvl="8">
      <w:start w:val="1"/>
      <w:numFmt w:val="decimal"/>
      <w:lvlText w:val="%1.%2.%3.%4.%5.%6.%7.%8.%9."/>
      <w:lvlJc w:val="left"/>
      <w:pPr>
        <w:ind w:hanging="360" w:left="3600"/>
      </w:pPr>
    </w:lvl>
  </w:abstractNum>
  <w:abstractNum w:abstractNumId="10">
    <w:nsid w:val="02AB7FF1"/>
    <w:multiLevelType w:val="multilevel"/>
    <w:tmpl w:val="47CA666A"/>
    <w:styleLink w:val="WW8Num144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1">
    <w:nsid w:val="02ED6021"/>
    <w:multiLevelType w:val="multilevel"/>
    <w:tmpl w:val="1E7498CA"/>
    <w:styleLink w:val="WWNum94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2">
    <w:nsid w:val="02F04F2A"/>
    <w:multiLevelType w:val="multilevel"/>
    <w:tmpl w:val="8DC2F7DE"/>
    <w:styleLink w:val="WWNum230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3">
    <w:nsid w:val="03447751"/>
    <w:multiLevelType w:val="multilevel"/>
    <w:tmpl w:val="86C49B66"/>
    <w:styleLink w:val="WW8Num1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03EA6812"/>
    <w:multiLevelType w:val="multilevel"/>
    <w:tmpl w:val="960E08E0"/>
    <w:styleLink w:val="WW8Num8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042E03CC"/>
    <w:multiLevelType w:val="multilevel"/>
    <w:tmpl w:val="D6DEB62E"/>
    <w:styleLink w:val="WWNum249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6">
    <w:nsid w:val="04432C82"/>
    <w:multiLevelType w:val="multilevel"/>
    <w:tmpl w:val="8B3CEEE0"/>
    <w:styleLink w:val="WWNum87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17">
    <w:nsid w:val="057E6EA6"/>
    <w:multiLevelType w:val="multilevel"/>
    <w:tmpl w:val="308A9366"/>
    <w:styleLink w:val="WWNum153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18">
    <w:nsid w:val="05803A31"/>
    <w:multiLevelType w:val="multilevel"/>
    <w:tmpl w:val="5F3CDD62"/>
    <w:styleLink w:val="WW8Num7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0629767F"/>
    <w:multiLevelType w:val="multilevel"/>
    <w:tmpl w:val="6428D23A"/>
    <w:styleLink w:val="WWNum85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0">
    <w:nsid w:val="068A011C"/>
    <w:multiLevelType w:val="multilevel"/>
    <w:tmpl w:val="967CB27C"/>
    <w:styleLink w:val="WW8Num34"/>
    <w:lvl w:ilvl="0">
      <w:numFmt w:val="bullet"/>
      <w:lvlText w:val=""/>
      <w:lvlJc w:val="left"/>
      <w:pPr>
        <w:ind w:hanging="360" w:left="1500"/>
      </w:pPr>
      <w:rPr>
        <w:rFonts w:cs="Symbol" w:hAnsi="Symbol" w:ascii="Symbol"/>
      </w:rPr>
    </w:lvl>
    <w:lvl w:ilvl="1">
      <w:numFmt w:val="bullet"/>
      <w:lvlText w:val="o"/>
      <w:lvlJc w:val="left"/>
      <w:pPr>
        <w:ind w:hanging="360" w:left="222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94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66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438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510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82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654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7260"/>
      </w:pPr>
      <w:rPr>
        <w:rFonts w:cs="Wingdings" w:hAnsi="Wingdings" w:ascii="Wingdings"/>
      </w:rPr>
    </w:lvl>
  </w:abstractNum>
  <w:abstractNum w:abstractNumId="21">
    <w:nsid w:val="06AF18B6"/>
    <w:multiLevelType w:val="multilevel"/>
    <w:tmpl w:val="879AB82C"/>
    <w:styleLink w:val="WWOutlineListStyle1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06B332CE"/>
    <w:multiLevelType w:val="multilevel"/>
    <w:tmpl w:val="6CAEE0BC"/>
    <w:styleLink w:val="WWNum118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3">
    <w:nsid w:val="06E5214E"/>
    <w:multiLevelType w:val="multilevel"/>
    <w:tmpl w:val="B38EEA00"/>
    <w:styleLink w:val="WWNum12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4">
    <w:nsid w:val="06E531DC"/>
    <w:multiLevelType w:val="multilevel"/>
    <w:tmpl w:val="DE74A2A6"/>
    <w:styleLink w:val="WW8Num74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5">
    <w:nsid w:val="0796488D"/>
    <w:multiLevelType w:val="multilevel"/>
    <w:tmpl w:val="21228072"/>
    <w:styleLink w:val="WW8Num133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6">
    <w:nsid w:val="07981184"/>
    <w:multiLevelType w:val="multilevel"/>
    <w:tmpl w:val="4002D692"/>
    <w:styleLink w:val="WWOutlineListStyle1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>
    <w:nsid w:val="07F338F2"/>
    <w:multiLevelType w:val="multilevel"/>
    <w:tmpl w:val="C6846678"/>
    <w:styleLink w:val="WWNum232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8">
    <w:nsid w:val="07F43B7A"/>
    <w:multiLevelType w:val="multilevel"/>
    <w:tmpl w:val="FC005636"/>
    <w:styleLink w:val="WW8Num127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"/>
      <w:lvlJc w:val="left"/>
      <w:rPr>
        <w:rFonts w:cs="Symbol" w:hAnsi="Symbol" w:ascii="Symbol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9">
    <w:nsid w:val="08763C56"/>
    <w:multiLevelType w:val="multilevel"/>
    <w:tmpl w:val="CE8C8020"/>
    <w:styleLink w:val="WW8Num6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087E7B7F"/>
    <w:multiLevelType w:val="multilevel"/>
    <w:tmpl w:val="1F42A3C8"/>
    <w:styleLink w:val="WW8Num41"/>
    <w:lvl w:ilvl="0">
      <w:numFmt w:val="bullet"/>
      <w:lvlText w:val="-"/>
      <w:lvlJc w:val="left"/>
      <w:rPr>
        <w:rFonts w:hAnsi="Century Gothic" w:ascii="Century Gothic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31">
    <w:nsid w:val="08E31BFA"/>
    <w:multiLevelType w:val="multilevel"/>
    <w:tmpl w:val="FC70D9B8"/>
    <w:styleLink w:val="WWNum111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2">
    <w:nsid w:val="09315C6E"/>
    <w:multiLevelType w:val="multilevel"/>
    <w:tmpl w:val="56706992"/>
    <w:styleLink w:val="WWNum171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3">
    <w:nsid w:val="094C4747"/>
    <w:multiLevelType w:val="multilevel"/>
    <w:tmpl w:val="48CE9E76"/>
    <w:styleLink w:val="WWNum193"/>
    <w:lvl w:ilvl="0">
      <w:start w:val="1"/>
      <w:numFmt w:val="decimal"/>
      <w:lvlText w:val="%1."/>
      <w:lvlJc w:val="left"/>
      <w:pPr>
        <w:ind w:hanging="360" w:left="720"/>
      </w:pPr>
      <w:rPr>
        <w:i w:val="false"/>
      </w:rPr>
    </w:lvl>
    <w:lvl w:ilvl="1">
      <w:start w:val="1"/>
      <w:numFmt w:val="decimal"/>
      <w:lvlText w:val="%1.%2."/>
      <w:lvlJc w:val="left"/>
      <w:pPr>
        <w:ind w:hanging="360" w:left="1080"/>
      </w:pPr>
    </w:lvl>
    <w:lvl w:ilvl="2">
      <w:start w:val="1"/>
      <w:numFmt w:val="decimal"/>
      <w:lvlText w:val="%1.%2.%3."/>
      <w:lvlJc w:val="left"/>
      <w:pPr>
        <w:ind w:hanging="360" w:left="1440"/>
      </w:pPr>
    </w:lvl>
    <w:lvl w:ilvl="3">
      <w:start w:val="1"/>
      <w:numFmt w:val="decimal"/>
      <w:lvlText w:val="%1.%2.%3.%4."/>
      <w:lvlJc w:val="left"/>
      <w:pPr>
        <w:ind w:hanging="360" w:left="1800"/>
      </w:pPr>
    </w:lvl>
    <w:lvl w:ilvl="4">
      <w:start w:val="1"/>
      <w:numFmt w:val="decimal"/>
      <w:lvlText w:val="%1.%2.%3.%4.%5."/>
      <w:lvlJc w:val="left"/>
      <w:pPr>
        <w:ind w:hanging="360" w:left="2160"/>
      </w:pPr>
    </w:lvl>
    <w:lvl w:ilvl="5">
      <w:start w:val="1"/>
      <w:numFmt w:val="decimal"/>
      <w:lvlText w:val="%1.%2.%3.%4.%5.%6."/>
      <w:lvlJc w:val="left"/>
      <w:pPr>
        <w:ind w:hanging="360" w:left="2520"/>
      </w:pPr>
    </w:lvl>
    <w:lvl w:ilvl="6">
      <w:start w:val="1"/>
      <w:numFmt w:val="decimal"/>
      <w:lvlText w:val="%1.%2.%3.%4.%5.%6.%7."/>
      <w:lvlJc w:val="left"/>
      <w:pPr>
        <w:ind w:hanging="360" w:left="2880"/>
      </w:pPr>
    </w:lvl>
    <w:lvl w:ilvl="7">
      <w:start w:val="1"/>
      <w:numFmt w:val="decimal"/>
      <w:lvlText w:val="%1.%2.%3.%4.%5.%6.%7.%8."/>
      <w:lvlJc w:val="left"/>
      <w:pPr>
        <w:ind w:hanging="360" w:left="3240"/>
      </w:pPr>
    </w:lvl>
    <w:lvl w:ilvl="8">
      <w:start w:val="1"/>
      <w:numFmt w:val="decimal"/>
      <w:lvlText w:val="%1.%2.%3.%4.%5.%6.%7.%8.%9."/>
      <w:lvlJc w:val="left"/>
      <w:pPr>
        <w:ind w:hanging="360" w:left="3600"/>
      </w:pPr>
    </w:lvl>
  </w:abstractNum>
  <w:abstractNum w:abstractNumId="34">
    <w:nsid w:val="099F3DC0"/>
    <w:multiLevelType w:val="multilevel"/>
    <w:tmpl w:val="69E27B8A"/>
    <w:styleLink w:val="WWNum67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5">
    <w:nsid w:val="09A51F32"/>
    <w:multiLevelType w:val="multilevel"/>
    <w:tmpl w:val="DCEA8112"/>
    <w:styleLink w:val="WW8Num1"/>
    <w:lvl w:ilvl="0">
      <w:numFmt w:val="bullet"/>
      <w:lvlText w:val="-"/>
      <w:lvlJc w:val="left"/>
      <w:pPr>
        <w:ind w:hanging="360" w:left="928"/>
      </w:pPr>
      <w:rPr>
        <w:rFonts w:cs="Arial" w:hAnsi="Arial" w:ascii="Arial"/>
      </w:r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36">
    <w:nsid w:val="0A453B87"/>
    <w:multiLevelType w:val="multilevel"/>
    <w:tmpl w:val="ED127A34"/>
    <w:styleLink w:val="WW8Num32"/>
    <w:lvl w:ilvl="0">
      <w:numFmt w:val="bullet"/>
      <w:lvlText w:val=""/>
      <w:lvlJc w:val="left"/>
      <w:pPr>
        <w:ind w:hanging="360" w:left="1500"/>
      </w:pPr>
      <w:rPr>
        <w:rFonts w:cs="Symbol" w:hAnsi="Symbol" w:ascii="Symbol"/>
      </w:rPr>
    </w:lvl>
    <w:lvl w:ilvl="1">
      <w:numFmt w:val="bullet"/>
      <w:lvlText w:val="o"/>
      <w:lvlJc w:val="left"/>
      <w:pPr>
        <w:ind w:hanging="360" w:left="222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94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66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438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510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82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654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7260"/>
      </w:pPr>
      <w:rPr>
        <w:rFonts w:cs="Wingdings" w:hAnsi="Wingdings" w:ascii="Wingdings"/>
      </w:rPr>
    </w:lvl>
  </w:abstractNum>
  <w:abstractNum w:abstractNumId="37">
    <w:nsid w:val="0A8655D8"/>
    <w:multiLevelType w:val="multilevel"/>
    <w:tmpl w:val="EBE0B8B4"/>
    <w:styleLink w:val="WWNum128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38">
    <w:nsid w:val="0AB03D53"/>
    <w:multiLevelType w:val="multilevel"/>
    <w:tmpl w:val="B1D4BEC8"/>
    <w:styleLink w:val="WW8Num91"/>
    <w:lvl w:ilvl="0">
      <w:numFmt w:val="bullet"/>
      <w:lvlText w:val="-"/>
      <w:lvlJc w:val="left"/>
      <w:rPr>
        <w:rFonts w:cs="Arial" w:eastAsia="SimSu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9">
    <w:nsid w:val="0ACA135C"/>
    <w:multiLevelType w:val="multilevel"/>
    <w:tmpl w:val="B8565ABE"/>
    <w:styleLink w:val="WWNum112"/>
    <w:lvl w:ilvl="0">
      <w:numFmt w:val="bullet"/>
      <w:lvlText w:val="-"/>
      <w:lvlJc w:val="left"/>
      <w:pPr>
        <w:ind w:hanging="360" w:left="720"/>
      </w:pPr>
      <w:rPr>
        <w:rFonts w:cs="Arial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0">
    <w:nsid w:val="0ADC39A6"/>
    <w:multiLevelType w:val="multilevel"/>
    <w:tmpl w:val="C710370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0B1B48AF"/>
    <w:multiLevelType w:val="multilevel"/>
    <w:tmpl w:val="39D29FC4"/>
    <w:styleLink w:val="WW8Num17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1080"/>
      </w:pPr>
    </w:lvl>
    <w:lvl w:ilvl="2">
      <w:numFmt w:val="bullet"/>
      <w:lvlText w:val=""/>
      <w:lvlJc w:val="left"/>
      <w:pPr>
        <w:ind w:hanging="360" w:left="502"/>
      </w:pPr>
      <w:rPr>
        <w:rFonts w:cs="Symbol" w:hAnsi="Symbol" w:ascii="Symbol"/>
      </w:r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42">
    <w:nsid w:val="0B265128"/>
    <w:multiLevelType w:val="multilevel"/>
    <w:tmpl w:val="6A4AF2D4"/>
    <w:styleLink w:val="WWNum169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3">
    <w:nsid w:val="0B2951FC"/>
    <w:multiLevelType w:val="multilevel"/>
    <w:tmpl w:val="F1247214"/>
    <w:styleLink w:val="WWNum151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4">
    <w:nsid w:val="0B42154A"/>
    <w:multiLevelType w:val="multilevel"/>
    <w:tmpl w:val="DB6EA912"/>
    <w:styleLink w:val="WW8Num28"/>
    <w:lvl w:ilvl="0">
      <w:numFmt w:val="bullet"/>
      <w:lvlText w:val=""/>
      <w:lvlJc w:val="left"/>
      <w:pPr>
        <w:ind w:hanging="360" w:left="780"/>
      </w:pPr>
      <w:rPr>
        <w:rFonts w:cs="Symbol" w:hAnsi="Symbol" w:ascii="Symbol"/>
      </w:rPr>
    </w:lvl>
    <w:lvl w:ilvl="1">
      <w:numFmt w:val="bullet"/>
      <w:lvlText w:val=""/>
      <w:lvlJc w:val="left"/>
      <w:pPr>
        <w:ind w:hanging="360" w:left="1500"/>
      </w:pPr>
      <w:rPr>
        <w:rFonts w:cs="Symbol" w:hAnsi="Symbol" w:ascii="Symbol"/>
      </w:rPr>
    </w:lvl>
    <w:lvl w:ilvl="2">
      <w:numFmt w:val="bullet"/>
      <w:lvlText w:val=""/>
      <w:lvlJc w:val="left"/>
      <w:pPr>
        <w:ind w:hanging="360" w:left="222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94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6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8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10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82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40"/>
      </w:pPr>
      <w:rPr>
        <w:rFonts w:cs="Wingdings" w:hAnsi="Wingdings" w:ascii="Wingdings"/>
      </w:rPr>
    </w:lvl>
  </w:abstractNum>
  <w:abstractNum w:abstractNumId="45">
    <w:nsid w:val="0C2E7563"/>
    <w:multiLevelType w:val="multilevel"/>
    <w:tmpl w:val="4D66D53A"/>
    <w:styleLink w:val="WWNum256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6">
    <w:nsid w:val="0CB52CF0"/>
    <w:multiLevelType w:val="multilevel"/>
    <w:tmpl w:val="828A5DB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ourier New" w:hAnsi="Courier New" w:ascii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>
    <w:nsid w:val="0CC17148"/>
    <w:multiLevelType w:val="multilevel"/>
    <w:tmpl w:val="5FD4DB48"/>
    <w:styleLink w:val="WWNum13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8">
    <w:nsid w:val="0D0E058B"/>
    <w:multiLevelType w:val="multilevel"/>
    <w:tmpl w:val="AB4633FA"/>
    <w:styleLink w:val="WWNum26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9">
    <w:nsid w:val="0D356626"/>
    <w:multiLevelType w:val="multilevel"/>
    <w:tmpl w:val="3850CEC4"/>
    <w:styleLink w:val="WWNum101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50">
    <w:nsid w:val="0D772D8F"/>
    <w:multiLevelType w:val="multilevel"/>
    <w:tmpl w:val="E0EC49F0"/>
    <w:styleLink w:val="WW8Num130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-"/>
      <w:lvlJc w:val="left"/>
      <w:rPr>
        <w:rFonts w:cs="Times New Roman" w:eastAsia="Times New Roman" w:hAnsi="Century Gothic" w:ascii="Century Gothic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51">
    <w:nsid w:val="0D8C722E"/>
    <w:multiLevelType w:val="multilevel"/>
    <w:tmpl w:val="439AEA4A"/>
    <w:styleLink w:val="WWNum54"/>
    <w:lvl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b/>
      </w:rPr>
    </w:lvl>
    <w:lvl w:ilvl="2">
      <w:start w:val="1"/>
      <w:numFmt w:val="decimal"/>
      <w:lvlText w:val="%1.%2.%3."/>
      <w:lvlJc w:val="left"/>
      <w:pPr>
        <w:ind w:hanging="360" w:left="1440"/>
      </w:pPr>
      <w:rPr>
        <w:b w:val="false"/>
      </w:rPr>
    </w:lvl>
    <w:lvl w:ilvl="3">
      <w:start w:val="1"/>
      <w:numFmt w:val="decimal"/>
      <w:lvlText w:val="%1.%2.%3.%4."/>
      <w:lvlJc w:val="left"/>
      <w:pPr>
        <w:ind w:hanging="360" w:left="1800"/>
      </w:pPr>
      <w:rPr>
        <w:b w:val="false"/>
      </w:rPr>
    </w:lvl>
    <w:lvl w:ilvl="4">
      <w:start w:val="1"/>
      <w:numFmt w:val="decimal"/>
      <w:lvlText w:val="%1.%2.%3.%4.%5."/>
      <w:lvlJc w:val="left"/>
      <w:pPr>
        <w:ind w:hanging="360" w:left="216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hanging="360" w:left="252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hanging="360" w:left="288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hanging="360" w:left="324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hanging="360" w:left="3600"/>
      </w:pPr>
      <w:rPr>
        <w:b w:val="false"/>
      </w:rPr>
    </w:lvl>
  </w:abstractNum>
  <w:abstractNum w:abstractNumId="52">
    <w:nsid w:val="0D911CF7"/>
    <w:multiLevelType w:val="multilevel"/>
    <w:tmpl w:val="DBC26030"/>
    <w:styleLink w:val="WWNum36"/>
    <w:lvl w:ilvl="0">
      <w:numFmt w:val="bullet"/>
      <w:lvlText w:val="-"/>
      <w:lvlJc w:val="left"/>
      <w:pPr>
        <w:ind w:hanging="360" w:left="720"/>
      </w:pPr>
      <w:rPr>
        <w:rFonts w:cs="Calibri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53">
    <w:nsid w:val="0D9830DA"/>
    <w:multiLevelType w:val="multilevel"/>
    <w:tmpl w:val="CB2E2546"/>
    <w:styleLink w:val="WWNum76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54">
    <w:nsid w:val="0E0208D5"/>
    <w:multiLevelType w:val="multilevel"/>
    <w:tmpl w:val="EDD220BA"/>
    <w:styleLink w:val="WW8Num1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>
    <w:nsid w:val="0EE344A0"/>
    <w:multiLevelType w:val="multilevel"/>
    <w:tmpl w:val="D780CECC"/>
    <w:styleLink w:val="WWNum202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56">
    <w:nsid w:val="0F247DEC"/>
    <w:multiLevelType w:val="multilevel"/>
    <w:tmpl w:val="24949EA6"/>
    <w:styleLink w:val="WW8Num10"/>
    <w:lvl w:ilvl="0">
      <w:start w:val="3"/>
      <w:numFmt w:val="upperRoman"/>
      <w:lvlText w:val="%1)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7">
    <w:nsid w:val="0F444C45"/>
    <w:multiLevelType w:val="multilevel"/>
    <w:tmpl w:val="8910B4FA"/>
    <w:styleLink w:val="WWNum14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58">
    <w:nsid w:val="1079326F"/>
    <w:multiLevelType w:val="multilevel"/>
    <w:tmpl w:val="ED74271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>
    <w:nsid w:val="11121EF6"/>
    <w:multiLevelType w:val="multilevel"/>
    <w:tmpl w:val="00B2F38E"/>
    <w:styleLink w:val="WWNum6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)"/>
      <w:lvlJc w:val="left"/>
      <w:pPr>
        <w:ind w:hanging="360" w:left="1080"/>
      </w:pPr>
    </w:lvl>
    <w:lvl w:ilvl="2">
      <w:numFmt w:val="bullet"/>
      <w:lvlText w:val=""/>
      <w:lvlJc w:val="left"/>
      <w:pPr>
        <w:ind w:hanging="360" w:left="1440"/>
      </w:pPr>
      <w:rPr>
        <w:rFonts w:cs="Symbol" w:hAnsi="Times New Roman" w:ascii="Times New Roman"/>
      </w:r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60">
    <w:nsid w:val="118E28FE"/>
    <w:multiLevelType w:val="multilevel"/>
    <w:tmpl w:val="A9C210BC"/>
    <w:styleLink w:val="WWNum212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61">
    <w:nsid w:val="11B02E03"/>
    <w:multiLevelType w:val="multilevel"/>
    <w:tmpl w:val="BD2E155E"/>
    <w:styleLink w:val="WW8Num143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62">
    <w:nsid w:val="11E66371"/>
    <w:multiLevelType w:val="multilevel"/>
    <w:tmpl w:val="785844F8"/>
    <w:styleLink w:val="WWNum61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63">
    <w:nsid w:val="120A3963"/>
    <w:multiLevelType w:val="multilevel"/>
    <w:tmpl w:val="B1A81D92"/>
    <w:styleLink w:val="WWNum52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64">
    <w:nsid w:val="12601DF6"/>
    <w:multiLevelType w:val="multilevel"/>
    <w:tmpl w:val="580E9274"/>
    <w:styleLink w:val="WWNum168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.%2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65">
    <w:nsid w:val="126A212A"/>
    <w:multiLevelType w:val="multilevel"/>
    <w:tmpl w:val="EFB6BBB2"/>
    <w:styleLink w:val="WWNum42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66">
    <w:nsid w:val="12933357"/>
    <w:multiLevelType w:val="multilevel"/>
    <w:tmpl w:val="9A5E852E"/>
    <w:styleLink w:val="WW8Num98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>
    <w:nsid w:val="12CE1A0D"/>
    <w:multiLevelType w:val="multilevel"/>
    <w:tmpl w:val="249A9630"/>
    <w:styleLink w:val="WW8Num97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68">
    <w:nsid w:val="1331703A"/>
    <w:multiLevelType w:val="multilevel"/>
    <w:tmpl w:val="7220D4CE"/>
    <w:styleLink w:val="WWNum215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69">
    <w:nsid w:val="138E6AD8"/>
    <w:multiLevelType w:val="multilevel"/>
    <w:tmpl w:val="6B565CE0"/>
    <w:styleLink w:val="WWNum182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70">
    <w:nsid w:val="138F7B83"/>
    <w:multiLevelType w:val="multilevel"/>
    <w:tmpl w:val="346A36E0"/>
    <w:styleLink w:val="WW8Num82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71">
    <w:nsid w:val="139F761F"/>
    <w:multiLevelType w:val="multilevel"/>
    <w:tmpl w:val="B964C550"/>
    <w:styleLink w:val="WWNum9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72">
    <w:nsid w:val="13B949F4"/>
    <w:multiLevelType w:val="multilevel"/>
    <w:tmpl w:val="C63C5D54"/>
    <w:styleLink w:val="WW8Num75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73">
    <w:nsid w:val="148720BA"/>
    <w:multiLevelType w:val="multilevel"/>
    <w:tmpl w:val="74742B8A"/>
    <w:styleLink w:val="WW8Num40"/>
    <w:lvl w:ilvl="0">
      <w:numFmt w:val="bullet"/>
      <w:lvlText w:val=""/>
      <w:lvlJc w:val="left"/>
      <w:pPr>
        <w:ind w:hanging="360" w:left="720"/>
      </w:pPr>
      <w:rPr>
        <w:rFonts w:cs="Symbol"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74">
    <w:nsid w:val="149F4895"/>
    <w:multiLevelType w:val="multilevel"/>
    <w:tmpl w:val="6456BE04"/>
    <w:styleLink w:val="WW8Num6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>
    <w:nsid w:val="14B46F9F"/>
    <w:multiLevelType w:val="multilevel"/>
    <w:tmpl w:val="E926E4F4"/>
    <w:styleLink w:val="WWNum180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76">
    <w:nsid w:val="15EA5D4F"/>
    <w:multiLevelType w:val="multilevel"/>
    <w:tmpl w:val="DEC6E652"/>
    <w:styleLink w:val="WWNum164"/>
    <w:lvl w:ilvl="0">
      <w:start w:val="1"/>
      <w:numFmt w:val="lowerLetter"/>
      <w:lvlText w:val="%1)"/>
      <w:lvlJc w:val="left"/>
      <w:pPr>
        <w:ind w:hanging="360" w:left="720"/>
      </w:pPr>
      <w:rPr>
        <w:rFonts w:cs="Calibri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77">
    <w:nsid w:val="161015E5"/>
    <w:multiLevelType w:val="multilevel"/>
    <w:tmpl w:val="3E8CDA1C"/>
    <w:styleLink w:val="WW8Num2"/>
    <w:lvl w:ilvl="0">
      <w:start w:val="1"/>
      <w:numFmt w:val="decimal"/>
      <w:lvlText w:val="%1."/>
      <w:lvlJc w:val="left"/>
      <w:pPr>
        <w:ind w:hanging="360" w:left="1211"/>
      </w:p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78">
    <w:nsid w:val="166C5B3B"/>
    <w:multiLevelType w:val="multilevel"/>
    <w:tmpl w:val="7E40D76A"/>
    <w:styleLink w:val="WWNum43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79">
    <w:nsid w:val="1733463F"/>
    <w:multiLevelType w:val="multilevel"/>
    <w:tmpl w:val="410A93F6"/>
    <w:styleLink w:val="WW8Num22"/>
    <w:lvl w:ilvl="0">
      <w:start w:val="1"/>
      <w:numFmt w:val="decimal"/>
      <w:lvlText w:val="%1."/>
      <w:lvlJc w:val="left"/>
      <w:pPr>
        <w:ind w:hanging="360" w:left="360"/>
      </w:pPr>
      <w:rPr>
        <w:b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0">
    <w:nsid w:val="174903D7"/>
    <w:multiLevelType w:val="multilevel"/>
    <w:tmpl w:val="E46E0222"/>
    <w:styleLink w:val="WW8Num56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81">
    <w:nsid w:val="17913859"/>
    <w:multiLevelType w:val="multilevel"/>
    <w:tmpl w:val="B816CBBC"/>
    <w:styleLink w:val="WW8Num1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>
    <w:nsid w:val="179A1568"/>
    <w:multiLevelType w:val="multilevel"/>
    <w:tmpl w:val="D6ECCAD8"/>
    <w:styleLink w:val="WWNum154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83">
    <w:nsid w:val="17E968F2"/>
    <w:multiLevelType w:val="multilevel"/>
    <w:tmpl w:val="9E328DBA"/>
    <w:styleLink w:val="WWNum49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84">
    <w:nsid w:val="18AA700B"/>
    <w:multiLevelType w:val="multilevel"/>
    <w:tmpl w:val="446A1D08"/>
    <w:styleLink w:val="WW8Num67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"/>
      <w:lvlJc w:val="left"/>
      <w:rPr>
        <w:rFonts w:cs="Times New Roman" w:eastAsia="Times New Roman" w:hAnsi="Symbol" w:ascii="Symbol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85">
    <w:nsid w:val="191A3DD4"/>
    <w:multiLevelType w:val="multilevel"/>
    <w:tmpl w:val="611CE360"/>
    <w:styleLink w:val="WW8Num5"/>
    <w:lvl w:ilvl="0">
      <w:start w:val="1"/>
      <w:numFmt w:val="lowerLetter"/>
      <w:lvlText w:val="%1)"/>
      <w:lvlJc w:val="left"/>
      <w:pPr>
        <w:ind w:hanging="360" w:left="1320"/>
      </w:pPr>
      <w:rPr>
        <w:b/>
      </w:r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86">
    <w:nsid w:val="19200FFA"/>
    <w:multiLevelType w:val="multilevel"/>
    <w:tmpl w:val="2A00A928"/>
    <w:styleLink w:val="WWNum62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87">
    <w:nsid w:val="192D175D"/>
    <w:multiLevelType w:val="multilevel"/>
    <w:tmpl w:val="EBD6239C"/>
    <w:styleLink w:val="WWNum251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88">
    <w:nsid w:val="19B14869"/>
    <w:multiLevelType w:val="multilevel"/>
    <w:tmpl w:val="4092982C"/>
    <w:styleLink w:val="WWNum79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89">
    <w:nsid w:val="19DB0EA7"/>
    <w:multiLevelType w:val="multilevel"/>
    <w:tmpl w:val="C480D9E0"/>
    <w:styleLink w:val="WW8Num110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cs="Times New Roman" w:eastAsia="Times New Roman" w:hAnsi="Symbol" w:ascii="Symbol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0">
    <w:nsid w:val="1A6A14D6"/>
    <w:multiLevelType w:val="multilevel"/>
    <w:tmpl w:val="F508FA00"/>
    <w:styleLink w:val="WW8Num116"/>
    <w:lvl w:ilvl="0">
      <w:numFmt w:val="bullet"/>
      <w:lvlText w:val="-"/>
      <w:lvlJc w:val="left"/>
      <w:rPr>
        <w:rFonts w:cs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91">
    <w:nsid w:val="1A834DD4"/>
    <w:multiLevelType w:val="multilevel"/>
    <w:tmpl w:val="1366A5B0"/>
    <w:styleLink w:val="WW8Num134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92">
    <w:nsid w:val="1C5D5E9C"/>
    <w:multiLevelType w:val="multilevel"/>
    <w:tmpl w:val="8D2416FA"/>
    <w:styleLink w:val="WWNum19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93">
    <w:nsid w:val="1D35229B"/>
    <w:multiLevelType w:val="multilevel"/>
    <w:tmpl w:val="BAB423A6"/>
    <w:styleLink w:val="WWNum265"/>
    <w:lvl w:ilvl="0">
      <w:numFmt w:val="bullet"/>
      <w:lvlText w:val=""/>
      <w:lvlJc w:val="left"/>
      <w:pPr>
        <w:ind w:hanging="360" w:left="785"/>
      </w:pPr>
      <w:rPr>
        <w:color w:val="00000A"/>
      </w:rPr>
    </w:lvl>
    <w:lvl w:ilvl="1">
      <w:numFmt w:val="bullet"/>
      <w:lvlText w:val="o"/>
      <w:lvlJc w:val="left"/>
      <w:pPr>
        <w:ind w:hanging="360" w:left="1505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2225"/>
      </w:pPr>
    </w:lvl>
    <w:lvl w:ilvl="3">
      <w:numFmt w:val="bullet"/>
      <w:lvlText w:val=""/>
      <w:lvlJc w:val="left"/>
      <w:pPr>
        <w:ind w:hanging="360" w:left="2945"/>
      </w:pPr>
    </w:lvl>
    <w:lvl w:ilvl="4">
      <w:numFmt w:val="bullet"/>
      <w:lvlText w:val="o"/>
      <w:lvlJc w:val="left"/>
      <w:pPr>
        <w:ind w:hanging="360" w:left="3665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4385"/>
      </w:pPr>
    </w:lvl>
    <w:lvl w:ilvl="6">
      <w:numFmt w:val="bullet"/>
      <w:lvlText w:val=""/>
      <w:lvlJc w:val="left"/>
      <w:pPr>
        <w:ind w:hanging="360" w:left="5105"/>
      </w:pPr>
    </w:lvl>
    <w:lvl w:ilvl="7">
      <w:numFmt w:val="bullet"/>
      <w:lvlText w:val="o"/>
      <w:lvlJc w:val="left"/>
      <w:pPr>
        <w:ind w:hanging="360" w:left="5825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6545"/>
      </w:pPr>
    </w:lvl>
  </w:abstractNum>
  <w:abstractNum w:abstractNumId="94">
    <w:nsid w:val="1D9E62D3"/>
    <w:multiLevelType w:val="multilevel"/>
    <w:tmpl w:val="FE50D3BC"/>
    <w:styleLink w:val="WWNum139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95">
    <w:nsid w:val="1ED6332B"/>
    <w:multiLevelType w:val="multilevel"/>
    <w:tmpl w:val="72EE7006"/>
    <w:styleLink w:val="WWNum82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96">
    <w:nsid w:val="1EF70F5A"/>
    <w:multiLevelType w:val="multilevel"/>
    <w:tmpl w:val="61264AB2"/>
    <w:styleLink w:val="WWNum5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)"/>
      <w:lvlJc w:val="left"/>
      <w:pPr>
        <w:ind w:hanging="360" w:left="1080"/>
      </w:pPr>
    </w:lvl>
    <w:lvl w:ilvl="2">
      <w:numFmt w:val="bullet"/>
      <w:lvlText w:val="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97">
    <w:nsid w:val="1EF97DA0"/>
    <w:multiLevelType w:val="multilevel"/>
    <w:tmpl w:val="8D9402E2"/>
    <w:styleLink w:val="WW8Num54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98">
    <w:nsid w:val="1F540058"/>
    <w:multiLevelType w:val="multilevel"/>
    <w:tmpl w:val="B1F0BC36"/>
    <w:styleLink w:val="WWNum236"/>
    <w:lvl w:ilvl="0">
      <w:start w:val="16"/>
      <w:numFmt w:val="decimal"/>
      <w:lvlText w:val="%1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99">
    <w:nsid w:val="1F8572C7"/>
    <w:multiLevelType w:val="multilevel"/>
    <w:tmpl w:val="33F4763E"/>
    <w:styleLink w:val="WWNum196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00">
    <w:nsid w:val="1FAF2359"/>
    <w:multiLevelType w:val="multilevel"/>
    <w:tmpl w:val="783859D4"/>
    <w:styleLink w:val="WWNum10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01">
    <w:nsid w:val="1FBA5B10"/>
    <w:multiLevelType w:val="multilevel"/>
    <w:tmpl w:val="94F05CA4"/>
    <w:styleLink w:val="WWNum227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02">
    <w:nsid w:val="1FC33E60"/>
    <w:multiLevelType w:val="multilevel"/>
    <w:tmpl w:val="7812C20E"/>
    <w:styleLink w:val="WWNum41"/>
    <w:lvl w:ilvl="0">
      <w:numFmt w:val="bullet"/>
      <w:lvlText w:val=""/>
      <w:lvlJc w:val="left"/>
      <w:pPr>
        <w:ind w:hanging="360" w:left="720"/>
      </w:pPr>
      <w:rPr>
        <w:rFonts w:cs="Calibri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103">
    <w:nsid w:val="204B0DEB"/>
    <w:multiLevelType w:val="multilevel"/>
    <w:tmpl w:val="4B90330E"/>
    <w:styleLink w:val="WWNum170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04">
    <w:nsid w:val="206F7831"/>
    <w:multiLevelType w:val="multilevel"/>
    <w:tmpl w:val="A448DCF2"/>
    <w:styleLink w:val="WWNum46"/>
    <w:lvl w:ilvl="0">
      <w:numFmt w:val="bullet"/>
      <w:lvlText w:val="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105">
    <w:nsid w:val="213F1554"/>
    <w:multiLevelType w:val="multilevel"/>
    <w:tmpl w:val="D38C51AC"/>
    <w:styleLink w:val="WWNum221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06">
    <w:nsid w:val="21CD69DF"/>
    <w:multiLevelType w:val="multilevel"/>
    <w:tmpl w:val="C54CA7A0"/>
    <w:styleLink w:val="WW8Num39"/>
    <w:lvl w:ilvl="0">
      <w:numFmt w:val="bullet"/>
      <w:lvlText w:val=""/>
      <w:lvlJc w:val="left"/>
      <w:pPr>
        <w:ind w:hanging="360" w:left="363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083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3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523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243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3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4683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403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3"/>
      </w:pPr>
      <w:rPr>
        <w:rFonts w:cs="Wingdings" w:hAnsi="Wingdings" w:ascii="Wingdings"/>
      </w:rPr>
    </w:lvl>
  </w:abstractNum>
  <w:abstractNum w:abstractNumId="107">
    <w:nsid w:val="21DF1FD9"/>
    <w:multiLevelType w:val="multilevel"/>
    <w:tmpl w:val="F32EC04C"/>
    <w:styleLink w:val="WW8Num61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>
    <w:nsid w:val="21ED3FE3"/>
    <w:multiLevelType w:val="multilevel"/>
    <w:tmpl w:val="5750F242"/>
    <w:styleLink w:val="WWNum120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09">
    <w:nsid w:val="21F446BB"/>
    <w:multiLevelType w:val="multilevel"/>
    <w:tmpl w:val="7FB2401A"/>
    <w:styleLink w:val="WW8Num4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0">
    <w:nsid w:val="220B2B76"/>
    <w:multiLevelType w:val="multilevel"/>
    <w:tmpl w:val="FBEE8ECC"/>
    <w:styleLink w:val="WWNum155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111">
    <w:nsid w:val="2241598C"/>
    <w:multiLevelType w:val="multilevel"/>
    <w:tmpl w:val="157472B2"/>
    <w:styleLink w:val="WWNum242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Symbol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12">
    <w:nsid w:val="226B263A"/>
    <w:multiLevelType w:val="multilevel"/>
    <w:tmpl w:val="522E0AC4"/>
    <w:styleLink w:val="WWNum3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13">
    <w:nsid w:val="22B00208"/>
    <w:multiLevelType w:val="multilevel"/>
    <w:tmpl w:val="327E859C"/>
    <w:styleLink w:val="WW8Num66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14">
    <w:nsid w:val="22C23000"/>
    <w:multiLevelType w:val="multilevel"/>
    <w:tmpl w:val="48B4829C"/>
    <w:styleLink w:val="WWNum247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15">
    <w:nsid w:val="22DF7C15"/>
    <w:multiLevelType w:val="multilevel"/>
    <w:tmpl w:val="F990A99A"/>
    <w:styleLink w:val="WWNum201"/>
    <w:lvl w:ilvl="0">
      <w:start w:val="1"/>
      <w:numFmt w:val="lowerLetter"/>
      <w:lvlText w:val="%1)"/>
      <w:lvlJc w:val="left"/>
      <w:pPr>
        <w:ind w:hanging="360" w:left="720"/>
      </w:pPr>
      <w:rPr>
        <w:rFonts w:cs="Calibri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16">
    <w:nsid w:val="2386040F"/>
    <w:multiLevelType w:val="multilevel"/>
    <w:tmpl w:val="A51A788A"/>
    <w:styleLink w:val="WW8Num102"/>
    <w:lvl w:ilvl="0">
      <w:numFmt w:val="bullet"/>
      <w:lvlText w:val="-"/>
      <w:lvlJc w:val="left"/>
      <w:rPr>
        <w:rFonts w:cs="Arial" w:hAnsi="Arial" w:ascii="Arial"/>
        <w:b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17">
    <w:nsid w:val="23CB66F5"/>
    <w:multiLevelType w:val="multilevel"/>
    <w:tmpl w:val="2BF6E25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8">
    <w:nsid w:val="245C1283"/>
    <w:multiLevelType w:val="multilevel"/>
    <w:tmpl w:val="CAD26FCC"/>
    <w:styleLink w:val="WWNum80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19">
    <w:nsid w:val="24BF609B"/>
    <w:multiLevelType w:val="multilevel"/>
    <w:tmpl w:val="E7D43824"/>
    <w:styleLink w:val="WWNum8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20">
    <w:nsid w:val="250D0F42"/>
    <w:multiLevelType w:val="multilevel"/>
    <w:tmpl w:val="00F037DE"/>
    <w:styleLink w:val="WWNum4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21">
    <w:nsid w:val="25E90DB5"/>
    <w:multiLevelType w:val="multilevel"/>
    <w:tmpl w:val="388495AE"/>
    <w:styleLink w:val="WWNum104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22">
    <w:nsid w:val="25EB5BF1"/>
    <w:multiLevelType w:val="multilevel"/>
    <w:tmpl w:val="F646959A"/>
    <w:styleLink w:val="WWNum174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23">
    <w:nsid w:val="267D51D7"/>
    <w:multiLevelType w:val="multilevel"/>
    <w:tmpl w:val="B8B45A78"/>
    <w:styleLink w:val="WWNum241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24">
    <w:nsid w:val="27593A60"/>
    <w:multiLevelType w:val="multilevel"/>
    <w:tmpl w:val="608C5B06"/>
    <w:styleLink w:val="WWNum25"/>
    <w:lvl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25">
    <w:nsid w:val="275E7D22"/>
    <w:multiLevelType w:val="multilevel"/>
    <w:tmpl w:val="BB6E0564"/>
    <w:styleLink w:val="WWNum119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26">
    <w:nsid w:val="27DA1E69"/>
    <w:multiLevelType w:val="multilevel"/>
    <w:tmpl w:val="947CFDD6"/>
    <w:styleLink w:val="WWNum21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)"/>
      <w:lvlJc w:val="left"/>
      <w:pPr>
        <w:ind w:hanging="360" w:left="1080"/>
      </w:pPr>
    </w:lvl>
    <w:lvl w:ilvl="2">
      <w:numFmt w:val="bullet"/>
      <w:lvlText w:val=""/>
      <w:lvlJc w:val="left"/>
      <w:pPr>
        <w:ind w:hanging="360" w:left="1440"/>
      </w:pPr>
      <w:rPr>
        <w:rFonts w:cs="Symbol" w:hAnsi="Times New Roman" w:ascii="Times New Roman"/>
      </w:r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27">
    <w:nsid w:val="281B43C9"/>
    <w:multiLevelType w:val="multilevel"/>
    <w:tmpl w:val="682AB346"/>
    <w:styleLink w:val="WWNum35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28">
    <w:nsid w:val="28212879"/>
    <w:multiLevelType w:val="multilevel"/>
    <w:tmpl w:val="B28AEE16"/>
    <w:styleLink w:val="WWNum31"/>
    <w:lvl w:ilvl="0">
      <w:numFmt w:val="bullet"/>
      <w:lvlText w:val="-"/>
      <w:lvlJc w:val="left"/>
      <w:pPr>
        <w:ind w:hanging="360" w:left="720"/>
      </w:pPr>
      <w:rPr>
        <w:b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29">
    <w:nsid w:val="283B0F6A"/>
    <w:multiLevelType w:val="multilevel"/>
    <w:tmpl w:val="22CC6586"/>
    <w:styleLink w:val="WW8Num129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0">
    <w:nsid w:val="2879630B"/>
    <w:multiLevelType w:val="multilevel"/>
    <w:tmpl w:val="E01C4800"/>
    <w:styleLink w:val="WWNum217"/>
    <w:lvl w:ilvl="0">
      <w:numFmt w:val="bullet"/>
      <w:lvlText w:val="-"/>
      <w:lvlJc w:val="left"/>
      <w:pPr>
        <w:ind w:hanging="360" w:left="720"/>
      </w:pPr>
      <w:rPr>
        <w:rFonts w:cs="Arial" w:hAnsi="Times New Roman" w:ascii="Times New Roman"/>
        <w:b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31">
    <w:nsid w:val="2888313D"/>
    <w:multiLevelType w:val="multilevel"/>
    <w:tmpl w:val="3E76C6C6"/>
    <w:styleLink w:val="WW8Num101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2">
    <w:nsid w:val="28B5623D"/>
    <w:multiLevelType w:val="multilevel"/>
    <w:tmpl w:val="0FB86680"/>
    <w:styleLink w:val="WWNum71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Symbol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33">
    <w:nsid w:val="28BE34CE"/>
    <w:multiLevelType w:val="multilevel"/>
    <w:tmpl w:val="DCCCFE82"/>
    <w:styleLink w:val="WWNum224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Symbol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34">
    <w:nsid w:val="28EA53FC"/>
    <w:multiLevelType w:val="multilevel"/>
    <w:tmpl w:val="63449CDA"/>
    <w:styleLink w:val="WWNum124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35">
    <w:nsid w:val="29195DFC"/>
    <w:multiLevelType w:val="multilevel"/>
    <w:tmpl w:val="AEEC2D70"/>
    <w:styleLink w:val="WWNum115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36">
    <w:nsid w:val="295978C3"/>
    <w:multiLevelType w:val="multilevel"/>
    <w:tmpl w:val="32EE36E0"/>
    <w:styleLink w:val="WW8Num26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7">
    <w:nsid w:val="295C5EF4"/>
    <w:multiLevelType w:val="multilevel"/>
    <w:tmpl w:val="F4DA0468"/>
    <w:styleLink w:val="WWNum77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38">
    <w:nsid w:val="296072A8"/>
    <w:multiLevelType w:val="multilevel"/>
    <w:tmpl w:val="BF6C204E"/>
    <w:styleLink w:val="WW8Num57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"/>
      <w:lvlJc w:val="left"/>
      <w:rPr>
        <w:rFonts w:cs="Wingdings" w:hAnsi="Wingdings" w:ascii="Wingdings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9">
    <w:nsid w:val="29E87698"/>
    <w:multiLevelType w:val="multilevel"/>
    <w:tmpl w:val="FE4AEB60"/>
    <w:styleLink w:val="WW8Num9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0">
    <w:nsid w:val="29EE3E6A"/>
    <w:multiLevelType w:val="multilevel"/>
    <w:tmpl w:val="57C0E1DC"/>
    <w:styleLink w:val="WW8Num6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1">
    <w:nsid w:val="29FC7163"/>
    <w:multiLevelType w:val="multilevel"/>
    <w:tmpl w:val="82F45406"/>
    <w:styleLink w:val="WW8Num37"/>
    <w:lvl w:ilvl="0">
      <w:numFmt w:val="bullet"/>
      <w:lvlText w:val=""/>
      <w:lvlJc w:val="left"/>
      <w:pPr>
        <w:ind w:hanging="360" w:left="780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50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2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94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6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8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10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82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40"/>
      </w:pPr>
      <w:rPr>
        <w:rFonts w:cs="Wingdings" w:hAnsi="Wingdings" w:ascii="Wingdings"/>
      </w:rPr>
    </w:lvl>
  </w:abstractNum>
  <w:abstractNum w:abstractNumId="142">
    <w:nsid w:val="2A140228"/>
    <w:multiLevelType w:val="multilevel"/>
    <w:tmpl w:val="B21EAD9C"/>
    <w:styleLink w:val="WWNum239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.%2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43">
    <w:nsid w:val="2A3B5956"/>
    <w:multiLevelType w:val="multilevel"/>
    <w:tmpl w:val="20B4F214"/>
    <w:styleLink w:val="WWNum140"/>
    <w:lvl w:ilvl="0">
      <w:start w:val="1"/>
      <w:numFmt w:val="lowerLetter"/>
      <w:lvlText w:val="%1)"/>
      <w:lvlJc w:val="left"/>
      <w:pPr>
        <w:ind w:hanging="360" w:left="72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44">
    <w:nsid w:val="2ACD24C8"/>
    <w:multiLevelType w:val="multilevel"/>
    <w:tmpl w:val="881404F6"/>
    <w:styleLink w:val="WWNum32"/>
    <w:lvl w:ilvl="0">
      <w:numFmt w:val="bullet"/>
      <w:lvlText w:val="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145">
    <w:nsid w:val="2B7E4DA6"/>
    <w:multiLevelType w:val="multilevel"/>
    <w:tmpl w:val="622EF2F4"/>
    <w:styleLink w:val="WW8Num105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>
    <w:nsid w:val="2B9239DF"/>
    <w:multiLevelType w:val="multilevel"/>
    <w:tmpl w:val="D98EA1EE"/>
    <w:styleLink w:val="WWNum165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47">
    <w:nsid w:val="2BAA549D"/>
    <w:multiLevelType w:val="multilevel"/>
    <w:tmpl w:val="A15EFC14"/>
    <w:styleLink w:val="WW8Num109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"/>
      <w:lvlJc w:val="left"/>
      <w:rPr>
        <w:rFonts w:cs="Symbol" w:hAnsi="Symbol" w:ascii="Symbol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8">
    <w:nsid w:val="2C61460C"/>
    <w:multiLevelType w:val="multilevel"/>
    <w:tmpl w:val="1200E934"/>
    <w:styleLink w:val="WWNum78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49">
    <w:nsid w:val="2C9769D1"/>
    <w:multiLevelType w:val="multilevel"/>
    <w:tmpl w:val="6616B33A"/>
    <w:styleLink w:val="WWNum179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50">
    <w:nsid w:val="2C9A409D"/>
    <w:multiLevelType w:val="multilevel"/>
    <w:tmpl w:val="215E9E44"/>
    <w:styleLink w:val="WW8Num81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1">
    <w:nsid w:val="2CB838EA"/>
    <w:multiLevelType w:val="multilevel"/>
    <w:tmpl w:val="5F34E02E"/>
    <w:styleLink w:val="WWNum99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52">
    <w:nsid w:val="2CD47DF8"/>
    <w:multiLevelType w:val="multilevel"/>
    <w:tmpl w:val="F2347726"/>
    <w:styleLink w:val="WWNum26"/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53">
    <w:nsid w:val="2D3D3561"/>
    <w:multiLevelType w:val="multilevel"/>
    <w:tmpl w:val="1B829636"/>
    <w:styleLink w:val="WWNum184"/>
    <w:lvl w:ilvl="0">
      <w:start w:val="3"/>
      <w:numFmt w:val="upperRoman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54">
    <w:nsid w:val="2DAF41C5"/>
    <w:multiLevelType w:val="multilevel"/>
    <w:tmpl w:val="BE684668"/>
    <w:styleLink w:val="WW8Num108"/>
    <w:lvl w:ilvl="0">
      <w:numFmt w:val="bullet"/>
      <w:lvlText w:val="-"/>
      <w:lvlJc w:val="left"/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5">
    <w:nsid w:val="2DD758D0"/>
    <w:multiLevelType w:val="multilevel"/>
    <w:tmpl w:val="D8CE07A0"/>
    <w:styleLink w:val="WW8Num85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6">
    <w:nsid w:val="2DFC5443"/>
    <w:multiLevelType w:val="multilevel"/>
    <w:tmpl w:val="BBF89D48"/>
    <w:styleLink w:val="WWNum261"/>
    <w:lvl w:ilvl="0">
      <w:numFmt w:val="bullet"/>
      <w:lvlText w:val=""/>
      <w:lvlJc w:val="left"/>
      <w:pPr>
        <w:ind w:hanging="360" w:left="502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57">
    <w:nsid w:val="2F6572B4"/>
    <w:multiLevelType w:val="multilevel"/>
    <w:tmpl w:val="84D67F10"/>
    <w:styleLink w:val="WWNum190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58">
    <w:nsid w:val="2FC96991"/>
    <w:multiLevelType w:val="multilevel"/>
    <w:tmpl w:val="3C5888EE"/>
    <w:styleLink w:val="WWNum159"/>
    <w:lvl w:ilvl="0">
      <w:numFmt w:val="bullet"/>
      <w:lvlText w:val=""/>
      <w:lvlJc w:val="left"/>
      <w:pPr>
        <w:ind w:hanging="360" w:left="720"/>
      </w:pPr>
      <w:rPr>
        <w:rFonts w:cs="Calibri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59">
    <w:nsid w:val="2FFF182E"/>
    <w:multiLevelType w:val="multilevel"/>
    <w:tmpl w:val="9DE86CCC"/>
    <w:styleLink w:val="WWNum223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60">
    <w:nsid w:val="30125733"/>
    <w:multiLevelType w:val="multilevel"/>
    <w:tmpl w:val="355A354A"/>
    <w:styleLink w:val="WWNum234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61">
    <w:nsid w:val="303D4F9C"/>
    <w:multiLevelType w:val="multilevel"/>
    <w:tmpl w:val="AAD05AB0"/>
    <w:styleLink w:val="WW8Num79"/>
    <w:lvl w:ilvl="0">
      <w:start w:val="1"/>
      <w:numFmt w:val="lowerLetter"/>
      <w:lvlText w:val="%1)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>
    <w:nsid w:val="30E03BFB"/>
    <w:multiLevelType w:val="multilevel"/>
    <w:tmpl w:val="96CC8AEA"/>
    <w:styleLink w:val="WW8Num95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cs="Symbol" w:hAnsi="Symbol" w:ascii="Symbol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3">
    <w:nsid w:val="30E170C0"/>
    <w:multiLevelType w:val="multilevel"/>
    <w:tmpl w:val="6D46974C"/>
    <w:styleLink w:val="WWNum23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64">
    <w:nsid w:val="3125032F"/>
    <w:multiLevelType w:val="multilevel"/>
    <w:tmpl w:val="AE242748"/>
    <w:styleLink w:val="WWNum81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65">
    <w:nsid w:val="3149798D"/>
    <w:multiLevelType w:val="multilevel"/>
    <w:tmpl w:val="E6EC694C"/>
    <w:styleLink w:val="WWNum129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166">
    <w:nsid w:val="31827DF7"/>
    <w:multiLevelType w:val="multilevel"/>
    <w:tmpl w:val="806877F2"/>
    <w:styleLink w:val="WW8Num4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ourier New" w:hAnsi="Courier New" w:ascii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7">
    <w:nsid w:val="32397422"/>
    <w:multiLevelType w:val="multilevel"/>
    <w:tmpl w:val="258E3956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ourier New" w:hAnsi="Courier New" w:ascii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8">
    <w:nsid w:val="32496A93"/>
    <w:multiLevelType w:val="multilevel"/>
    <w:tmpl w:val="B6CA0B72"/>
    <w:styleLink w:val="WW8Num71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69">
    <w:nsid w:val="32C315E7"/>
    <w:multiLevelType w:val="multilevel"/>
    <w:tmpl w:val="DDC67FAE"/>
    <w:styleLink w:val="WWNum145"/>
    <w:lvl w:ilvl="0">
      <w:start w:val="16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70">
    <w:nsid w:val="32CB6507"/>
    <w:multiLevelType w:val="multilevel"/>
    <w:tmpl w:val="394EC320"/>
    <w:styleLink w:val="WWNum12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71">
    <w:nsid w:val="32E96148"/>
    <w:multiLevelType w:val="multilevel"/>
    <w:tmpl w:val="934C34C8"/>
    <w:styleLink w:val="WWNum70"/>
    <w:lvl w:ilvl="0">
      <w:numFmt w:val="bullet"/>
      <w:lvlText w:val="-"/>
      <w:lvlJc w:val="left"/>
      <w:pPr>
        <w:ind w:hanging="360" w:left="720"/>
      </w:pPr>
      <w:rPr>
        <w:rFonts w:cs="Arial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72">
    <w:nsid w:val="334C398A"/>
    <w:multiLevelType w:val="multilevel"/>
    <w:tmpl w:val="42DE8E4C"/>
    <w:styleLink w:val="WW8Num6"/>
    <w:lvl w:ilvl="0">
      <w:start w:val="1"/>
      <w:numFmt w:val="none"/>
      <w:lvlText w:val="%1"/>
      <w:lvlJc w:val="left"/>
      <w:pPr>
        <w:ind w:hanging="432" w:left="432"/>
      </w:pPr>
    </w:lvl>
    <w:lvl w:ilvl="1">
      <w:start w:val="1"/>
      <w:numFmt w:val="none"/>
      <w:lvlText w:val="%2"/>
      <w:lvlJc w:val="left"/>
      <w:pPr>
        <w:ind w:hanging="576" w:left="576"/>
      </w:pPr>
    </w:lvl>
    <w:lvl w:ilvl="2">
      <w:start w:val="1"/>
      <w:numFmt w:val="none"/>
      <w:lvlText w:val="%3"/>
      <w:lvlJc w:val="left"/>
      <w:pPr>
        <w:ind w:hanging="720" w:left="720"/>
      </w:pPr>
    </w:lvl>
    <w:lvl w:ilvl="3">
      <w:start w:val="1"/>
      <w:numFmt w:val="none"/>
      <w:lvlText w:val="%4"/>
      <w:lvlJc w:val="left"/>
      <w:pPr>
        <w:ind w:hanging="864" w:left="864"/>
      </w:pPr>
    </w:lvl>
    <w:lvl w:ilvl="4">
      <w:start w:val="1"/>
      <w:numFmt w:val="none"/>
      <w:lvlText w:val="%5"/>
      <w:lvlJc w:val="left"/>
      <w:pPr>
        <w:ind w:hanging="1008" w:left="1008"/>
      </w:pPr>
    </w:lvl>
    <w:lvl w:ilvl="5">
      <w:start w:val="1"/>
      <w:numFmt w:val="none"/>
      <w:lvlText w:val="%6"/>
      <w:lvlJc w:val="left"/>
      <w:pPr>
        <w:ind w:hanging="1152" w:left="1152"/>
      </w:pPr>
    </w:lvl>
    <w:lvl w:ilvl="6">
      <w:start w:val="1"/>
      <w:numFmt w:val="none"/>
      <w:lvlText w:val="%7"/>
      <w:lvlJc w:val="left"/>
      <w:pPr>
        <w:ind w:hanging="1296" w:left="1296"/>
      </w:pPr>
    </w:lvl>
    <w:lvl w:ilvl="7">
      <w:start w:val="1"/>
      <w:numFmt w:val="none"/>
      <w:lvlText w:val="%8"/>
      <w:lvlJc w:val="left"/>
      <w:pPr>
        <w:ind w:hanging="1440" w:left="1440"/>
      </w:pPr>
    </w:lvl>
    <w:lvl w:ilvl="8">
      <w:start w:val="1"/>
      <w:numFmt w:val="none"/>
      <w:lvlText w:val="%9"/>
      <w:lvlJc w:val="left"/>
      <w:pPr>
        <w:ind w:hanging="1584" w:left="1584"/>
      </w:pPr>
    </w:lvl>
  </w:abstractNum>
  <w:abstractNum w:abstractNumId="173">
    <w:nsid w:val="33934F6F"/>
    <w:multiLevelType w:val="multilevel"/>
    <w:tmpl w:val="1486961E"/>
    <w:styleLink w:val="WWNum172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"/>
      <w:lvlJc w:val="left"/>
      <w:pPr>
        <w:ind w:hanging="360" w:left="1080"/>
      </w:pPr>
      <w:rPr>
        <w:rFonts w:cs="Wingdings" w:hAnsi="Times New Roman" w:ascii="Times New Roman"/>
      </w:r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74">
    <w:nsid w:val="33D4027D"/>
    <w:multiLevelType w:val="multilevel"/>
    <w:tmpl w:val="37449B30"/>
    <w:styleLink w:val="WW8Num31"/>
    <w:lvl w:ilvl="0">
      <w:numFmt w:val="bullet"/>
      <w:lvlText w:val=""/>
      <w:lvlJc w:val="left"/>
      <w:pPr>
        <w:ind w:hanging="360" w:left="780"/>
      </w:pPr>
      <w:rPr>
        <w:rFonts w:cs="Symbol" w:hAnsi="Symbol" w:ascii="Symbol"/>
      </w:rPr>
    </w:lvl>
    <w:lvl w:ilvl="1">
      <w:numFmt w:val="bullet"/>
      <w:lvlText w:val=""/>
      <w:lvlJc w:val="left"/>
      <w:pPr>
        <w:ind w:hanging="360" w:left="1500"/>
      </w:pPr>
      <w:rPr>
        <w:rFonts w:cs="Symbol" w:hAnsi="Symbol" w:ascii="Symbol"/>
      </w:rPr>
    </w:lvl>
    <w:lvl w:ilvl="2">
      <w:numFmt w:val="bullet"/>
      <w:lvlText w:val=""/>
      <w:lvlJc w:val="left"/>
      <w:pPr>
        <w:ind w:hanging="360" w:left="222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94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6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8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10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82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40"/>
      </w:pPr>
      <w:rPr>
        <w:rFonts w:cs="Wingdings" w:hAnsi="Wingdings" w:ascii="Wingdings"/>
      </w:rPr>
    </w:lvl>
  </w:abstractNum>
  <w:abstractNum w:abstractNumId="175">
    <w:nsid w:val="3400286D"/>
    <w:multiLevelType w:val="multilevel"/>
    <w:tmpl w:val="52A887AC"/>
    <w:styleLink w:val="WW8Num20"/>
    <w:lvl w:ilvl="0">
      <w:numFmt w:val="bullet"/>
      <w:lvlText w:val=""/>
      <w:lvlJc w:val="left"/>
      <w:pPr>
        <w:ind w:hanging="360" w:left="502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176">
    <w:nsid w:val="345A18C8"/>
    <w:multiLevelType w:val="multilevel"/>
    <w:tmpl w:val="BA722A5A"/>
    <w:styleLink w:val="WWNum21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77">
    <w:nsid w:val="347F3771"/>
    <w:multiLevelType w:val="multilevel"/>
    <w:tmpl w:val="6FB25AF0"/>
    <w:styleLink w:val="WWNum59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78">
    <w:nsid w:val="34C40D7E"/>
    <w:multiLevelType w:val="multilevel"/>
    <w:tmpl w:val="9CDC208E"/>
    <w:styleLink w:val="WWNum58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79">
    <w:nsid w:val="34C51F62"/>
    <w:multiLevelType w:val="multilevel"/>
    <w:tmpl w:val="32962C9E"/>
    <w:styleLink w:val="WW8Num15"/>
    <w:lvl w:ilvl="0">
      <w:numFmt w:val="bullet"/>
      <w:lvlText w:val=""/>
      <w:lvlJc w:val="left"/>
      <w:pPr>
        <w:ind w:hanging="360" w:left="360"/>
      </w:pPr>
      <w:rPr>
        <w:rFonts w:cs="Symbol" w:hAnsi="Symbol" w:ascii="Symbol"/>
      </w:rPr>
    </w:lvl>
    <w:lvl w:ilvl="1"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/>
      </w:rPr>
    </w:lvl>
    <w:lvl w:ilvl="2">
      <w:numFmt w:val="bullet"/>
      <w:lvlText w:val=""/>
      <w:lvlJc w:val="left"/>
      <w:pPr>
        <w:ind w:hanging="360" w:left="180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cs="Wingdings" w:hAnsi="Wingdings" w:ascii="Wingdings"/>
      </w:rPr>
    </w:lvl>
  </w:abstractNum>
  <w:abstractNum w:abstractNumId="180">
    <w:nsid w:val="35315813"/>
    <w:multiLevelType w:val="multilevel"/>
    <w:tmpl w:val="31247796"/>
    <w:styleLink w:val="WW8Num100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81">
    <w:nsid w:val="35320145"/>
    <w:multiLevelType w:val="multilevel"/>
    <w:tmpl w:val="E27A1AF4"/>
    <w:styleLink w:val="WWNum238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82">
    <w:nsid w:val="3541338F"/>
    <w:multiLevelType w:val="multilevel"/>
    <w:tmpl w:val="79D2E428"/>
    <w:styleLink w:val="WWNum65"/>
    <w:lvl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83">
    <w:nsid w:val="3590134A"/>
    <w:multiLevelType w:val="multilevel"/>
    <w:tmpl w:val="7D964C40"/>
    <w:styleLink w:val="WW8Num72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84">
    <w:nsid w:val="36773803"/>
    <w:multiLevelType w:val="multilevel"/>
    <w:tmpl w:val="25E2B828"/>
    <w:styleLink w:val="WW8Num10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5">
    <w:nsid w:val="36836EAC"/>
    <w:multiLevelType w:val="multilevel"/>
    <w:tmpl w:val="2C32F4DA"/>
    <w:styleLink w:val="WWNum21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86">
    <w:nsid w:val="36B208B3"/>
    <w:multiLevelType w:val="multilevel"/>
    <w:tmpl w:val="F58EF752"/>
    <w:styleLink w:val="WWNum262"/>
    <w:lvl w:ilvl="0">
      <w:numFmt w:val="bullet"/>
      <w:lvlText w:val=""/>
      <w:lvlJc w:val="left"/>
      <w:pPr>
        <w:ind w:hanging="360" w:left="862"/>
      </w:pPr>
    </w:lvl>
    <w:lvl w:ilvl="1">
      <w:numFmt w:val="bullet"/>
      <w:lvlText w:val="o"/>
      <w:lvlJc w:val="left"/>
      <w:pPr>
        <w:ind w:hanging="360" w:left="1582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2302"/>
      </w:pPr>
    </w:lvl>
    <w:lvl w:ilvl="3">
      <w:numFmt w:val="bullet"/>
      <w:lvlText w:val=""/>
      <w:lvlJc w:val="left"/>
      <w:pPr>
        <w:ind w:hanging="360" w:left="3022"/>
      </w:pPr>
    </w:lvl>
    <w:lvl w:ilvl="4">
      <w:numFmt w:val="bullet"/>
      <w:lvlText w:val="o"/>
      <w:lvlJc w:val="left"/>
      <w:pPr>
        <w:ind w:hanging="360" w:left="3742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4462"/>
      </w:pPr>
    </w:lvl>
    <w:lvl w:ilvl="6">
      <w:numFmt w:val="bullet"/>
      <w:lvlText w:val=""/>
      <w:lvlJc w:val="left"/>
      <w:pPr>
        <w:ind w:hanging="360" w:left="5182"/>
      </w:pPr>
    </w:lvl>
    <w:lvl w:ilvl="7">
      <w:numFmt w:val="bullet"/>
      <w:lvlText w:val="o"/>
      <w:lvlJc w:val="left"/>
      <w:pPr>
        <w:ind w:hanging="360" w:left="5902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6622"/>
      </w:pPr>
    </w:lvl>
  </w:abstractNum>
  <w:abstractNum w:abstractNumId="187">
    <w:nsid w:val="36E94276"/>
    <w:multiLevelType w:val="multilevel"/>
    <w:tmpl w:val="E654E48C"/>
    <w:styleLink w:val="WW8Num8"/>
    <w:lvl w:ilvl="0">
      <w:numFmt w:val="bullet"/>
      <w:lvlText w:val=""/>
      <w:lvlJc w:val="left"/>
      <w:pPr>
        <w:ind w:hanging="360" w:left="720"/>
      </w:pPr>
      <w:rPr>
        <w:rFonts w:hAnsi="Wingdings" w:ascii="Wingdings"/>
        <w:b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  <w:b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  <w:b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  <w:b/>
      </w:rPr>
    </w:lvl>
  </w:abstractNum>
  <w:abstractNum w:abstractNumId="188">
    <w:nsid w:val="374A4C93"/>
    <w:multiLevelType w:val="multilevel"/>
    <w:tmpl w:val="D7DEEC66"/>
    <w:styleLink w:val="WWOutlineListStyle6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9">
    <w:nsid w:val="376D1A91"/>
    <w:multiLevelType w:val="multilevel"/>
    <w:tmpl w:val="C40446BA"/>
    <w:styleLink w:val="WW8Num13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0">
    <w:nsid w:val="377A03E1"/>
    <w:multiLevelType w:val="multilevel"/>
    <w:tmpl w:val="DF9033EC"/>
    <w:styleLink w:val="WW8Num21"/>
    <w:lvl w:ilvl="0"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pPr>
        <w:ind w:hanging="360" w:left="252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324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96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468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540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612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684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7560"/>
      </w:pPr>
      <w:rPr>
        <w:rFonts w:cs="Wingdings" w:hAnsi="Wingdings" w:ascii="Wingdings"/>
      </w:rPr>
    </w:lvl>
  </w:abstractNum>
  <w:abstractNum w:abstractNumId="191">
    <w:nsid w:val="3781042D"/>
    <w:multiLevelType w:val="multilevel"/>
    <w:tmpl w:val="AAEA7B4C"/>
    <w:styleLink w:val="WW8Num50"/>
    <w:lvl w:ilvl="0">
      <w:numFmt w:val="bullet"/>
      <w:lvlText w:val="-"/>
      <w:lvlJc w:val="left"/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92">
    <w:nsid w:val="379C198C"/>
    <w:multiLevelType w:val="multilevel"/>
    <w:tmpl w:val="7B9EFD12"/>
    <w:styleLink w:val="WWNum158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.%2"/>
      <w:lvlJc w:val="left"/>
      <w:pPr>
        <w:ind w:hanging="360" w:left="1080"/>
      </w:pPr>
      <w:rPr>
        <w:rFonts w:cs="Courier New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93">
    <w:nsid w:val="37E57B9A"/>
    <w:multiLevelType w:val="multilevel"/>
    <w:tmpl w:val="0878406C"/>
    <w:styleLink w:val="WWNum74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Symbol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194">
    <w:nsid w:val="38A67BB7"/>
    <w:multiLevelType w:val="multilevel"/>
    <w:tmpl w:val="F4DE9782"/>
    <w:styleLink w:val="WW8Num11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>
    <w:nsid w:val="38CF2B18"/>
    <w:multiLevelType w:val="multilevel"/>
    <w:tmpl w:val="E2A0A506"/>
    <w:styleLink w:val="WW8Num7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6">
    <w:nsid w:val="38D575AD"/>
    <w:multiLevelType w:val="multilevel"/>
    <w:tmpl w:val="9984FF58"/>
    <w:styleLink w:val="WWNum18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97">
    <w:nsid w:val="3904071B"/>
    <w:multiLevelType w:val="multilevel"/>
    <w:tmpl w:val="A91630BA"/>
    <w:styleLink w:val="WWNum142"/>
    <w:lvl w:ilvl="0">
      <w:start w:val="6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198">
    <w:nsid w:val="392170C8"/>
    <w:multiLevelType w:val="multilevel"/>
    <w:tmpl w:val="0BAE6EDC"/>
    <w:styleLink w:val="WWNum213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.%2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199">
    <w:nsid w:val="39565D14"/>
    <w:multiLevelType w:val="multilevel"/>
    <w:tmpl w:val="3098BA96"/>
    <w:styleLink w:val="WW8Num114"/>
    <w:lvl w:ilvl="0">
      <w:numFmt w:val="bullet"/>
      <w:lvlText w:val="-"/>
      <w:lvlJc w:val="left"/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00">
    <w:nsid w:val="396F055D"/>
    <w:multiLevelType w:val="multilevel"/>
    <w:tmpl w:val="068C7414"/>
    <w:styleLink w:val="WWNum198"/>
    <w:lvl w:ilvl="0">
      <w:start w:val="1"/>
      <w:numFmt w:val="lowerLetter"/>
      <w:lvlText w:val="%1)"/>
      <w:lvlJc w:val="left"/>
      <w:pPr>
        <w:ind w:hanging="360" w:left="72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01">
    <w:nsid w:val="39734169"/>
    <w:multiLevelType w:val="multilevel"/>
    <w:tmpl w:val="5574A3F2"/>
    <w:styleLink w:val="WWNum137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02">
    <w:nsid w:val="398B5804"/>
    <w:multiLevelType w:val="multilevel"/>
    <w:tmpl w:val="D674BC02"/>
    <w:styleLink w:val="WWNum66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03">
    <w:nsid w:val="39B756EF"/>
    <w:multiLevelType w:val="multilevel"/>
    <w:tmpl w:val="9A982A26"/>
    <w:styleLink w:val="WW8Num4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4">
    <w:nsid w:val="39D02BEF"/>
    <w:multiLevelType w:val="multilevel"/>
    <w:tmpl w:val="5548349A"/>
    <w:styleLink w:val="WWNum187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05">
    <w:nsid w:val="3A934CED"/>
    <w:multiLevelType w:val="multilevel"/>
    <w:tmpl w:val="E650294A"/>
    <w:styleLink w:val="WW8Num30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206">
    <w:nsid w:val="3AC43D5D"/>
    <w:multiLevelType w:val="multilevel"/>
    <w:tmpl w:val="AC1E6962"/>
    <w:styleLink w:val="WWNum209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07">
    <w:nsid w:val="3AEE6F86"/>
    <w:multiLevelType w:val="multilevel"/>
    <w:tmpl w:val="85EAE71E"/>
    <w:styleLink w:val="WW8Num9"/>
    <w:lvl w:ilvl="0">
      <w:numFmt w:val="bullet"/>
      <w:lvlText w:val=""/>
      <w:lvlJc w:val="left"/>
      <w:pPr>
        <w:ind w:hanging="360" w:left="720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208">
    <w:nsid w:val="3B4F7A0B"/>
    <w:multiLevelType w:val="multilevel"/>
    <w:tmpl w:val="B2BEAFC0"/>
    <w:styleLink w:val="WWNum225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)"/>
      <w:lvlJc w:val="left"/>
      <w:pPr>
        <w:ind w:hanging="360" w:left="1080"/>
      </w:pPr>
    </w:lvl>
    <w:lvl w:ilvl="2">
      <w:numFmt w:val="bullet"/>
      <w:lvlText w:val="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209">
    <w:nsid w:val="3B7B0BC6"/>
    <w:multiLevelType w:val="multilevel"/>
    <w:tmpl w:val="DEF2670E"/>
    <w:styleLink w:val="WWNum131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210">
    <w:nsid w:val="3B86490F"/>
    <w:multiLevelType w:val="multilevel"/>
    <w:tmpl w:val="F8CC6A7A"/>
    <w:styleLink w:val="WW8Num36"/>
    <w:lvl w:ilvl="0">
      <w:numFmt w:val="bullet"/>
      <w:lvlText w:val=""/>
      <w:lvlJc w:val="left"/>
      <w:pPr>
        <w:ind w:hanging="360" w:left="720"/>
      </w:pPr>
      <w:rPr>
        <w:rFonts w:cs="Wingdings" w:hAnsi="Wingdings" w:ascii="Wingdings"/>
      </w:rPr>
    </w:lvl>
    <w:lvl w:ilvl="1">
      <w:numFmt w:val="bullet"/>
      <w:lvlText w:val=""/>
      <w:lvlJc w:val="left"/>
      <w:pPr>
        <w:ind w:hanging="360" w:left="1440"/>
      </w:pPr>
      <w:rPr>
        <w:rFonts w:cs="Wingdings" w:hAnsi="Wingdings" w:ascii="Wingdings"/>
      </w:r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1">
    <w:nsid w:val="3BB55169"/>
    <w:multiLevelType w:val="multilevel"/>
    <w:tmpl w:val="E034CC12"/>
    <w:styleLink w:val="WWOutlineListStyle0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2">
    <w:nsid w:val="3BE6352D"/>
    <w:multiLevelType w:val="multilevel"/>
    <w:tmpl w:val="78C4665A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ourier New" w:hAnsi="Courier New" w:ascii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3">
    <w:nsid w:val="3C430585"/>
    <w:multiLevelType w:val="multilevel"/>
    <w:tmpl w:val="C12A1D46"/>
    <w:styleLink w:val="WWNum103"/>
    <w:lvl w:ilvl="0">
      <w:start w:val="16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14">
    <w:nsid w:val="3CB23AFD"/>
    <w:multiLevelType w:val="multilevel"/>
    <w:tmpl w:val="6128B8D8"/>
    <w:styleLink w:val="WWNum25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15">
    <w:nsid w:val="3D871E08"/>
    <w:multiLevelType w:val="multilevel"/>
    <w:tmpl w:val="9F201A1A"/>
    <w:styleLink w:val="WWNum194"/>
    <w:lvl w:ilvl="0">
      <w:start w:val="1"/>
      <w:numFmt w:val="lowerLetter"/>
      <w:lvlText w:val="%1)"/>
      <w:lvlJc w:val="left"/>
      <w:pPr>
        <w:ind w:hanging="360" w:left="72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16">
    <w:nsid w:val="3D896313"/>
    <w:multiLevelType w:val="multilevel"/>
    <w:tmpl w:val="521A430C"/>
    <w:styleLink w:val="WWNum204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17">
    <w:nsid w:val="3E1F60D4"/>
    <w:multiLevelType w:val="multilevel"/>
    <w:tmpl w:val="E856B4C4"/>
    <w:styleLink w:val="WWNum144"/>
    <w:lvl w:ilvl="0">
      <w:start w:val="16"/>
      <w:numFmt w:val="decimal"/>
      <w:lvlText w:val="%1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18">
    <w:nsid w:val="3E2264A4"/>
    <w:multiLevelType w:val="multilevel"/>
    <w:tmpl w:val="4D983EB2"/>
    <w:styleLink w:val="WWNum11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219">
    <w:nsid w:val="3E4B1122"/>
    <w:multiLevelType w:val="multilevel"/>
    <w:tmpl w:val="E22EB228"/>
    <w:styleLink w:val="WWNum246"/>
    <w:lvl w:ilvl="0">
      <w:numFmt w:val="bullet"/>
      <w:lvlText w:val="-"/>
      <w:lvlJc w:val="left"/>
      <w:pPr>
        <w:ind w:hanging="360" w:left="720"/>
      </w:pPr>
      <w:rPr>
        <w:rFonts w:cs="Arial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20">
    <w:nsid w:val="3E592CF6"/>
    <w:multiLevelType w:val="multilevel"/>
    <w:tmpl w:val="373690AA"/>
    <w:styleLink w:val="WW8Num5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1">
    <w:nsid w:val="3E767F79"/>
    <w:multiLevelType w:val="multilevel"/>
    <w:tmpl w:val="3A9AA5F0"/>
    <w:styleLink w:val="WWNum233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22">
    <w:nsid w:val="3F3A4462"/>
    <w:multiLevelType w:val="multilevel"/>
    <w:tmpl w:val="634CD1FC"/>
    <w:styleLink w:val="WW8Num8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3">
    <w:nsid w:val="3F933306"/>
    <w:multiLevelType w:val="multilevel"/>
    <w:tmpl w:val="5E72C984"/>
    <w:styleLink w:val="WW8Num80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24">
    <w:nsid w:val="3FA42B6A"/>
    <w:multiLevelType w:val="multilevel"/>
    <w:tmpl w:val="7584B572"/>
    <w:styleLink w:val="WW8Num78"/>
    <w:lvl w:ilvl="0">
      <w:start w:val="1"/>
      <w:numFmt w:val="decimal"/>
      <w:lvlText w:val="%1."/>
      <w:lvlJc w:val="left"/>
      <w:rPr>
        <w:i w:val="false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5">
    <w:nsid w:val="3FB260EB"/>
    <w:multiLevelType w:val="multilevel"/>
    <w:tmpl w:val="CADC058C"/>
    <w:styleLink w:val="WW8Num13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6">
    <w:nsid w:val="3FC1122B"/>
    <w:multiLevelType w:val="multilevel"/>
    <w:tmpl w:val="51AA436E"/>
    <w:styleLink w:val="WW8Num142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7">
    <w:nsid w:val="3FDC1E14"/>
    <w:multiLevelType w:val="multilevel"/>
    <w:tmpl w:val="5AD62340"/>
    <w:styleLink w:val="WWNum228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28">
    <w:nsid w:val="400711C9"/>
    <w:multiLevelType w:val="multilevel"/>
    <w:tmpl w:val="0CCC5C0E"/>
    <w:styleLink w:val="WWNum188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229">
    <w:nsid w:val="401B1A87"/>
    <w:multiLevelType w:val="multilevel"/>
    <w:tmpl w:val="C5CEEC40"/>
    <w:styleLink w:val="WWNum121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30">
    <w:nsid w:val="407B6888"/>
    <w:multiLevelType w:val="multilevel"/>
    <w:tmpl w:val="E70EA384"/>
    <w:styleLink w:val="WWOutlineListStyle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1">
    <w:nsid w:val="409C5B28"/>
    <w:multiLevelType w:val="multilevel"/>
    <w:tmpl w:val="A71C8DA4"/>
    <w:styleLink w:val="WWNum45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32">
    <w:nsid w:val="41C84910"/>
    <w:multiLevelType w:val="multilevel"/>
    <w:tmpl w:val="3B80F6A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ourier New" w:hAnsi="Courier New" w:ascii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3">
    <w:nsid w:val="41D96ACA"/>
    <w:multiLevelType w:val="multilevel"/>
    <w:tmpl w:val="3BAA787E"/>
    <w:styleLink w:val="WWNum255"/>
    <w:lvl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b/>
      </w:rPr>
    </w:lvl>
    <w:lvl w:ilvl="2">
      <w:start w:val="1"/>
      <w:numFmt w:val="decimal"/>
      <w:lvlText w:val="%1.%2.%3."/>
      <w:lvlJc w:val="left"/>
      <w:pPr>
        <w:ind w:hanging="360" w:left="1440"/>
      </w:pPr>
      <w:rPr>
        <w:b w:val="false"/>
      </w:rPr>
    </w:lvl>
    <w:lvl w:ilvl="3">
      <w:start w:val="1"/>
      <w:numFmt w:val="decimal"/>
      <w:lvlText w:val="%1.%2.%3.%4."/>
      <w:lvlJc w:val="left"/>
      <w:pPr>
        <w:ind w:hanging="360" w:left="1800"/>
      </w:pPr>
      <w:rPr>
        <w:b w:val="false"/>
      </w:rPr>
    </w:lvl>
    <w:lvl w:ilvl="4">
      <w:start w:val="1"/>
      <w:numFmt w:val="decimal"/>
      <w:lvlText w:val="%1.%2.%3.%4.%5."/>
      <w:lvlJc w:val="left"/>
      <w:pPr>
        <w:ind w:hanging="360" w:left="216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hanging="360" w:left="252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hanging="360" w:left="288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hanging="360" w:left="324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hanging="360" w:left="3600"/>
      </w:pPr>
      <w:rPr>
        <w:b w:val="false"/>
      </w:rPr>
    </w:lvl>
  </w:abstractNum>
  <w:abstractNum w:abstractNumId="234">
    <w:nsid w:val="42462C2E"/>
    <w:multiLevelType w:val="multilevel"/>
    <w:tmpl w:val="4F98E4BE"/>
    <w:styleLink w:val="WWNum8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35">
    <w:nsid w:val="42993031"/>
    <w:multiLevelType w:val="multilevel"/>
    <w:tmpl w:val="ECDA1608"/>
    <w:styleLink w:val="WW8Num29"/>
    <w:lvl w:ilvl="0">
      <w:numFmt w:val="bullet"/>
      <w:lvlText w:val=""/>
      <w:lvlJc w:val="left"/>
      <w:pPr>
        <w:ind w:hanging="360" w:left="1500"/>
      </w:pPr>
      <w:rPr>
        <w:rFonts w:cs="Symbol" w:hAnsi="Symbol" w:ascii="Symbol"/>
      </w:rPr>
    </w:lvl>
    <w:lvl w:ilvl="1">
      <w:numFmt w:val="bullet"/>
      <w:lvlText w:val="o"/>
      <w:lvlJc w:val="left"/>
      <w:pPr>
        <w:ind w:hanging="360" w:left="222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94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66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438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510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82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654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7260"/>
      </w:pPr>
      <w:rPr>
        <w:rFonts w:cs="Wingdings" w:hAnsi="Wingdings" w:ascii="Wingdings"/>
      </w:rPr>
    </w:lvl>
  </w:abstractNum>
  <w:abstractNum w:abstractNumId="236">
    <w:nsid w:val="42F26F45"/>
    <w:multiLevelType w:val="multilevel"/>
    <w:tmpl w:val="FF8E83AC"/>
    <w:styleLink w:val="WWNum9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37">
    <w:nsid w:val="432D4E80"/>
    <w:multiLevelType w:val="multilevel"/>
    <w:tmpl w:val="98580484"/>
    <w:styleLink w:val="WW8Num52"/>
    <w:lvl w:ilvl="0">
      <w:numFmt w:val="bullet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8">
    <w:nsid w:val="437F27E9"/>
    <w:multiLevelType w:val="multilevel"/>
    <w:tmpl w:val="BDFC02E8"/>
    <w:styleLink w:val="WW8Num125"/>
    <w:lvl w:ilvl="0">
      <w:numFmt w:val="bullet"/>
      <w:lvlText w:val="-"/>
      <w:lvlJc w:val="left"/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39">
    <w:nsid w:val="43FA1555"/>
    <w:multiLevelType w:val="multilevel"/>
    <w:tmpl w:val="21D661FC"/>
    <w:styleLink w:val="WWNum252"/>
    <w:lvl w:ilvl="0">
      <w:start w:val="16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40">
    <w:nsid w:val="442F0607"/>
    <w:multiLevelType w:val="multilevel"/>
    <w:tmpl w:val="F8988180"/>
    <w:styleLink w:val="WWNum136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41">
    <w:nsid w:val="443C0401"/>
    <w:multiLevelType w:val="multilevel"/>
    <w:tmpl w:val="703AE8AC"/>
    <w:styleLink w:val="WWNum199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42">
    <w:nsid w:val="44A1120A"/>
    <w:multiLevelType w:val="multilevel"/>
    <w:tmpl w:val="878EB694"/>
    <w:styleLink w:val="WWNum134"/>
    <w:lvl w:ilvl="0">
      <w:start w:val="1"/>
      <w:numFmt w:val="lowerLetter"/>
      <w:lvlText w:val="%1)"/>
      <w:lvlJc w:val="left"/>
      <w:pPr>
        <w:ind w:hanging="360" w:left="72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43">
    <w:nsid w:val="44AA5E3B"/>
    <w:multiLevelType w:val="multilevel"/>
    <w:tmpl w:val="90F44468"/>
    <w:styleLink w:val="WWNum50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244">
    <w:nsid w:val="44F95A0B"/>
    <w:multiLevelType w:val="multilevel"/>
    <w:tmpl w:val="1F964296"/>
    <w:styleLink w:val="WWNum160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45">
    <w:nsid w:val="44FB0617"/>
    <w:multiLevelType w:val="multilevel"/>
    <w:tmpl w:val="C556F5C8"/>
    <w:styleLink w:val="WWNum4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46">
    <w:nsid w:val="454950B8"/>
    <w:multiLevelType w:val="multilevel"/>
    <w:tmpl w:val="B6707D24"/>
    <w:styleLink w:val="WW8Num25"/>
    <w:lvl w:ilvl="0">
      <w:start w:val="1"/>
      <w:numFmt w:val="decimal"/>
      <w:lvlText w:val="%1."/>
      <w:lvlJc w:val="left"/>
      <w:pPr>
        <w:ind w:hanging="360" w:left="360"/>
      </w:pPr>
      <w:rPr>
        <w:i w:val="false"/>
      </w:r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800" w:left="1800"/>
      </w:pPr>
    </w:lvl>
    <w:lvl w:ilvl="7">
      <w:start w:val="1"/>
      <w:numFmt w:val="decimal"/>
      <w:lvlText w:val="%1.%2.%3.%4.%5.%6.%7.%8."/>
      <w:lvlJc w:val="left"/>
      <w:pPr>
        <w:ind w:hanging="2160" w:left="216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247">
    <w:nsid w:val="454E721B"/>
    <w:multiLevelType w:val="multilevel"/>
    <w:tmpl w:val="AEBCE788"/>
    <w:styleLink w:val="WWNum110"/>
    <w:lvl w:ilvl="0">
      <w:start w:val="1"/>
      <w:numFmt w:val="decimal"/>
      <w:lvlText w:val="%1."/>
      <w:lvlJc w:val="left"/>
      <w:pPr>
        <w:ind w:hanging="360" w:left="720"/>
      </w:pPr>
      <w:rPr>
        <w:i w:val="false"/>
      </w:rPr>
    </w:lvl>
    <w:lvl w:ilvl="1">
      <w:start w:val="1"/>
      <w:numFmt w:val="decimal"/>
      <w:lvlText w:val="%1.%2."/>
      <w:lvlJc w:val="left"/>
      <w:pPr>
        <w:ind w:hanging="360" w:left="1080"/>
      </w:pPr>
    </w:lvl>
    <w:lvl w:ilvl="2">
      <w:start w:val="1"/>
      <w:numFmt w:val="decimal"/>
      <w:lvlText w:val="%1.%2.%3."/>
      <w:lvlJc w:val="left"/>
      <w:pPr>
        <w:ind w:hanging="360" w:left="1440"/>
      </w:pPr>
    </w:lvl>
    <w:lvl w:ilvl="3">
      <w:start w:val="1"/>
      <w:numFmt w:val="decimal"/>
      <w:lvlText w:val="%1.%2.%3.%4."/>
      <w:lvlJc w:val="left"/>
      <w:pPr>
        <w:ind w:hanging="360" w:left="1800"/>
      </w:pPr>
    </w:lvl>
    <w:lvl w:ilvl="4">
      <w:start w:val="1"/>
      <w:numFmt w:val="decimal"/>
      <w:lvlText w:val="%1.%2.%3.%4.%5."/>
      <w:lvlJc w:val="left"/>
      <w:pPr>
        <w:ind w:hanging="360" w:left="2160"/>
      </w:pPr>
    </w:lvl>
    <w:lvl w:ilvl="5">
      <w:start w:val="1"/>
      <w:numFmt w:val="decimal"/>
      <w:lvlText w:val="%1.%2.%3.%4.%5.%6."/>
      <w:lvlJc w:val="left"/>
      <w:pPr>
        <w:ind w:hanging="360" w:left="2520"/>
      </w:pPr>
    </w:lvl>
    <w:lvl w:ilvl="6">
      <w:start w:val="1"/>
      <w:numFmt w:val="decimal"/>
      <w:lvlText w:val="%1.%2.%3.%4.%5.%6.%7."/>
      <w:lvlJc w:val="left"/>
      <w:pPr>
        <w:ind w:hanging="360" w:left="2880"/>
      </w:pPr>
    </w:lvl>
    <w:lvl w:ilvl="7">
      <w:start w:val="1"/>
      <w:numFmt w:val="decimal"/>
      <w:lvlText w:val="%1.%2.%3.%4.%5.%6.%7.%8."/>
      <w:lvlJc w:val="left"/>
      <w:pPr>
        <w:ind w:hanging="360" w:left="3240"/>
      </w:pPr>
    </w:lvl>
    <w:lvl w:ilvl="8">
      <w:start w:val="1"/>
      <w:numFmt w:val="decimal"/>
      <w:lvlText w:val="%1.%2.%3.%4.%5.%6.%7.%8.%9."/>
      <w:lvlJc w:val="left"/>
      <w:pPr>
        <w:ind w:hanging="360" w:left="3600"/>
      </w:pPr>
    </w:lvl>
  </w:abstractNum>
  <w:abstractNum w:abstractNumId="248">
    <w:nsid w:val="45516B97"/>
    <w:multiLevelType w:val="multilevel"/>
    <w:tmpl w:val="B00EBBD0"/>
    <w:styleLink w:val="WWNum106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49">
    <w:nsid w:val="45B03026"/>
    <w:multiLevelType w:val="multilevel"/>
    <w:tmpl w:val="DE90C162"/>
    <w:styleLink w:val="WWNum40"/>
    <w:lvl w:ilvl="0">
      <w:numFmt w:val="bullet"/>
      <w:lvlText w:val=""/>
      <w:lvlJc w:val="left"/>
      <w:pPr>
        <w:ind w:hanging="360" w:left="720"/>
      </w:pPr>
      <w:rPr>
        <w:rFonts w:cs="Calibri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250">
    <w:nsid w:val="45D416FF"/>
    <w:multiLevelType w:val="multilevel"/>
    <w:tmpl w:val="E2AC97CE"/>
    <w:styleLink w:val="WWNum13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251">
    <w:nsid w:val="45E40C43"/>
    <w:multiLevelType w:val="multilevel"/>
    <w:tmpl w:val="3A903518"/>
    <w:styleLink w:val="WW8Num93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2">
    <w:nsid w:val="45E47150"/>
    <w:multiLevelType w:val="multilevel"/>
    <w:tmpl w:val="A38E04B4"/>
    <w:styleLink w:val="WW8Num137"/>
    <w:lvl w:ilvl="0">
      <w:start w:val="1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3">
    <w:nsid w:val="45FC0F7F"/>
    <w:multiLevelType w:val="multilevel"/>
    <w:tmpl w:val="3F0E8F62"/>
    <w:styleLink w:val="WWNum127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54">
    <w:nsid w:val="460A1FF7"/>
    <w:multiLevelType w:val="multilevel"/>
    <w:tmpl w:val="16D8AA24"/>
    <w:styleLink w:val="WW8Num13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1080"/>
      </w:pPr>
    </w:lvl>
    <w:lvl w:ilvl="2">
      <w:numFmt w:val="bullet"/>
      <w:lvlText w:val=""/>
      <w:lvlJc w:val="left"/>
      <w:pPr>
        <w:ind w:hanging="360" w:left="900"/>
      </w:pPr>
      <w:rPr>
        <w:rFonts w:cs="Times New Roman" w:eastAsia="Times New Roman" w:hAnsi="Symbol" w:ascii="Symbol"/>
      </w:r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255">
    <w:nsid w:val="46156631"/>
    <w:multiLevelType w:val="multilevel"/>
    <w:tmpl w:val="89D63780"/>
    <w:styleLink w:val="WWOutlineListStyle8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6">
    <w:nsid w:val="461A0B74"/>
    <w:multiLevelType w:val="multilevel"/>
    <w:tmpl w:val="39E44C78"/>
    <w:styleLink w:val="WWNum15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257">
    <w:nsid w:val="46753886"/>
    <w:multiLevelType w:val="multilevel"/>
    <w:tmpl w:val="5A62E630"/>
    <w:styleLink w:val="WWNum98"/>
    <w:lvl w:ilvl="0">
      <w:start w:val="1"/>
      <w:numFmt w:val="lowerLetter"/>
      <w:lvlText w:val="%1)"/>
      <w:lvlJc w:val="left"/>
      <w:pPr>
        <w:ind w:hanging="360" w:left="72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58">
    <w:nsid w:val="46F453F1"/>
    <w:multiLevelType w:val="multilevel"/>
    <w:tmpl w:val="0254BB36"/>
    <w:styleLink w:val="WW8Num45"/>
    <w:lvl w:ilvl="0">
      <w:numFmt w:val="bullet"/>
      <w:lvlText w:val="-"/>
      <w:lvlJc w:val="left"/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59">
    <w:nsid w:val="47C87C64"/>
    <w:multiLevelType w:val="multilevel"/>
    <w:tmpl w:val="DB9C6CCE"/>
    <w:styleLink w:val="WWNum109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60">
    <w:nsid w:val="47FF3BCB"/>
    <w:multiLevelType w:val="multilevel"/>
    <w:tmpl w:val="3626B2C8"/>
    <w:styleLink w:val="WW8Num27"/>
    <w:lvl w:ilvl="0"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261">
    <w:nsid w:val="48A072C9"/>
    <w:multiLevelType w:val="multilevel"/>
    <w:tmpl w:val="AE7A2792"/>
    <w:styleLink w:val="WW8Num49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cs="Courier New" w:hAnsi="Times New Roman" w:ascii="Times New Roman"/>
      </w:rPr>
    </w:lvl>
    <w:lvl w:ilvl="2">
      <w:numFmt w:val="bullet"/>
      <w:lvlText w:val=""/>
      <w:lvlJc w:val="left"/>
      <w:rPr>
        <w:rFonts w:hAnsi="OpenSymbol" w:ascii="OpenSymbol"/>
      </w:rPr>
    </w:lvl>
    <w:lvl w:ilvl="3">
      <w:numFmt w:val="bullet"/>
      <w:lvlText w:val=""/>
      <w:lvlJc w:val="left"/>
      <w:rPr>
        <w:rFonts w:hAnsi="OpenSymbol" w:ascii="OpenSymbol"/>
      </w:rPr>
    </w:lvl>
    <w:lvl w:ilvl="4">
      <w:numFmt w:val="bullet"/>
      <w:lvlText w:val="o"/>
      <w:lvlJc w:val="left"/>
      <w:rPr>
        <w:rFonts w:cs="Courier New" w:hAnsi="Times New Roman" w:ascii="Times New Roman"/>
      </w:rPr>
    </w:lvl>
    <w:lvl w:ilvl="5">
      <w:numFmt w:val="bullet"/>
      <w:lvlText w:val=""/>
      <w:lvlJc w:val="left"/>
      <w:rPr>
        <w:rFonts w:hAnsi="OpenSymbol" w:ascii="OpenSymbol"/>
      </w:rPr>
    </w:lvl>
    <w:lvl w:ilvl="6">
      <w:numFmt w:val="bullet"/>
      <w:lvlText w:val=""/>
      <w:lvlJc w:val="left"/>
      <w:rPr>
        <w:rFonts w:hAnsi="OpenSymbol" w:ascii="OpenSymbol"/>
      </w:rPr>
    </w:lvl>
    <w:lvl w:ilvl="7">
      <w:numFmt w:val="bullet"/>
      <w:lvlText w:val="o"/>
      <w:lvlJc w:val="left"/>
      <w:rPr>
        <w:rFonts w:cs="Courier New" w:hAnsi="Times New Roman" w:ascii="Times New Roman"/>
      </w:rPr>
    </w:lvl>
    <w:lvl w:ilvl="8">
      <w:numFmt w:val="bullet"/>
      <w:lvlText w:val=""/>
      <w:lvlJc w:val="left"/>
      <w:rPr>
        <w:rFonts w:hAnsi="OpenSymbol" w:ascii="OpenSymbol"/>
      </w:rPr>
    </w:lvl>
  </w:abstractNum>
  <w:abstractNum w:abstractNumId="262">
    <w:nsid w:val="48C606DB"/>
    <w:multiLevelType w:val="multilevel"/>
    <w:tmpl w:val="7868D294"/>
    <w:styleLink w:val="WWNum192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63">
    <w:nsid w:val="490624A4"/>
    <w:multiLevelType w:val="multilevel"/>
    <w:tmpl w:val="B2064194"/>
    <w:styleLink w:val="WWNum2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264">
    <w:nsid w:val="49131005"/>
    <w:multiLevelType w:val="multilevel"/>
    <w:tmpl w:val="72A8FEC6"/>
    <w:styleLink w:val="WWNum5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265">
    <w:nsid w:val="4982377A"/>
    <w:multiLevelType w:val="multilevel"/>
    <w:tmpl w:val="FAFAE89A"/>
    <w:styleLink w:val="WWNum27"/>
    <w:lvl w:ilvl="0">
      <w:start w:val="8"/>
      <w:numFmt w:val="decimal"/>
      <w:lvlText w:val="%1)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266">
    <w:nsid w:val="49B15F77"/>
    <w:multiLevelType w:val="multilevel"/>
    <w:tmpl w:val="504E3FD2"/>
    <w:styleLink w:val="WWOutlineListStyle5"/>
    <w:lvl w:ilvl="0">
      <w:start w:val="1"/>
      <w:numFmt w:val="decimal"/>
      <w:lvlText w:val="%1."/>
      <w:lvlJc w:val="left"/>
      <w:rPr>
        <w:rFonts w:cs="Arial" w:hAnsi="Arial" w:asci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7">
    <w:nsid w:val="4AAC5D83"/>
    <w:multiLevelType w:val="multilevel"/>
    <w:tmpl w:val="4A2A8FCE"/>
    <w:styleLink w:val="WWNum216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68">
    <w:nsid w:val="4B36249F"/>
    <w:multiLevelType w:val="multilevel"/>
    <w:tmpl w:val="22A0DCE2"/>
    <w:styleLink w:val="WWNum141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69">
    <w:nsid w:val="4B6363A7"/>
    <w:multiLevelType w:val="multilevel"/>
    <w:tmpl w:val="B026179A"/>
    <w:styleLink w:val="WWNum29"/>
    <w:lvl w:ilvl="0">
      <w:numFmt w:val="bullet"/>
      <w:lvlText w:val="-"/>
      <w:lvlJc w:val="left"/>
      <w:pPr>
        <w:ind w:hanging="360" w:left="720"/>
      </w:pPr>
      <w:rPr>
        <w:rFonts w:cs="Arial" w:eastAsia="SimSun,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70">
    <w:nsid w:val="4C2142E2"/>
    <w:multiLevelType w:val="multilevel"/>
    <w:tmpl w:val="5956D526"/>
    <w:styleLink w:val="WWNum12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271">
    <w:nsid w:val="4C995693"/>
    <w:multiLevelType w:val="multilevel"/>
    <w:tmpl w:val="17F80C12"/>
    <w:styleLink w:val="WWNum114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72">
    <w:nsid w:val="4CB50A05"/>
    <w:multiLevelType w:val="multilevel"/>
    <w:tmpl w:val="29CCF0DE"/>
    <w:styleLink w:val="WWNum250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Symbol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73">
    <w:nsid w:val="4D6F61B6"/>
    <w:multiLevelType w:val="multilevel"/>
    <w:tmpl w:val="B156C936"/>
    <w:styleLink w:val="WWNum89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274">
    <w:nsid w:val="4D7E2D4B"/>
    <w:multiLevelType w:val="multilevel"/>
    <w:tmpl w:val="84042B50"/>
    <w:styleLink w:val="WWNum218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75">
    <w:nsid w:val="4DD66296"/>
    <w:multiLevelType w:val="multilevel"/>
    <w:tmpl w:val="CE90054C"/>
    <w:styleLink w:val="WWNum186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76">
    <w:nsid w:val="4DD767A0"/>
    <w:multiLevelType w:val="multilevel"/>
    <w:tmpl w:val="7F7EA878"/>
    <w:styleLink w:val="WWNum37"/>
    <w:lvl w:ilvl="0">
      <w:numFmt w:val="bullet"/>
      <w:lvlText w:val=""/>
      <w:lvlJc w:val="left"/>
      <w:pPr>
        <w:ind w:hanging="360" w:left="720"/>
      </w:pPr>
      <w:rPr>
        <w:rFonts w:cs="Calibri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277">
    <w:nsid w:val="4EB3602E"/>
    <w:multiLevelType w:val="multilevel"/>
    <w:tmpl w:val="081EC6C4"/>
    <w:styleLink w:val="WWNum38"/>
    <w:lvl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</w:lvl>
    <w:lvl w:ilvl="8">
      <w:numFmt w:val="bullet"/>
      <w:lvlText w:val=""/>
      <w:lvlJc w:val="left"/>
      <w:pPr>
        <w:ind w:hanging="360" w:left="3600"/>
      </w:pPr>
    </w:lvl>
  </w:abstractNum>
  <w:abstractNum w:abstractNumId="278">
    <w:nsid w:val="4ECD570F"/>
    <w:multiLevelType w:val="multilevel"/>
    <w:tmpl w:val="2370F274"/>
    <w:styleLink w:val="WW8Num18"/>
    <w:lvl w:ilvl="0">
      <w:numFmt w:val="bullet"/>
      <w:lvlText w:val=""/>
      <w:lvlJc w:val="left"/>
      <w:pPr>
        <w:ind w:hanging="360" w:left="1080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80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2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24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96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68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40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612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840"/>
      </w:pPr>
      <w:rPr>
        <w:rFonts w:cs="Wingdings" w:hAnsi="Wingdings" w:ascii="Wingdings"/>
      </w:rPr>
    </w:lvl>
  </w:abstractNum>
  <w:abstractNum w:abstractNumId="279">
    <w:nsid w:val="4F3E3E40"/>
    <w:multiLevelType w:val="multilevel"/>
    <w:tmpl w:val="A2CABFA6"/>
    <w:styleLink w:val="WWNum15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280">
    <w:nsid w:val="4F454146"/>
    <w:multiLevelType w:val="multilevel"/>
    <w:tmpl w:val="AFA84A00"/>
    <w:styleLink w:val="WWNum173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81">
    <w:nsid w:val="500503E8"/>
    <w:multiLevelType w:val="multilevel"/>
    <w:tmpl w:val="FAE6FF32"/>
    <w:styleLink w:val="WWNum9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82">
    <w:nsid w:val="500A4B68"/>
    <w:multiLevelType w:val="multilevel"/>
    <w:tmpl w:val="22206B74"/>
    <w:styleLink w:val="WWNum257"/>
    <w:lvl w:ilvl="0">
      <w:start w:val="6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83">
    <w:nsid w:val="50C83E04"/>
    <w:multiLevelType w:val="multilevel"/>
    <w:tmpl w:val="CFD24A38"/>
    <w:styleLink w:val="WWNum175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84">
    <w:nsid w:val="510D1511"/>
    <w:multiLevelType w:val="multilevel"/>
    <w:tmpl w:val="A9C099F2"/>
    <w:styleLink w:val="WWNum222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85">
    <w:nsid w:val="51A862DF"/>
    <w:multiLevelType w:val="multilevel"/>
    <w:tmpl w:val="7F80D018"/>
    <w:styleLink w:val="WW8Num12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6">
    <w:nsid w:val="520727B2"/>
    <w:multiLevelType w:val="multilevel"/>
    <w:tmpl w:val="0938078A"/>
    <w:styleLink w:val="WW8Num51"/>
    <w:lvl w:ilvl="0">
      <w:numFmt w:val="bullet"/>
      <w:lvlText w:val=""/>
      <w:lvlJc w:val="left"/>
      <w:rPr>
        <w:rFonts w:cs="Calibri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87">
    <w:nsid w:val="523E6A2A"/>
    <w:multiLevelType w:val="multilevel"/>
    <w:tmpl w:val="2C4260B0"/>
    <w:styleLink w:val="WWNum96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88">
    <w:nsid w:val="52536EA0"/>
    <w:multiLevelType w:val="multilevel"/>
    <w:tmpl w:val="6B72845A"/>
    <w:styleLink w:val="WWNum258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89">
    <w:nsid w:val="5298514D"/>
    <w:multiLevelType w:val="multilevel"/>
    <w:tmpl w:val="5FE65D36"/>
    <w:styleLink w:val="WW8Num7"/>
    <w:lvl w:ilvl="0">
      <w:start w:val="1"/>
      <w:numFmt w:val="decimal"/>
      <w:lvlText w:val="%1."/>
      <w:lvlJc w:val="left"/>
      <w:pPr>
        <w:ind w:hanging="390" w:left="390"/>
      </w:pPr>
    </w:lvl>
    <w:lvl w:ilvl="1">
      <w:start w:val="2"/>
      <w:numFmt w:val="decimal"/>
      <w:lvlText w:val="%1.%2."/>
      <w:lvlJc w:val="left"/>
      <w:pPr>
        <w:ind w:hanging="720" w:left="720"/>
      </w:pPr>
      <w:rPr>
        <w:rFonts w:cs="Courier New" w:hAnsi="Courier New" w:ascii="Courier New"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800" w:left="1800"/>
      </w:pPr>
    </w:lvl>
    <w:lvl w:ilvl="7">
      <w:start w:val="1"/>
      <w:numFmt w:val="decimal"/>
      <w:lvlText w:val="%1.%2.%3.%4.%5.%6.%7.%8."/>
      <w:lvlJc w:val="left"/>
      <w:pPr>
        <w:ind w:hanging="2160" w:left="216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290">
    <w:nsid w:val="52D87913"/>
    <w:multiLevelType w:val="multilevel"/>
    <w:tmpl w:val="3C74BFEE"/>
    <w:styleLink w:val="WWNum105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"/>
      <w:lvlJc w:val="left"/>
      <w:pPr>
        <w:ind w:hanging="360" w:left="1080"/>
      </w:pPr>
      <w:rPr>
        <w:rFonts w:cs="Wingdings" w:hAnsi="Times New Roman" w:ascii="Times New Roman"/>
      </w:r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291">
    <w:nsid w:val="543F3EC9"/>
    <w:multiLevelType w:val="multilevel"/>
    <w:tmpl w:val="E36E80B4"/>
    <w:styleLink w:val="WWNum148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92">
    <w:nsid w:val="548A66A5"/>
    <w:multiLevelType w:val="multilevel"/>
    <w:tmpl w:val="14E87228"/>
    <w:styleLink w:val="WWOutlineListStyle1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3">
    <w:nsid w:val="54CB2D31"/>
    <w:multiLevelType w:val="multilevel"/>
    <w:tmpl w:val="EAF439FE"/>
    <w:styleLink w:val="WW8Num12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4">
    <w:nsid w:val="54D35D23"/>
    <w:multiLevelType w:val="multilevel"/>
    <w:tmpl w:val="93DE394E"/>
    <w:styleLink w:val="WWNum177"/>
    <w:lvl w:ilvl="0">
      <w:numFmt w:val="bullet"/>
      <w:lvlText w:val="-"/>
      <w:lvlJc w:val="left"/>
      <w:pPr>
        <w:ind w:hanging="360" w:left="720"/>
      </w:pPr>
      <w:rPr>
        <w:rFonts w:cs="Arial" w:hAnsi="Times New Roman" w:ascii="Times New Roman"/>
        <w:b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295">
    <w:nsid w:val="5521191F"/>
    <w:multiLevelType w:val="multilevel"/>
    <w:tmpl w:val="FA52DD54"/>
    <w:styleLink w:val="WW8Num4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6">
    <w:nsid w:val="556D75A4"/>
    <w:multiLevelType w:val="multilevel"/>
    <w:tmpl w:val="B38219E4"/>
    <w:styleLink w:val="WW8Num92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7">
    <w:nsid w:val="56640E9E"/>
    <w:multiLevelType w:val="multilevel"/>
    <w:tmpl w:val="08EEE6B6"/>
    <w:styleLink w:val="WW8Num24"/>
    <w:lvl w:ilvl="0">
      <w:numFmt w:val="bullet"/>
      <w:lvlText w:val=""/>
      <w:lvlJc w:val="left"/>
      <w:pPr>
        <w:ind w:hanging="360" w:left="720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298">
    <w:nsid w:val="56E13DE3"/>
    <w:multiLevelType w:val="multilevel"/>
    <w:tmpl w:val="B66E158A"/>
    <w:styleLink w:val="WW8Num136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299">
    <w:nsid w:val="571B79A5"/>
    <w:multiLevelType w:val="multilevel"/>
    <w:tmpl w:val="F53CBA12"/>
    <w:styleLink w:val="WWNum116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Symbol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00">
    <w:nsid w:val="57302343"/>
    <w:multiLevelType w:val="multilevel"/>
    <w:tmpl w:val="092E6950"/>
    <w:styleLink w:val="WWOutlineListStyle3"/>
    <w:lvl w:ilvl="0">
      <w:start w:val="1"/>
      <w:numFmt w:val="decimal"/>
      <w:lvlText w:val="%1."/>
      <w:lvlJc w:val="left"/>
      <w:rPr>
        <w:rFonts w:hAnsi="Wingdings" w:ascii="Wingding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1">
    <w:nsid w:val="574D79D9"/>
    <w:multiLevelType w:val="multilevel"/>
    <w:tmpl w:val="928EF898"/>
    <w:styleLink w:val="WW8Num12"/>
    <w:lvl w:ilvl="0">
      <w:numFmt w:val="bullet"/>
      <w:lvlText w:val=""/>
      <w:lvlJc w:val="left"/>
      <w:pPr>
        <w:ind w:hanging="360" w:left="720"/>
      </w:pPr>
      <w:rPr>
        <w:rFonts w:cs="Wingdings" w:hAnsi="Wingdings" w:ascii="Wingdings"/>
      </w:rPr>
    </w:lvl>
    <w:lvl w:ilvl="1"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302">
    <w:nsid w:val="57E355A0"/>
    <w:multiLevelType w:val="multilevel"/>
    <w:tmpl w:val="4FB40694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3">
    <w:nsid w:val="57E65DCD"/>
    <w:multiLevelType w:val="multilevel"/>
    <w:tmpl w:val="8BC234AA"/>
    <w:styleLink w:val="WW8Num11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4">
    <w:nsid w:val="582372B8"/>
    <w:multiLevelType w:val="multilevel"/>
    <w:tmpl w:val="75E65804"/>
    <w:styleLink w:val="WW8Num9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5">
    <w:nsid w:val="5825550A"/>
    <w:multiLevelType w:val="multilevel"/>
    <w:tmpl w:val="74FEBFC6"/>
    <w:styleLink w:val="WWNum97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06">
    <w:nsid w:val="585E5332"/>
    <w:multiLevelType w:val="multilevel"/>
    <w:tmpl w:val="D73E20AC"/>
    <w:styleLink w:val="WW8Num11"/>
    <w:lvl w:ilvl="0">
      <w:start w:val="2"/>
      <w:numFmt w:val="decimal"/>
      <w:lvlText w:val="%1."/>
      <w:lvlJc w:val="left"/>
      <w:pPr>
        <w:ind w:hanging="390" w:left="390"/>
      </w:pPr>
      <w:rPr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b w:val="fals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b w:val="false"/>
      </w:rPr>
    </w:lvl>
  </w:abstractNum>
  <w:abstractNum w:abstractNumId="307">
    <w:nsid w:val="586200EB"/>
    <w:multiLevelType w:val="multilevel"/>
    <w:tmpl w:val="BEE4A794"/>
    <w:styleLink w:val="WW8Num10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8">
    <w:nsid w:val="58AF0B93"/>
    <w:multiLevelType w:val="multilevel"/>
    <w:tmpl w:val="5C3CD01C"/>
    <w:styleLink w:val="WW8Num14"/>
    <w:lvl w:ilvl="0">
      <w:numFmt w:val="bullet"/>
      <w:lvlText w:val=""/>
      <w:lvlJc w:val="left"/>
      <w:pPr>
        <w:ind w:hanging="360" w:left="862"/>
      </w:pPr>
      <w:rPr>
        <w:rFonts w:cs="Wingdings" w:hAnsi="Wingdings" w:ascii="Wingdings"/>
      </w:rPr>
    </w:lvl>
    <w:lvl w:ilvl="1">
      <w:numFmt w:val="bullet"/>
      <w:lvlText w:val="o"/>
      <w:lvlJc w:val="left"/>
      <w:pPr>
        <w:ind w:hanging="360" w:left="158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302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022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74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462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182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90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622"/>
      </w:pPr>
      <w:rPr>
        <w:rFonts w:cs="Wingdings" w:hAnsi="Wingdings" w:ascii="Wingdings"/>
      </w:rPr>
    </w:lvl>
  </w:abstractNum>
  <w:abstractNum w:abstractNumId="309">
    <w:nsid w:val="58C70E5E"/>
    <w:multiLevelType w:val="multilevel"/>
    <w:tmpl w:val="C9C2CA36"/>
    <w:styleLink w:val="WWOutlineListStyle1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0">
    <w:nsid w:val="590441DD"/>
    <w:multiLevelType w:val="multilevel"/>
    <w:tmpl w:val="F9420096"/>
    <w:styleLink w:val="WW8Num10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1">
    <w:nsid w:val="59124D2A"/>
    <w:multiLevelType w:val="multilevel"/>
    <w:tmpl w:val="03F2D860"/>
    <w:styleLink w:val="WWNum108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12">
    <w:nsid w:val="59637D3C"/>
    <w:multiLevelType w:val="multilevel"/>
    <w:tmpl w:val="6A5EFED6"/>
    <w:styleLink w:val="WWNum244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13">
    <w:nsid w:val="597F38FB"/>
    <w:multiLevelType w:val="multilevel"/>
    <w:tmpl w:val="471A3F7E"/>
    <w:styleLink w:val="WWNum48"/>
    <w:lvl w:ilvl="0">
      <w:numFmt w:val="bullet"/>
      <w:lvlText w:val="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314">
    <w:nsid w:val="59B9579C"/>
    <w:multiLevelType w:val="multilevel"/>
    <w:tmpl w:val="6896D840"/>
    <w:styleLink w:val="WWNum24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15">
    <w:nsid w:val="59F37621"/>
    <w:multiLevelType w:val="multilevel"/>
    <w:tmpl w:val="6046C818"/>
    <w:styleLink w:val="WWOutlineListStyle30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6">
    <w:nsid w:val="5A5A77BE"/>
    <w:multiLevelType w:val="multilevel"/>
    <w:tmpl w:val="31525CCA"/>
    <w:styleLink w:val="WWNum264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7">
    <w:nsid w:val="5A5C53BA"/>
    <w:multiLevelType w:val="multilevel"/>
    <w:tmpl w:val="9280B184"/>
    <w:styleLink w:val="WWNum17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18">
    <w:nsid w:val="5AA701AA"/>
    <w:multiLevelType w:val="multilevel"/>
    <w:tmpl w:val="F782FCCE"/>
    <w:styleLink w:val="WWNum18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19">
    <w:nsid w:val="5B9067CF"/>
    <w:multiLevelType w:val="multilevel"/>
    <w:tmpl w:val="8F2C3150"/>
    <w:styleLink w:val="WWNum220"/>
    <w:lvl w:ilvl="0">
      <w:start w:val="16"/>
      <w:numFmt w:val="decimal"/>
      <w:lvlText w:val="%1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20">
    <w:nsid w:val="5C2D62CA"/>
    <w:multiLevelType w:val="multilevel"/>
    <w:tmpl w:val="3FC6DB32"/>
    <w:styleLink w:val="WWNum205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21">
    <w:nsid w:val="5C560FCD"/>
    <w:multiLevelType w:val="multilevel"/>
    <w:tmpl w:val="B1AA7BFA"/>
    <w:styleLink w:val="WWNum176"/>
    <w:lvl w:ilvl="0">
      <w:start w:val="1"/>
      <w:numFmt w:val="lowerLetter"/>
      <w:lvlText w:val="%1)"/>
      <w:lvlJc w:val="left"/>
      <w:pPr>
        <w:ind w:hanging="360" w:left="72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22">
    <w:nsid w:val="5C6E2051"/>
    <w:multiLevelType w:val="multilevel"/>
    <w:tmpl w:val="FFCAB37E"/>
    <w:styleLink w:val="WW8Num83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3">
    <w:nsid w:val="5CAA2DD7"/>
    <w:multiLevelType w:val="multilevel"/>
    <w:tmpl w:val="AA0CFE00"/>
    <w:styleLink w:val="WWNum86"/>
    <w:lvl w:ilvl="0">
      <w:numFmt w:val="bullet"/>
      <w:lvlText w:val="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324">
    <w:nsid w:val="5CB271AB"/>
    <w:multiLevelType w:val="multilevel"/>
    <w:tmpl w:val="0B2A8548"/>
    <w:styleLink w:val="WWOutlineListStyle2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5">
    <w:nsid w:val="5D1B0C60"/>
    <w:multiLevelType w:val="multilevel"/>
    <w:tmpl w:val="E2D2552C"/>
    <w:styleLink w:val="WW8Num126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26">
    <w:nsid w:val="5D263402"/>
    <w:multiLevelType w:val="multilevel"/>
    <w:tmpl w:val="B8E8348E"/>
    <w:styleLink w:val="WWNum1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27">
    <w:nsid w:val="5D4D145E"/>
    <w:multiLevelType w:val="multilevel"/>
    <w:tmpl w:val="24AADB6A"/>
    <w:styleLink w:val="WWNum166"/>
    <w:lvl w:ilvl="0">
      <w:numFmt w:val="bullet"/>
      <w:lvlText w:val=""/>
      <w:lvlJc w:val="left"/>
      <w:pPr>
        <w:ind w:hanging="360" w:left="720"/>
      </w:pPr>
      <w:rPr>
        <w:rFonts w:cs="Calibri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28">
    <w:nsid w:val="5D572A45"/>
    <w:multiLevelType w:val="multilevel"/>
    <w:tmpl w:val="B1DCFC74"/>
    <w:styleLink w:val="WWNum88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29">
    <w:nsid w:val="5D640F1F"/>
    <w:multiLevelType w:val="multilevel"/>
    <w:tmpl w:val="996AEDB0"/>
    <w:styleLink w:val="WW8Num33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330">
    <w:nsid w:val="5D6815EE"/>
    <w:multiLevelType w:val="multilevel"/>
    <w:tmpl w:val="F50A2078"/>
    <w:styleLink w:val="WWNum211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31">
    <w:nsid w:val="5D943C31"/>
    <w:multiLevelType w:val="multilevel"/>
    <w:tmpl w:val="C86ED39E"/>
    <w:styleLink w:val="WWNum229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32">
    <w:nsid w:val="5DA70BFF"/>
    <w:multiLevelType w:val="multilevel"/>
    <w:tmpl w:val="B1629C14"/>
    <w:styleLink w:val="WW8Num9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3">
    <w:nsid w:val="5DB7026E"/>
    <w:multiLevelType w:val="multilevel"/>
    <w:tmpl w:val="CA2A376A"/>
    <w:styleLink w:val="WW8Num115"/>
    <w:lvl w:ilvl="0">
      <w:numFmt w:val="bullet"/>
      <w:lvlText w:val="-"/>
      <w:lvlJc w:val="left"/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34">
    <w:nsid w:val="5E30111B"/>
    <w:multiLevelType w:val="multilevel"/>
    <w:tmpl w:val="E2AA11A0"/>
    <w:styleLink w:val="WWOutlineListStyle18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5">
    <w:nsid w:val="5F156E86"/>
    <w:multiLevelType w:val="multilevel"/>
    <w:tmpl w:val="B950C24C"/>
    <w:styleLink w:val="WWNum113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"/>
      <w:lvlJc w:val="left"/>
      <w:pPr>
        <w:ind w:hanging="360" w:left="1080"/>
      </w:pPr>
      <w:rPr>
        <w:rFonts w:cs="Symbol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36">
    <w:nsid w:val="5F9050FD"/>
    <w:multiLevelType w:val="multilevel"/>
    <w:tmpl w:val="5EAA226E"/>
    <w:styleLink w:val="WWNum53"/>
    <w:lvl w:ilvl="0">
      <w:start w:val="3"/>
      <w:numFmt w:val="upperRoman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37">
    <w:nsid w:val="5FE46CEE"/>
    <w:multiLevelType w:val="multilevel"/>
    <w:tmpl w:val="53EE50FA"/>
    <w:styleLink w:val="WW8Num73"/>
    <w:lvl w:ilvl="0">
      <w:numFmt w:val="bullet"/>
      <w:lvlText w:val=""/>
      <w:lvlJc w:val="left"/>
      <w:rPr>
        <w:rFonts w:hAnsi="OpenSymbol" w:ascii="OpenSymbol"/>
      </w:rPr>
    </w:lvl>
    <w:lvl w:ilvl="1">
      <w:numFmt w:val="bullet"/>
      <w:lvlText w:val="o"/>
      <w:lvlJc w:val="left"/>
      <w:rPr>
        <w:rFonts w:cs="Courier New" w:hAnsi="Times New Roman" w:ascii="Times New Roman"/>
      </w:rPr>
    </w:lvl>
    <w:lvl w:ilvl="2">
      <w:numFmt w:val="bullet"/>
      <w:lvlText w:val=""/>
      <w:lvlJc w:val="left"/>
      <w:rPr>
        <w:rFonts w:hAnsi="OpenSymbol" w:ascii="OpenSymbol"/>
      </w:rPr>
    </w:lvl>
    <w:lvl w:ilvl="3">
      <w:numFmt w:val="bullet"/>
      <w:lvlText w:val=""/>
      <w:lvlJc w:val="left"/>
      <w:rPr>
        <w:rFonts w:hAnsi="OpenSymbol" w:ascii="OpenSymbol"/>
      </w:rPr>
    </w:lvl>
    <w:lvl w:ilvl="4">
      <w:numFmt w:val="bullet"/>
      <w:lvlText w:val="o"/>
      <w:lvlJc w:val="left"/>
      <w:rPr>
        <w:rFonts w:cs="Courier New" w:hAnsi="Times New Roman" w:ascii="Times New Roman"/>
      </w:rPr>
    </w:lvl>
    <w:lvl w:ilvl="5">
      <w:numFmt w:val="bullet"/>
      <w:lvlText w:val=""/>
      <w:lvlJc w:val="left"/>
      <w:rPr>
        <w:rFonts w:hAnsi="OpenSymbol" w:ascii="OpenSymbol"/>
      </w:rPr>
    </w:lvl>
    <w:lvl w:ilvl="6">
      <w:numFmt w:val="bullet"/>
      <w:lvlText w:val=""/>
      <w:lvlJc w:val="left"/>
      <w:rPr>
        <w:rFonts w:hAnsi="OpenSymbol" w:ascii="OpenSymbol"/>
      </w:rPr>
    </w:lvl>
    <w:lvl w:ilvl="7">
      <w:numFmt w:val="bullet"/>
      <w:lvlText w:val="o"/>
      <w:lvlJc w:val="left"/>
      <w:rPr>
        <w:rFonts w:cs="Courier New" w:hAnsi="Times New Roman" w:ascii="Times New Roman"/>
      </w:rPr>
    </w:lvl>
    <w:lvl w:ilvl="8">
      <w:numFmt w:val="bullet"/>
      <w:lvlText w:val=""/>
      <w:lvlJc w:val="left"/>
      <w:rPr>
        <w:rFonts w:hAnsi="OpenSymbol" w:ascii="OpenSymbol"/>
      </w:rPr>
    </w:lvl>
  </w:abstractNum>
  <w:abstractNum w:abstractNumId="338">
    <w:nsid w:val="6035111D"/>
    <w:multiLevelType w:val="multilevel"/>
    <w:tmpl w:val="7D280D9A"/>
    <w:styleLink w:val="WWNum235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39">
    <w:nsid w:val="60352455"/>
    <w:multiLevelType w:val="multilevel"/>
    <w:tmpl w:val="F8B87472"/>
    <w:styleLink w:val="WWNum6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40">
    <w:nsid w:val="60C53EE4"/>
    <w:multiLevelType w:val="multilevel"/>
    <w:tmpl w:val="CB7C0756"/>
    <w:styleLink w:val="WWNum206"/>
    <w:lvl w:ilvl="0">
      <w:numFmt w:val="bullet"/>
      <w:lvlText w:val="-"/>
      <w:lvlJc w:val="left"/>
      <w:pPr>
        <w:ind w:hanging="360" w:left="720"/>
      </w:pPr>
      <w:rPr>
        <w:rFonts w:cs="Arial" w:eastAsia="SimSu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41">
    <w:nsid w:val="60EE68C2"/>
    <w:multiLevelType w:val="multilevel"/>
    <w:tmpl w:val="60D41AB8"/>
    <w:styleLink w:val="WWNum102"/>
    <w:lvl w:ilvl="0">
      <w:start w:val="16"/>
      <w:numFmt w:val="decimal"/>
      <w:lvlText w:val="%1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42">
    <w:nsid w:val="61484C27"/>
    <w:multiLevelType w:val="multilevel"/>
    <w:tmpl w:val="615A58E2"/>
    <w:styleLink w:val="WW8Num60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43">
    <w:nsid w:val="618E62F6"/>
    <w:multiLevelType w:val="multilevel"/>
    <w:tmpl w:val="6180EBEC"/>
    <w:styleLink w:val="WW8Num42"/>
    <w:lvl w:ilvl="0">
      <w:numFmt w:val="bullet"/>
      <w:lvlText w:val="-"/>
      <w:lvlJc w:val="left"/>
      <w:rPr>
        <w:rFonts w:hAnsi="Century Gothic" w:ascii="Century Gothic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344">
    <w:nsid w:val="61942979"/>
    <w:multiLevelType w:val="multilevel"/>
    <w:tmpl w:val="77A2E366"/>
    <w:styleLink w:val="WW8Num69"/>
    <w:lvl w:ilvl="0">
      <w:start w:val="3"/>
      <w:numFmt w:val="upperRoman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5">
    <w:nsid w:val="621335AD"/>
    <w:multiLevelType w:val="multilevel"/>
    <w:tmpl w:val="D0028172"/>
    <w:styleLink w:val="WW8Num35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cs="Wingdings" w:hAnsi="Wingdings" w:ascii="Wingdings"/>
      </w:rPr>
    </w:lvl>
  </w:abstractNum>
  <w:abstractNum w:abstractNumId="346">
    <w:nsid w:val="62145633"/>
    <w:multiLevelType w:val="multilevel"/>
    <w:tmpl w:val="3FF272A6"/>
    <w:styleLink w:val="WW8Num59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47">
    <w:nsid w:val="621F16C0"/>
    <w:multiLevelType w:val="multilevel"/>
    <w:tmpl w:val="0F6E6BD4"/>
    <w:styleLink w:val="WWNum226"/>
    <w:lvl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48">
    <w:nsid w:val="62522ACA"/>
    <w:multiLevelType w:val="multilevel"/>
    <w:tmpl w:val="8E68CE10"/>
    <w:styleLink w:val="WWNum72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49">
    <w:nsid w:val="629D6C4E"/>
    <w:multiLevelType w:val="multilevel"/>
    <w:tmpl w:val="5F022BF0"/>
    <w:styleLink w:val="WW8Num62"/>
    <w:lvl w:ilvl="0">
      <w:numFmt w:val="bullet"/>
      <w:lvlText w:val="-"/>
      <w:lvlJc w:val="left"/>
      <w:rPr>
        <w:rFonts w:cs="Arial" w:hAnsi="Arial" w:ascii="Arial"/>
        <w:b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50">
    <w:nsid w:val="62F46367"/>
    <w:multiLevelType w:val="multilevel"/>
    <w:tmpl w:val="60C4B51C"/>
    <w:styleLink w:val="WW8Num9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1">
    <w:nsid w:val="633B1EA2"/>
    <w:multiLevelType w:val="multilevel"/>
    <w:tmpl w:val="CC58FD78"/>
    <w:styleLink w:val="WWNum107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52">
    <w:nsid w:val="63A6336D"/>
    <w:multiLevelType w:val="multilevel"/>
    <w:tmpl w:val="56A43A2A"/>
    <w:styleLink w:val="WW8Num58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53">
    <w:nsid w:val="63AF7706"/>
    <w:multiLevelType w:val="multilevel"/>
    <w:tmpl w:val="EF38EABE"/>
    <w:styleLink w:val="WW8Num120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54">
    <w:nsid w:val="640030FD"/>
    <w:multiLevelType w:val="multilevel"/>
    <w:tmpl w:val="182211C2"/>
    <w:styleLink w:val="WW8Num122"/>
    <w:lvl w:ilvl="0">
      <w:numFmt w:val="bullet"/>
      <w:lvlText w:val="-"/>
      <w:lvlJc w:val="left"/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55">
    <w:nsid w:val="643879CA"/>
    <w:multiLevelType w:val="multilevel"/>
    <w:tmpl w:val="21E22E2A"/>
    <w:styleLink w:val="WWNum92"/>
    <w:lvl w:ilvl="0">
      <w:start w:val="1"/>
      <w:numFmt w:val="lowerLetter"/>
      <w:lvlText w:val="%1)"/>
      <w:lvlJc w:val="left"/>
      <w:pPr>
        <w:ind w:hanging="360" w:left="72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56">
    <w:nsid w:val="64474C20"/>
    <w:multiLevelType w:val="multilevel"/>
    <w:tmpl w:val="38322706"/>
    <w:styleLink w:val="WWNum17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357">
    <w:nsid w:val="645130CF"/>
    <w:multiLevelType w:val="multilevel"/>
    <w:tmpl w:val="65A87A0C"/>
    <w:styleLink w:val="WW8Num131"/>
    <w:lvl w:ilvl="0">
      <w:numFmt w:val="bullet"/>
      <w:lvlText w:val="-"/>
      <w:lvlJc w:val="left"/>
      <w:rPr>
        <w:rFonts w:cs="Arial" w:eastAsia="Times New Roman" w:hAnsi="Times New Roman" w:ascii="Times New Roman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58">
    <w:nsid w:val="648170D8"/>
    <w:multiLevelType w:val="multilevel"/>
    <w:tmpl w:val="D51C35BA"/>
    <w:styleLink w:val="WWNum73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59">
    <w:nsid w:val="65181710"/>
    <w:multiLevelType w:val="multilevel"/>
    <w:tmpl w:val="CA129828"/>
    <w:styleLink w:val="WWOutlineListStyle40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0">
    <w:nsid w:val="65424ED0"/>
    <w:multiLevelType w:val="multilevel"/>
    <w:tmpl w:val="A27CD8FE"/>
    <w:styleLink w:val="WW8Num38"/>
    <w:lvl w:ilvl="0">
      <w:numFmt w:val="bullet"/>
      <w:lvlText w:val=""/>
      <w:lvlJc w:val="left"/>
      <w:pPr>
        <w:ind w:hanging="360" w:left="1621"/>
      </w:pPr>
      <w:rPr>
        <w:rFonts w:cs="Symbol" w:hAnsi="Symbol" w:ascii="Symbol"/>
      </w:rPr>
    </w:lvl>
    <w:lvl w:ilvl="1">
      <w:numFmt w:val="bullet"/>
      <w:lvlText w:val="o"/>
      <w:lvlJc w:val="left"/>
      <w:pPr>
        <w:ind w:hanging="360" w:left="2341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3061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781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4501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5221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941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6661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7381"/>
      </w:pPr>
      <w:rPr>
        <w:rFonts w:cs="Wingdings" w:hAnsi="Wingdings" w:ascii="Wingdings"/>
      </w:rPr>
    </w:lvl>
  </w:abstractNum>
  <w:abstractNum w:abstractNumId="361">
    <w:nsid w:val="65680AED"/>
    <w:multiLevelType w:val="multilevel"/>
    <w:tmpl w:val="CF50DBE2"/>
    <w:styleLink w:val="WWNum152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62">
    <w:nsid w:val="659F5495"/>
    <w:multiLevelType w:val="multilevel"/>
    <w:tmpl w:val="403223EC"/>
    <w:styleLink w:val="WWNum20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63">
    <w:nsid w:val="65E00668"/>
    <w:multiLevelType w:val="multilevel"/>
    <w:tmpl w:val="036C993C"/>
    <w:styleLink w:val="WWNum231"/>
    <w:lvl w:ilvl="0">
      <w:numFmt w:val="bullet"/>
      <w:lvlText w:val="-"/>
      <w:lvlJc w:val="left"/>
      <w:pPr>
        <w:ind w:hanging="360" w:left="720"/>
      </w:pPr>
      <w:rPr>
        <w:rFonts w:cs="Calibri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64">
    <w:nsid w:val="65EE16F4"/>
    <w:multiLevelType w:val="multilevel"/>
    <w:tmpl w:val="AC803DF6"/>
    <w:styleLink w:val="WWNum197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65">
    <w:nsid w:val="663E2044"/>
    <w:multiLevelType w:val="multilevel"/>
    <w:tmpl w:val="058622B4"/>
    <w:styleLink w:val="WWNum146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66">
    <w:nsid w:val="66B04B9A"/>
    <w:multiLevelType w:val="multilevel"/>
    <w:tmpl w:val="0A688E26"/>
    <w:styleLink w:val="WW8Num135"/>
    <w:lvl w:ilvl="0">
      <w:numFmt w:val="bullet"/>
      <w:lvlText w:val=""/>
      <w:lvlJc w:val="left"/>
      <w:rPr>
        <w:rFonts w:cs="Symbol" w:hAnsi="Symbol" w:ascii="Symbol"/>
      </w:rPr>
    </w:lvl>
    <w:lvl w:ilvl="1">
      <w:numFmt w:val="bullet"/>
      <w:lvlText w:val=""/>
      <w:lvlJc w:val="left"/>
      <w:rPr>
        <w:rFonts w:cs="Symbol" w:hAnsi="Symbol" w:ascii="Symbol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67">
    <w:nsid w:val="66BD1D31"/>
    <w:multiLevelType w:val="multilevel"/>
    <w:tmpl w:val="3410C2F8"/>
    <w:styleLink w:val="WWNum195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68">
    <w:nsid w:val="673533BD"/>
    <w:multiLevelType w:val="multilevel"/>
    <w:tmpl w:val="09FED896"/>
    <w:styleLink w:val="WWNum263"/>
    <w:lvl w:ilvl="0">
      <w:numFmt w:val="bullet"/>
      <w:lvlText w:val=""/>
      <w:lvlJc w:val="left"/>
      <w:pPr>
        <w:ind w:hanging="360" w:left="1080"/>
      </w:pPr>
    </w:lvl>
    <w:lvl w:ilvl="1">
      <w:numFmt w:val="bullet"/>
      <w:lvlText w:val="o"/>
      <w:lvlJc w:val="left"/>
      <w:pPr>
        <w:ind w:hanging="360" w:left="180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2520"/>
      </w:pPr>
    </w:lvl>
    <w:lvl w:ilvl="3">
      <w:numFmt w:val="bullet"/>
      <w:lvlText w:val=""/>
      <w:lvlJc w:val="left"/>
      <w:pPr>
        <w:ind w:hanging="360" w:left="3240"/>
      </w:pPr>
    </w:lvl>
    <w:lvl w:ilvl="4">
      <w:numFmt w:val="bullet"/>
      <w:lvlText w:val="o"/>
      <w:lvlJc w:val="left"/>
      <w:pPr>
        <w:ind w:hanging="360" w:left="39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4680"/>
      </w:pPr>
    </w:lvl>
    <w:lvl w:ilvl="6">
      <w:numFmt w:val="bullet"/>
      <w:lvlText w:val=""/>
      <w:lvlJc w:val="left"/>
      <w:pPr>
        <w:ind w:hanging="360" w:left="5400"/>
      </w:pPr>
    </w:lvl>
    <w:lvl w:ilvl="7">
      <w:numFmt w:val="bullet"/>
      <w:lvlText w:val="o"/>
      <w:lvlJc w:val="left"/>
      <w:pPr>
        <w:ind w:hanging="360" w:left="612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6840"/>
      </w:pPr>
    </w:lvl>
  </w:abstractNum>
  <w:abstractNum w:abstractNumId="369">
    <w:nsid w:val="67F3103C"/>
    <w:multiLevelType w:val="multilevel"/>
    <w:tmpl w:val="DE1A406E"/>
    <w:styleLink w:val="WWNum16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70">
    <w:nsid w:val="680023AE"/>
    <w:multiLevelType w:val="multilevel"/>
    <w:tmpl w:val="EDDCA506"/>
    <w:styleLink w:val="WWNum14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71">
    <w:nsid w:val="68055DAC"/>
    <w:multiLevelType w:val="multilevel"/>
    <w:tmpl w:val="C4D49F86"/>
    <w:styleLink w:val="WWNum2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372">
    <w:nsid w:val="69344CE5"/>
    <w:multiLevelType w:val="multilevel"/>
    <w:tmpl w:val="4A9C93A6"/>
    <w:styleLink w:val="WWNum91"/>
    <w:lvl w:ilvl="0">
      <w:start w:val="1"/>
      <w:numFmt w:val="lowerLetter"/>
      <w:lvlText w:val="%1)"/>
      <w:lvlJc w:val="left"/>
      <w:pPr>
        <w:ind w:hanging="360" w:left="720"/>
      </w:pPr>
      <w:rPr>
        <w:rFonts w:cs="Calibri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373">
    <w:nsid w:val="69715430"/>
    <w:multiLevelType w:val="multilevel"/>
    <w:tmpl w:val="190C55C6"/>
    <w:styleLink w:val="WWNum207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.%2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74">
    <w:nsid w:val="69E41846"/>
    <w:multiLevelType w:val="multilevel"/>
    <w:tmpl w:val="B82C09C0"/>
    <w:styleLink w:val="WWNum200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.%2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75">
    <w:nsid w:val="6A9A70E8"/>
    <w:multiLevelType w:val="multilevel"/>
    <w:tmpl w:val="7B6A0958"/>
    <w:styleLink w:val="WWNum33"/>
    <w:lvl w:ilvl="0">
      <w:numFmt w:val="bullet"/>
      <w:lvlText w:val="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376">
    <w:nsid w:val="6AF51A6C"/>
    <w:multiLevelType w:val="multilevel"/>
    <w:tmpl w:val="9EC808DE"/>
    <w:styleLink w:val="WW8Num13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7">
    <w:nsid w:val="6B5D2217"/>
    <w:multiLevelType w:val="multilevel"/>
    <w:tmpl w:val="0BA623AE"/>
    <w:styleLink w:val="WWNum51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378">
    <w:nsid w:val="6C3A4A34"/>
    <w:multiLevelType w:val="multilevel"/>
    <w:tmpl w:val="FA66BEC6"/>
    <w:styleLink w:val="WW8Num140"/>
    <w:lvl w:ilvl="0">
      <w:start w:val="2"/>
      <w:numFmt w:val="decimal"/>
      <w:lvlText w:val="%1."/>
      <w:lvlJc w:val="left"/>
      <w:rPr>
        <w:b w:val="false"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 w:val="false"/>
      </w:rPr>
    </w:lvl>
    <w:lvl w:ilvl="3">
      <w:start w:val="1"/>
      <w:numFmt w:val="decimal"/>
      <w:lvlText w:val="%1.%2.%3.%4."/>
      <w:lvlJc w:val="left"/>
      <w:rPr>
        <w:b w:val="false"/>
      </w:rPr>
    </w:lvl>
    <w:lvl w:ilvl="4">
      <w:start w:val="1"/>
      <w:numFmt w:val="decimal"/>
      <w:lvlText w:val="%1.%2.%3.%4.%5."/>
      <w:lvlJc w:val="left"/>
      <w:rPr>
        <w:b w:val="false"/>
      </w:rPr>
    </w:lvl>
    <w:lvl w:ilvl="5">
      <w:start w:val="1"/>
      <w:numFmt w:val="decimal"/>
      <w:lvlText w:val="%1.%2.%3.%4.%5.%6."/>
      <w:lvlJc w:val="left"/>
      <w:rPr>
        <w:b w:val="false"/>
      </w:rPr>
    </w:lvl>
    <w:lvl w:ilvl="6">
      <w:start w:val="1"/>
      <w:numFmt w:val="decimal"/>
      <w:lvlText w:val="%1.%2.%3.%4.%5.%6.%7."/>
      <w:lvlJc w:val="left"/>
      <w:rPr>
        <w:b w:val="false"/>
      </w:rPr>
    </w:lvl>
    <w:lvl w:ilvl="7">
      <w:start w:val="1"/>
      <w:numFmt w:val="decimal"/>
      <w:lvlText w:val="%1.%2.%3.%4.%5.%6.%7.%8."/>
      <w:lvlJc w:val="left"/>
      <w:rPr>
        <w:b w:val="false"/>
      </w:rPr>
    </w:lvl>
    <w:lvl w:ilvl="8">
      <w:start w:val="1"/>
      <w:numFmt w:val="decimal"/>
      <w:lvlText w:val="%1.%2.%3.%4.%5.%6.%7.%8.%9."/>
      <w:lvlJc w:val="left"/>
      <w:rPr>
        <w:b w:val="false"/>
      </w:rPr>
    </w:lvl>
  </w:abstractNum>
  <w:abstractNum w:abstractNumId="379">
    <w:nsid w:val="6C913F3F"/>
    <w:multiLevelType w:val="multilevel"/>
    <w:tmpl w:val="23F4B84A"/>
    <w:styleLink w:val="WW8Num44"/>
    <w:lvl w:ilvl="0">
      <w:numFmt w:val="bullet"/>
      <w:lvlText w:val=""/>
      <w:lvlJc w:val="left"/>
      <w:rPr>
        <w:rFonts w:cs="Calibri"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80">
    <w:nsid w:val="6CBE0A5A"/>
    <w:multiLevelType w:val="multilevel"/>
    <w:tmpl w:val="A89295A8"/>
    <w:styleLink w:val="WWNum161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81">
    <w:nsid w:val="6CD27CC2"/>
    <w:multiLevelType w:val="multilevel"/>
    <w:tmpl w:val="04BE27F4"/>
    <w:styleLink w:val="WWNum7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82">
    <w:nsid w:val="6D3D7F67"/>
    <w:multiLevelType w:val="multilevel"/>
    <w:tmpl w:val="B20052AE"/>
    <w:styleLink w:val="WWNum34"/>
    <w:lvl w:ilvl="0">
      <w:numFmt w:val="bullet"/>
      <w:lvlText w:val="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383">
    <w:nsid w:val="6D576D59"/>
    <w:multiLevelType w:val="multilevel"/>
    <w:tmpl w:val="8FB0D944"/>
    <w:styleLink w:val="WWNum135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84">
    <w:nsid w:val="6D8970FB"/>
    <w:multiLevelType w:val="multilevel"/>
    <w:tmpl w:val="15DE53E2"/>
    <w:styleLink w:val="WW8Num19"/>
    <w:lvl w:ilvl="0">
      <w:numFmt w:val="bullet"/>
      <w:lvlText w:val=""/>
      <w:lvlJc w:val="left"/>
      <w:pPr>
        <w:ind w:hanging="360" w:left="360"/>
      </w:pPr>
      <w:rPr>
        <w:rFonts w:cs="Symbol" w:hAnsi="Symbol" w:ascii="Symbol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385">
    <w:nsid w:val="6DF06DE0"/>
    <w:multiLevelType w:val="multilevel"/>
    <w:tmpl w:val="E25EAA8C"/>
    <w:styleLink w:val="WWNum55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86">
    <w:nsid w:val="6EBC5E99"/>
    <w:multiLevelType w:val="multilevel"/>
    <w:tmpl w:val="A8AE9D9A"/>
    <w:styleLink w:val="WWNum147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"/>
      <w:lvlJc w:val="left"/>
      <w:pPr>
        <w:ind w:hanging="360" w:left="1080"/>
      </w:pPr>
      <w:rPr>
        <w:rFonts w:cs="Wingdings" w:hAnsi="Times New Roman" w:ascii="Times New Roman"/>
      </w:r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87">
    <w:nsid w:val="6ECD0B82"/>
    <w:multiLevelType w:val="multilevel"/>
    <w:tmpl w:val="788E568E"/>
    <w:styleLink w:val="WW8Num3"/>
    <w:lvl w:ilvl="0">
      <w:start w:val="1"/>
      <w:numFmt w:val="lowerLetter"/>
      <w:lvlText w:val="%1)"/>
      <w:lvlJc w:val="left"/>
      <w:pPr>
        <w:ind w:hanging="360" w:left="1320"/>
      </w:pPr>
      <w:rPr>
        <w:b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388">
    <w:nsid w:val="6EEE792D"/>
    <w:multiLevelType w:val="multilevel"/>
    <w:tmpl w:val="EFBC9054"/>
    <w:styleLink w:val="WWNum22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89">
    <w:nsid w:val="6F4613BD"/>
    <w:multiLevelType w:val="multilevel"/>
    <w:tmpl w:val="BE66DE0C"/>
    <w:styleLink w:val="WWNum117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90">
    <w:nsid w:val="6F823099"/>
    <w:multiLevelType w:val="multilevel"/>
    <w:tmpl w:val="189ECBE0"/>
    <w:styleLink w:val="WW8Num88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1">
    <w:nsid w:val="6FE157C5"/>
    <w:multiLevelType w:val="multilevel"/>
    <w:tmpl w:val="BE821918"/>
    <w:styleLink w:val="WWNum150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92">
    <w:nsid w:val="703F66DC"/>
    <w:multiLevelType w:val="multilevel"/>
    <w:tmpl w:val="9CC6FDEC"/>
    <w:styleLink w:val="WW8Num86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393">
    <w:nsid w:val="70A12349"/>
    <w:multiLevelType w:val="multilevel"/>
    <w:tmpl w:val="AE30E172"/>
    <w:styleLink w:val="WWNum39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94">
    <w:nsid w:val="70BD4767"/>
    <w:multiLevelType w:val="multilevel"/>
    <w:tmpl w:val="F856BD44"/>
    <w:styleLink w:val="WWNum189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95">
    <w:nsid w:val="70EC6D0D"/>
    <w:multiLevelType w:val="multilevel"/>
    <w:tmpl w:val="CA20E576"/>
    <w:styleLink w:val="WW8Num124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6">
    <w:nsid w:val="71081CD9"/>
    <w:multiLevelType w:val="multilevel"/>
    <w:tmpl w:val="DEAC2364"/>
    <w:styleLink w:val="WW8Num6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7">
    <w:nsid w:val="71620899"/>
    <w:multiLevelType w:val="multilevel"/>
    <w:tmpl w:val="FCEECDF2"/>
    <w:styleLink w:val="WWNum240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398">
    <w:nsid w:val="718C62B4"/>
    <w:multiLevelType w:val="multilevel"/>
    <w:tmpl w:val="AA6EAEB4"/>
    <w:styleLink w:val="WWNum219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399">
    <w:nsid w:val="718E193C"/>
    <w:multiLevelType w:val="multilevel"/>
    <w:tmpl w:val="B046ED40"/>
    <w:styleLink w:val="WW8Num113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400">
    <w:nsid w:val="71B036EF"/>
    <w:multiLevelType w:val="multilevel"/>
    <w:tmpl w:val="34B4557A"/>
    <w:styleLink w:val="WWNum245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01">
    <w:nsid w:val="72462B44"/>
    <w:multiLevelType w:val="multilevel"/>
    <w:tmpl w:val="268AD626"/>
    <w:styleLink w:val="WW8Num5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2">
    <w:nsid w:val="724763CC"/>
    <w:multiLevelType w:val="multilevel"/>
    <w:tmpl w:val="D096932C"/>
    <w:styleLink w:val="WWNum237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03">
    <w:nsid w:val="733D411B"/>
    <w:multiLevelType w:val="multilevel"/>
    <w:tmpl w:val="CD6078C6"/>
    <w:styleLink w:val="WWNum149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04">
    <w:nsid w:val="73567BD7"/>
    <w:multiLevelType w:val="multilevel"/>
    <w:tmpl w:val="852C6EF2"/>
    <w:styleLink w:val="WWNum162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none"/>
      <w:lvlText w:val="%2"/>
      <w:lvlJc w:val="left"/>
      <w:pPr>
        <w:ind w:hanging="360" w:left="1080"/>
      </w:p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405">
    <w:nsid w:val="73C80287"/>
    <w:multiLevelType w:val="multilevel"/>
    <w:tmpl w:val="6C5436F4"/>
    <w:styleLink w:val="WWNum47"/>
    <w:lvl w:ilvl="0">
      <w:numFmt w:val="bullet"/>
      <w:lvlText w:val="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406">
    <w:nsid w:val="748A31F1"/>
    <w:multiLevelType w:val="multilevel"/>
    <w:tmpl w:val="5254C050"/>
    <w:styleLink w:val="WWNum30"/>
    <w:lvl w:ilvl="0">
      <w:numFmt w:val="bullet"/>
      <w:lvlText w:val="-"/>
      <w:lvlJc w:val="left"/>
      <w:pPr>
        <w:ind w:hanging="360" w:left="720"/>
      </w:pPr>
      <w:rPr>
        <w:b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07">
    <w:nsid w:val="74912140"/>
    <w:multiLevelType w:val="multilevel"/>
    <w:tmpl w:val="77A45594"/>
    <w:styleLink w:val="WWNum57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08">
    <w:nsid w:val="753B2A9C"/>
    <w:multiLevelType w:val="multilevel"/>
    <w:tmpl w:val="C1345B34"/>
    <w:styleLink w:val="WWNum208"/>
    <w:lvl w:ilvl="0">
      <w:start w:val="8"/>
      <w:numFmt w:val="decimal"/>
      <w:lvlText w:val="%1)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409">
    <w:nsid w:val="75906F46"/>
    <w:multiLevelType w:val="multilevel"/>
    <w:tmpl w:val="501CCD44"/>
    <w:styleLink w:val="WWNum138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10">
    <w:nsid w:val="75B877AD"/>
    <w:multiLevelType w:val="multilevel"/>
    <w:tmpl w:val="E6EA2FEA"/>
    <w:styleLink w:val="WWNum191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11">
    <w:nsid w:val="76600F06"/>
    <w:multiLevelType w:val="multilevel"/>
    <w:tmpl w:val="F822F77A"/>
    <w:styleLink w:val="WW8Num23"/>
    <w:lvl w:ilvl="0">
      <w:numFmt w:val="bullet"/>
      <w:lvlText w:val="-"/>
      <w:lvlJc w:val="left"/>
      <w:pPr>
        <w:ind w:hanging="360" w:left="1222"/>
      </w:pPr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pPr>
        <w:ind w:hanging="360" w:left="194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662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ind w:hanging="360" w:left="3382"/>
      </w:pPr>
      <w:rPr>
        <w:rFonts w:cs="Symbol" w:hAnsi="Symbol" w:ascii="Symbol"/>
      </w:rPr>
    </w:lvl>
    <w:lvl w:ilvl="4">
      <w:numFmt w:val="bullet"/>
      <w:lvlText w:val="o"/>
      <w:lvlJc w:val="left"/>
      <w:pPr>
        <w:ind w:hanging="360" w:left="410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822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ind w:hanging="360" w:left="5542"/>
      </w:pPr>
      <w:rPr>
        <w:rFonts w:cs="Symbol" w:hAnsi="Symbol" w:ascii="Symbol"/>
      </w:rPr>
    </w:lvl>
    <w:lvl w:ilvl="7">
      <w:numFmt w:val="bullet"/>
      <w:lvlText w:val="o"/>
      <w:lvlJc w:val="left"/>
      <w:pPr>
        <w:ind w:hanging="360" w:left="626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982"/>
      </w:pPr>
      <w:rPr>
        <w:rFonts w:cs="Wingdings" w:hAnsi="Wingdings" w:ascii="Wingdings"/>
      </w:rPr>
    </w:lvl>
  </w:abstractNum>
  <w:abstractNum w:abstractNumId="412">
    <w:nsid w:val="76655F6D"/>
    <w:multiLevelType w:val="multilevel"/>
    <w:tmpl w:val="4D1454EE"/>
    <w:styleLink w:val="WWNum133"/>
    <w:lvl w:ilvl="0">
      <w:start w:val="1"/>
      <w:numFmt w:val="lowerLetter"/>
      <w:lvlText w:val="%1)"/>
      <w:lvlJc w:val="left"/>
      <w:pPr>
        <w:ind w:hanging="360" w:left="720"/>
      </w:pPr>
      <w:rPr>
        <w:rFonts w:cs="Calibri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413">
    <w:nsid w:val="76B833C4"/>
    <w:multiLevelType w:val="multilevel"/>
    <w:tmpl w:val="6D327202"/>
    <w:styleLink w:val="WWNum100"/>
    <w:lvl w:ilvl="0">
      <w:start w:val="6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14">
    <w:nsid w:val="76C54581"/>
    <w:multiLevelType w:val="multilevel"/>
    <w:tmpl w:val="762C0AB8"/>
    <w:styleLink w:val="WWNum16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415">
    <w:nsid w:val="76D80541"/>
    <w:multiLevelType w:val="multilevel"/>
    <w:tmpl w:val="993E8F62"/>
    <w:styleLink w:val="WWOutlineListStyle20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6">
    <w:nsid w:val="76DC2FB2"/>
    <w:multiLevelType w:val="multilevel"/>
    <w:tmpl w:val="F7926740"/>
    <w:styleLink w:val="WWNum254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17">
    <w:nsid w:val="76E9288B"/>
    <w:multiLevelType w:val="multilevel"/>
    <w:tmpl w:val="44C6D0F6"/>
    <w:styleLink w:val="WWNum259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18">
    <w:nsid w:val="770256AB"/>
    <w:multiLevelType w:val="multilevel"/>
    <w:tmpl w:val="49E41794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9">
    <w:nsid w:val="774F745A"/>
    <w:multiLevelType w:val="multilevel"/>
    <w:tmpl w:val="C9D0EE38"/>
    <w:styleLink w:val="WWNum28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none"/>
      <w:lvlText w:val="%2"/>
      <w:lvlJc w:val="left"/>
      <w:pPr>
        <w:ind w:hanging="360" w:left="1080"/>
      </w:p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420">
    <w:nsid w:val="79E81F2A"/>
    <w:multiLevelType w:val="multilevel"/>
    <w:tmpl w:val="AF6C3286"/>
    <w:styleLink w:val="WWNum83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21">
    <w:nsid w:val="7A3F0AF4"/>
    <w:multiLevelType w:val="multilevel"/>
    <w:tmpl w:val="A52C0D8E"/>
    <w:styleLink w:val="WWNum64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22">
    <w:nsid w:val="7A624C29"/>
    <w:multiLevelType w:val="multilevel"/>
    <w:tmpl w:val="22A2E2FC"/>
    <w:styleLink w:val="WWNum122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23">
    <w:nsid w:val="7BC6224C"/>
    <w:multiLevelType w:val="multilevel"/>
    <w:tmpl w:val="FE440078"/>
    <w:styleLink w:val="WWNum130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24">
    <w:nsid w:val="7CBF7D5B"/>
    <w:multiLevelType w:val="multilevel"/>
    <w:tmpl w:val="B24A37B8"/>
    <w:styleLink w:val="WWNum63"/>
    <w:lvl w:ilvl="0">
      <w:numFmt w:val="bullet"/>
      <w:lvlText w:val=""/>
      <w:lvlJc w:val="left"/>
      <w:pPr>
        <w:ind w:hanging="360" w:left="720"/>
      </w:pPr>
      <w:rPr>
        <w:rFonts w:cs="Wingdings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25">
    <w:nsid w:val="7CD26A6C"/>
    <w:multiLevelType w:val="multilevel"/>
    <w:tmpl w:val="16B8D3F0"/>
    <w:styleLink w:val="WWNum75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  <w:rPr>
        <w:rFonts w:cs="Wingdings" w:hAnsi="Times New Roman" w:ascii="Times New Roman"/>
      </w:rPr>
    </w:lvl>
    <w:lvl w:ilvl="3">
      <w:numFmt w:val="bullet"/>
      <w:lvlText w:val=""/>
      <w:lvlJc w:val="left"/>
      <w:pPr>
        <w:ind w:hanging="360" w:left="1800"/>
      </w:pPr>
      <w:rPr>
        <w:rFonts w:cs="Symbol" w:hAnsi="Times New Roman" w:ascii="Times New Roman"/>
      </w:r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  <w:rPr>
        <w:rFonts w:cs="Wingdings" w:hAnsi="Times New Roman" w:ascii="Times New Roman"/>
      </w:rPr>
    </w:lvl>
    <w:lvl w:ilvl="6">
      <w:numFmt w:val="bullet"/>
      <w:lvlText w:val=""/>
      <w:lvlJc w:val="left"/>
      <w:pPr>
        <w:ind w:hanging="360" w:left="2880"/>
      </w:pPr>
      <w:rPr>
        <w:rFonts w:cs="Symbol" w:hAnsi="Times New Roman" w:ascii="Times New Roman"/>
      </w:r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  <w:rPr>
        <w:rFonts w:cs="Wingdings" w:hAnsi="Times New Roman" w:ascii="Times New Roman"/>
      </w:rPr>
    </w:lvl>
  </w:abstractNum>
  <w:abstractNum w:abstractNumId="426">
    <w:nsid w:val="7D2724B7"/>
    <w:multiLevelType w:val="multilevel"/>
    <w:tmpl w:val="96DAB29A"/>
    <w:styleLink w:val="WW8Num4"/>
    <w:lvl w:ilvl="0">
      <w:start w:val="1"/>
      <w:numFmt w:val="none"/>
      <w:lvlText w:val="%1"/>
      <w:lvlJc w:val="left"/>
      <w:pPr>
        <w:ind w:hanging="432" w:left="432"/>
      </w:pPr>
    </w:lvl>
    <w:lvl w:ilvl="1">
      <w:start w:val="1"/>
      <w:numFmt w:val="none"/>
      <w:lvlText w:val="%2"/>
      <w:lvlJc w:val="left"/>
      <w:pPr>
        <w:ind w:hanging="576" w:left="576"/>
      </w:pPr>
    </w:lvl>
    <w:lvl w:ilvl="2">
      <w:start w:val="1"/>
      <w:numFmt w:val="none"/>
      <w:lvlText w:val="%3"/>
      <w:lvlJc w:val="left"/>
      <w:pPr>
        <w:ind w:hanging="720" w:left="720"/>
      </w:pPr>
    </w:lvl>
    <w:lvl w:ilvl="3">
      <w:start w:val="1"/>
      <w:numFmt w:val="none"/>
      <w:lvlText w:val="%4"/>
      <w:lvlJc w:val="left"/>
      <w:pPr>
        <w:ind w:hanging="864" w:left="864"/>
      </w:pPr>
    </w:lvl>
    <w:lvl w:ilvl="4">
      <w:start w:val="1"/>
      <w:numFmt w:val="none"/>
      <w:lvlText w:val="%5"/>
      <w:lvlJc w:val="left"/>
      <w:pPr>
        <w:ind w:hanging="1008" w:left="1008"/>
      </w:pPr>
    </w:lvl>
    <w:lvl w:ilvl="5">
      <w:start w:val="1"/>
      <w:numFmt w:val="none"/>
      <w:lvlText w:val="%6"/>
      <w:lvlJc w:val="left"/>
      <w:pPr>
        <w:ind w:hanging="1152" w:left="1152"/>
      </w:pPr>
    </w:lvl>
    <w:lvl w:ilvl="6">
      <w:start w:val="1"/>
      <w:numFmt w:val="none"/>
      <w:lvlText w:val="%7"/>
      <w:lvlJc w:val="left"/>
      <w:pPr>
        <w:ind w:hanging="1296" w:left="1296"/>
      </w:pPr>
    </w:lvl>
    <w:lvl w:ilvl="7">
      <w:start w:val="1"/>
      <w:numFmt w:val="none"/>
      <w:lvlText w:val="%8"/>
      <w:lvlJc w:val="left"/>
      <w:pPr>
        <w:ind w:hanging="1440" w:left="1440"/>
      </w:pPr>
    </w:lvl>
    <w:lvl w:ilvl="8">
      <w:start w:val="1"/>
      <w:numFmt w:val="none"/>
      <w:lvlText w:val="%9"/>
      <w:lvlJc w:val="left"/>
      <w:pPr>
        <w:ind w:hanging="1584" w:left="1584"/>
      </w:pPr>
    </w:lvl>
  </w:abstractNum>
  <w:abstractNum w:abstractNumId="427">
    <w:nsid w:val="7D2B1D74"/>
    <w:multiLevelType w:val="multilevel"/>
    <w:tmpl w:val="43CC4228"/>
    <w:styleLink w:val="WWNum157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080"/>
      </w:pPr>
      <w:rPr>
        <w:rFonts w:cs="Courier New" w:hAnsi="Times New Roman" w:ascii="Times New Roman"/>
      </w:rPr>
    </w:lvl>
    <w:lvl w:ilvl="2">
      <w:numFmt w:val="bullet"/>
      <w:lvlText w:val=""/>
      <w:lvlJc w:val="left"/>
      <w:pPr>
        <w:ind w:hanging="360" w:left="1440"/>
      </w:pPr>
    </w:lvl>
    <w:lvl w:ilvl="3">
      <w:numFmt w:val="bullet"/>
      <w:lvlText w:val=""/>
      <w:lvlJc w:val="left"/>
      <w:pPr>
        <w:ind w:hanging="360" w:left="1800"/>
      </w:pPr>
    </w:lvl>
    <w:lvl w:ilvl="4">
      <w:numFmt w:val="bullet"/>
      <w:lvlText w:val="o"/>
      <w:lvlJc w:val="left"/>
      <w:pPr>
        <w:ind w:hanging="360" w:left="2160"/>
      </w:pPr>
      <w:rPr>
        <w:rFonts w:cs="Courier New" w:hAnsi="Times New Roman" w:ascii="Times New Roman"/>
      </w:rPr>
    </w:lvl>
    <w:lvl w:ilvl="5">
      <w:numFmt w:val="bullet"/>
      <w:lvlText w:val=""/>
      <w:lvlJc w:val="left"/>
      <w:pPr>
        <w:ind w:hanging="360" w:left="2520"/>
      </w:pPr>
    </w:lvl>
    <w:lvl w:ilvl="6">
      <w:numFmt w:val="bullet"/>
      <w:lvlText w:val=""/>
      <w:lvlJc w:val="left"/>
      <w:pPr>
        <w:ind w:hanging="360" w:left="2880"/>
      </w:pPr>
    </w:lvl>
    <w:lvl w:ilvl="7">
      <w:numFmt w:val="bullet"/>
      <w:lvlText w:val="o"/>
      <w:lvlJc w:val="left"/>
      <w:pPr>
        <w:ind w:hanging="360" w:left="3240"/>
      </w:pPr>
      <w:rPr>
        <w:rFonts w:cs="Courier New" w:hAnsi="Times New Roman" w:ascii="Times New Roman"/>
      </w:rPr>
    </w:lvl>
    <w:lvl w:ilvl="8">
      <w:numFmt w:val="bullet"/>
      <w:lvlText w:val=""/>
      <w:lvlJc w:val="left"/>
      <w:pPr>
        <w:ind w:hanging="360" w:left="3600"/>
      </w:pPr>
    </w:lvl>
  </w:abstractNum>
  <w:abstractNum w:abstractNumId="428">
    <w:nsid w:val="7D476FAD"/>
    <w:multiLevelType w:val="multilevel"/>
    <w:tmpl w:val="25EA05D4"/>
    <w:styleLink w:val="WWNum125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29">
    <w:nsid w:val="7DF85673"/>
    <w:multiLevelType w:val="multilevel"/>
    <w:tmpl w:val="A0183244"/>
    <w:styleLink w:val="WWNum95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abstractNum w:abstractNumId="430">
    <w:nsid w:val="7E5F683C"/>
    <w:multiLevelType w:val="multilevel"/>
    <w:tmpl w:val="27EC06B8"/>
    <w:styleLink w:val="WWNum167"/>
    <w:lvl w:ilvl="0">
      <w:numFmt w:val="bullet"/>
      <w:lvlText w:val=""/>
      <w:lvlJc w:val="left"/>
      <w:pPr>
        <w:ind w:hanging="360" w:left="720"/>
      </w:pPr>
      <w:rPr>
        <w:rFonts w:cs="Symbol" w:hAnsi="Times New Roman" w:ascii="Times New Roman"/>
      </w:r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431">
    <w:nsid w:val="7EA266F4"/>
    <w:multiLevelType w:val="multilevel"/>
    <w:tmpl w:val="B79C6166"/>
    <w:styleLink w:val="WW8Num87"/>
    <w:lvl w:ilvl="0">
      <w:numFmt w:val="bullet"/>
      <w:lvlText w:val=""/>
      <w:lvlJc w:val="left"/>
      <w:rPr>
        <w:rFonts w:cs="Wingdings" w:hAnsi="Wingdings" w:ascii="Wingdings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432">
    <w:nsid w:val="7F2D2AD8"/>
    <w:multiLevelType w:val="multilevel"/>
    <w:tmpl w:val="D4D21F42"/>
    <w:styleLink w:val="WWNum185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lowerLetter"/>
      <w:lvlText w:val="%5."/>
      <w:lvlJc w:val="left"/>
      <w:pPr>
        <w:ind w:hanging="360" w:left="2160"/>
      </w:pPr>
    </w:lvl>
    <w:lvl w:ilvl="5">
      <w:start w:val="1"/>
      <w:numFmt w:val="lowerRoman"/>
      <w:lvlText w:val="%6."/>
      <w:lvlJc w:val="righ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lowerLetter"/>
      <w:lvlText w:val="%8."/>
      <w:lvlJc w:val="left"/>
      <w:pPr>
        <w:ind w:hanging="360" w:left="3240"/>
      </w:pPr>
    </w:lvl>
    <w:lvl w:ilvl="8">
      <w:start w:val="1"/>
      <w:numFmt w:val="lowerRoman"/>
      <w:lvlText w:val="%9."/>
      <w:lvlJc w:val="right"/>
      <w:pPr>
        <w:ind w:hanging="360" w:left="3600"/>
      </w:pPr>
    </w:lvl>
  </w:abstractNum>
  <w:num w:numId="1">
    <w:abstractNumId w:val="326"/>
  </w:num>
  <w:num w:numId="2">
    <w:abstractNumId w:val="263"/>
  </w:num>
  <w:num w:numId="3">
    <w:abstractNumId w:val="112"/>
  </w:num>
  <w:num w:numId="4">
    <w:abstractNumId w:val="120"/>
  </w:num>
  <w:num w:numId="5">
    <w:abstractNumId w:val="264"/>
  </w:num>
  <w:num w:numId="6">
    <w:abstractNumId w:val="339"/>
  </w:num>
  <w:num w:numId="7">
    <w:abstractNumId w:val="381"/>
  </w:num>
  <w:num w:numId="8">
    <w:abstractNumId w:val="119"/>
  </w:num>
  <w:num w:numId="9">
    <w:abstractNumId w:val="71"/>
  </w:num>
  <w:num w:numId="10">
    <w:abstractNumId w:val="100"/>
  </w:num>
  <w:num w:numId="11">
    <w:abstractNumId w:val="218"/>
  </w:num>
  <w:num w:numId="12">
    <w:abstractNumId w:val="270"/>
  </w:num>
  <w:num w:numId="13">
    <w:abstractNumId w:val="250"/>
  </w:num>
  <w:num w:numId="14">
    <w:abstractNumId w:val="57"/>
  </w:num>
  <w:num w:numId="15">
    <w:abstractNumId w:val="256"/>
  </w:num>
  <w:num w:numId="16">
    <w:abstractNumId w:val="414"/>
  </w:num>
  <w:num w:numId="17">
    <w:abstractNumId w:val="317"/>
  </w:num>
  <w:num w:numId="18">
    <w:abstractNumId w:val="318"/>
  </w:num>
  <w:num w:numId="19">
    <w:abstractNumId w:val="92"/>
  </w:num>
  <w:num w:numId="20">
    <w:abstractNumId w:val="362"/>
  </w:num>
  <w:num w:numId="21">
    <w:abstractNumId w:val="185"/>
  </w:num>
  <w:num w:numId="22">
    <w:abstractNumId w:val="388"/>
  </w:num>
  <w:num w:numId="23">
    <w:abstractNumId w:val="163"/>
  </w:num>
  <w:num w:numId="24">
    <w:abstractNumId w:val="371"/>
  </w:num>
  <w:num w:numId="25">
    <w:abstractNumId w:val="124"/>
  </w:num>
  <w:num w:numId="26">
    <w:abstractNumId w:val="152"/>
  </w:num>
  <w:num w:numId="27">
    <w:abstractNumId w:val="265"/>
  </w:num>
  <w:num w:numId="28">
    <w:abstractNumId w:val="419"/>
  </w:num>
  <w:num w:numId="29">
    <w:abstractNumId w:val="269"/>
  </w:num>
  <w:num w:numId="30">
    <w:abstractNumId w:val="406"/>
  </w:num>
  <w:num w:numId="31">
    <w:abstractNumId w:val="128"/>
  </w:num>
  <w:num w:numId="32">
    <w:abstractNumId w:val="144"/>
  </w:num>
  <w:num w:numId="33">
    <w:abstractNumId w:val="375"/>
  </w:num>
  <w:num w:numId="34">
    <w:abstractNumId w:val="382"/>
  </w:num>
  <w:num w:numId="35">
    <w:abstractNumId w:val="127"/>
  </w:num>
  <w:num w:numId="36">
    <w:abstractNumId w:val="52"/>
  </w:num>
  <w:num w:numId="37">
    <w:abstractNumId w:val="276"/>
  </w:num>
  <w:num w:numId="38">
    <w:abstractNumId w:val="277"/>
  </w:num>
  <w:num w:numId="39">
    <w:abstractNumId w:val="393"/>
  </w:num>
  <w:num w:numId="40">
    <w:abstractNumId w:val="249"/>
  </w:num>
  <w:num w:numId="41">
    <w:abstractNumId w:val="102"/>
  </w:num>
  <w:num w:numId="42">
    <w:abstractNumId w:val="65"/>
  </w:num>
  <w:num w:numId="43">
    <w:abstractNumId w:val="78"/>
  </w:num>
  <w:num w:numId="44">
    <w:abstractNumId w:val="245"/>
  </w:num>
  <w:num w:numId="45">
    <w:abstractNumId w:val="231"/>
  </w:num>
  <w:num w:numId="46">
    <w:abstractNumId w:val="104"/>
  </w:num>
  <w:num w:numId="47">
    <w:abstractNumId w:val="405"/>
  </w:num>
  <w:num w:numId="48">
    <w:abstractNumId w:val="313"/>
  </w:num>
  <w:num w:numId="49">
    <w:abstractNumId w:val="83"/>
  </w:num>
  <w:num w:numId="50">
    <w:abstractNumId w:val="243"/>
  </w:num>
  <w:num w:numId="51">
    <w:abstractNumId w:val="377"/>
  </w:num>
  <w:num w:numId="52">
    <w:abstractNumId w:val="63"/>
  </w:num>
  <w:num w:numId="53">
    <w:abstractNumId w:val="336"/>
  </w:num>
  <w:num w:numId="54">
    <w:abstractNumId w:val="51"/>
  </w:num>
  <w:num w:numId="55">
    <w:abstractNumId w:val="385"/>
  </w:num>
  <w:num w:numId="56">
    <w:abstractNumId w:val="96"/>
  </w:num>
  <w:num w:numId="57">
    <w:abstractNumId w:val="407"/>
  </w:num>
  <w:num w:numId="58">
    <w:abstractNumId w:val="178"/>
  </w:num>
  <w:num w:numId="59">
    <w:abstractNumId w:val="177"/>
  </w:num>
  <w:num w:numId="60">
    <w:abstractNumId w:val="59"/>
  </w:num>
  <w:num w:numId="61">
    <w:abstractNumId w:val="62"/>
  </w:num>
  <w:num w:numId="62">
    <w:abstractNumId w:val="86"/>
  </w:num>
  <w:num w:numId="63">
    <w:abstractNumId w:val="424"/>
  </w:num>
  <w:num w:numId="64">
    <w:abstractNumId w:val="421"/>
  </w:num>
  <w:num w:numId="65">
    <w:abstractNumId w:val="182"/>
  </w:num>
  <w:num w:numId="66">
    <w:abstractNumId w:val="202"/>
  </w:num>
  <w:num w:numId="67">
    <w:abstractNumId w:val="34"/>
  </w:num>
  <w:num w:numId="68">
    <w:abstractNumId w:val="9"/>
  </w:num>
  <w:num w:numId="69">
    <w:abstractNumId w:val="4"/>
  </w:num>
  <w:num w:numId="70">
    <w:abstractNumId w:val="171"/>
  </w:num>
  <w:num w:numId="71">
    <w:abstractNumId w:val="132"/>
  </w:num>
  <w:num w:numId="72">
    <w:abstractNumId w:val="348"/>
  </w:num>
  <w:num w:numId="73">
    <w:abstractNumId w:val="358"/>
  </w:num>
  <w:num w:numId="74">
    <w:abstractNumId w:val="193"/>
  </w:num>
  <w:num w:numId="75">
    <w:abstractNumId w:val="425"/>
  </w:num>
  <w:num w:numId="76">
    <w:abstractNumId w:val="53"/>
  </w:num>
  <w:num w:numId="77">
    <w:abstractNumId w:val="137"/>
  </w:num>
  <w:num w:numId="78">
    <w:abstractNumId w:val="148"/>
  </w:num>
  <w:num w:numId="79">
    <w:abstractNumId w:val="88"/>
  </w:num>
  <w:num w:numId="80">
    <w:abstractNumId w:val="118"/>
  </w:num>
  <w:num w:numId="81">
    <w:abstractNumId w:val="164"/>
  </w:num>
  <w:num w:numId="82">
    <w:abstractNumId w:val="95"/>
  </w:num>
  <w:num w:numId="83">
    <w:abstractNumId w:val="420"/>
  </w:num>
  <w:num w:numId="84">
    <w:abstractNumId w:val="234"/>
  </w:num>
  <w:num w:numId="85">
    <w:abstractNumId w:val="19"/>
  </w:num>
  <w:num w:numId="86">
    <w:abstractNumId w:val="323"/>
  </w:num>
  <w:num w:numId="87">
    <w:abstractNumId w:val="16"/>
  </w:num>
  <w:num w:numId="88">
    <w:abstractNumId w:val="328"/>
  </w:num>
  <w:num w:numId="89">
    <w:abstractNumId w:val="273"/>
  </w:num>
  <w:num w:numId="90">
    <w:abstractNumId w:val="281"/>
  </w:num>
  <w:num w:numId="91">
    <w:abstractNumId w:val="372"/>
  </w:num>
  <w:num w:numId="92">
    <w:abstractNumId w:val="355"/>
  </w:num>
  <w:num w:numId="93">
    <w:abstractNumId w:val="236"/>
  </w:num>
  <w:num w:numId="94">
    <w:abstractNumId w:val="11"/>
  </w:num>
  <w:num w:numId="95">
    <w:abstractNumId w:val="429"/>
  </w:num>
  <w:num w:numId="96">
    <w:abstractNumId w:val="287"/>
  </w:num>
  <w:num w:numId="97">
    <w:abstractNumId w:val="305"/>
  </w:num>
  <w:num w:numId="98">
    <w:abstractNumId w:val="257"/>
  </w:num>
  <w:num w:numId="99">
    <w:abstractNumId w:val="151"/>
  </w:num>
  <w:num w:numId="100">
    <w:abstractNumId w:val="413"/>
  </w:num>
  <w:num w:numId="101">
    <w:abstractNumId w:val="49"/>
  </w:num>
  <w:num w:numId="102">
    <w:abstractNumId w:val="341"/>
  </w:num>
  <w:num w:numId="103">
    <w:abstractNumId w:val="213"/>
  </w:num>
  <w:num w:numId="104">
    <w:abstractNumId w:val="121"/>
  </w:num>
  <w:num w:numId="105">
    <w:abstractNumId w:val="290"/>
  </w:num>
  <w:num w:numId="106">
    <w:abstractNumId w:val="248"/>
  </w:num>
  <w:num w:numId="107">
    <w:abstractNumId w:val="351"/>
  </w:num>
  <w:num w:numId="108">
    <w:abstractNumId w:val="311"/>
  </w:num>
  <w:num w:numId="109">
    <w:abstractNumId w:val="259"/>
  </w:num>
  <w:num w:numId="110">
    <w:abstractNumId w:val="247"/>
  </w:num>
  <w:num w:numId="111">
    <w:abstractNumId w:val="31"/>
  </w:num>
  <w:num w:numId="112">
    <w:abstractNumId w:val="39"/>
  </w:num>
  <w:num w:numId="113">
    <w:abstractNumId w:val="335"/>
  </w:num>
  <w:num w:numId="114">
    <w:abstractNumId w:val="271"/>
  </w:num>
  <w:num w:numId="115">
    <w:abstractNumId w:val="135"/>
  </w:num>
  <w:num w:numId="116">
    <w:abstractNumId w:val="299"/>
  </w:num>
  <w:num w:numId="117">
    <w:abstractNumId w:val="389"/>
  </w:num>
  <w:num w:numId="118">
    <w:abstractNumId w:val="22"/>
  </w:num>
  <w:num w:numId="119">
    <w:abstractNumId w:val="125"/>
  </w:num>
  <w:num w:numId="120">
    <w:abstractNumId w:val="108"/>
  </w:num>
  <w:num w:numId="121">
    <w:abstractNumId w:val="229"/>
  </w:num>
  <w:num w:numId="122">
    <w:abstractNumId w:val="422"/>
  </w:num>
  <w:num w:numId="123">
    <w:abstractNumId w:val="170"/>
  </w:num>
  <w:num w:numId="124">
    <w:abstractNumId w:val="134"/>
  </w:num>
  <w:num w:numId="125">
    <w:abstractNumId w:val="428"/>
  </w:num>
  <w:num w:numId="126">
    <w:abstractNumId w:val="23"/>
  </w:num>
  <w:num w:numId="127">
    <w:abstractNumId w:val="253"/>
  </w:num>
  <w:num w:numId="128">
    <w:abstractNumId w:val="37"/>
  </w:num>
  <w:num w:numId="129">
    <w:abstractNumId w:val="165"/>
  </w:num>
  <w:num w:numId="130">
    <w:abstractNumId w:val="423"/>
  </w:num>
  <w:num w:numId="131">
    <w:abstractNumId w:val="209"/>
  </w:num>
  <w:num w:numId="132">
    <w:abstractNumId w:val="47"/>
  </w:num>
  <w:num w:numId="133">
    <w:abstractNumId w:val="412"/>
  </w:num>
  <w:num w:numId="134">
    <w:abstractNumId w:val="242"/>
  </w:num>
  <w:num w:numId="135">
    <w:abstractNumId w:val="383"/>
  </w:num>
  <w:num w:numId="136">
    <w:abstractNumId w:val="240"/>
  </w:num>
  <w:num w:numId="137">
    <w:abstractNumId w:val="201"/>
  </w:num>
  <w:num w:numId="138">
    <w:abstractNumId w:val="409"/>
  </w:num>
  <w:num w:numId="139">
    <w:abstractNumId w:val="94"/>
  </w:num>
  <w:num w:numId="140">
    <w:abstractNumId w:val="143"/>
  </w:num>
  <w:num w:numId="141">
    <w:abstractNumId w:val="268"/>
  </w:num>
  <w:num w:numId="142">
    <w:abstractNumId w:val="197"/>
  </w:num>
  <w:num w:numId="143">
    <w:abstractNumId w:val="370"/>
  </w:num>
  <w:num w:numId="144">
    <w:abstractNumId w:val="217"/>
  </w:num>
  <w:num w:numId="145">
    <w:abstractNumId w:val="169"/>
  </w:num>
  <w:num w:numId="146">
    <w:abstractNumId w:val="365"/>
  </w:num>
  <w:num w:numId="147">
    <w:abstractNumId w:val="386"/>
  </w:num>
  <w:num w:numId="148">
    <w:abstractNumId w:val="291"/>
  </w:num>
  <w:num w:numId="149">
    <w:abstractNumId w:val="403"/>
  </w:num>
  <w:num w:numId="150">
    <w:abstractNumId w:val="391"/>
  </w:num>
  <w:num w:numId="151">
    <w:abstractNumId w:val="43"/>
  </w:num>
  <w:num w:numId="152">
    <w:abstractNumId w:val="361"/>
  </w:num>
  <w:num w:numId="153">
    <w:abstractNumId w:val="17"/>
  </w:num>
  <w:num w:numId="154">
    <w:abstractNumId w:val="82"/>
  </w:num>
  <w:num w:numId="155">
    <w:abstractNumId w:val="110"/>
  </w:num>
  <w:num w:numId="156">
    <w:abstractNumId w:val="279"/>
  </w:num>
  <w:num w:numId="157">
    <w:abstractNumId w:val="427"/>
  </w:num>
  <w:num w:numId="158">
    <w:abstractNumId w:val="192"/>
  </w:num>
  <w:num w:numId="159">
    <w:abstractNumId w:val="158"/>
  </w:num>
  <w:num w:numId="160">
    <w:abstractNumId w:val="244"/>
  </w:num>
  <w:num w:numId="161">
    <w:abstractNumId w:val="380"/>
  </w:num>
  <w:num w:numId="162">
    <w:abstractNumId w:val="404"/>
  </w:num>
  <w:num w:numId="163">
    <w:abstractNumId w:val="369"/>
  </w:num>
  <w:num w:numId="164">
    <w:abstractNumId w:val="76"/>
  </w:num>
  <w:num w:numId="165">
    <w:abstractNumId w:val="146"/>
  </w:num>
  <w:num w:numId="166">
    <w:abstractNumId w:val="327"/>
  </w:num>
  <w:num w:numId="167">
    <w:abstractNumId w:val="430"/>
  </w:num>
  <w:num w:numId="168">
    <w:abstractNumId w:val="64"/>
  </w:num>
  <w:num w:numId="169">
    <w:abstractNumId w:val="42"/>
  </w:num>
  <w:num w:numId="170">
    <w:abstractNumId w:val="103"/>
  </w:num>
  <w:num w:numId="171">
    <w:abstractNumId w:val="32"/>
  </w:num>
  <w:num w:numId="172">
    <w:abstractNumId w:val="173"/>
  </w:num>
  <w:num w:numId="173">
    <w:abstractNumId w:val="280"/>
  </w:num>
  <w:num w:numId="174">
    <w:abstractNumId w:val="122"/>
  </w:num>
  <w:num w:numId="175">
    <w:abstractNumId w:val="283"/>
  </w:num>
  <w:num w:numId="176">
    <w:abstractNumId w:val="321"/>
  </w:num>
  <w:num w:numId="177">
    <w:abstractNumId w:val="294"/>
  </w:num>
  <w:num w:numId="178">
    <w:abstractNumId w:val="356"/>
  </w:num>
  <w:num w:numId="179">
    <w:abstractNumId w:val="149"/>
  </w:num>
  <w:num w:numId="180">
    <w:abstractNumId w:val="75"/>
  </w:num>
  <w:num w:numId="181">
    <w:abstractNumId w:val="1"/>
  </w:num>
  <w:num w:numId="182">
    <w:abstractNumId w:val="69"/>
  </w:num>
  <w:num w:numId="183">
    <w:abstractNumId w:val="196"/>
  </w:num>
  <w:num w:numId="184">
    <w:abstractNumId w:val="153"/>
  </w:num>
  <w:num w:numId="185">
    <w:abstractNumId w:val="432"/>
  </w:num>
  <w:num w:numId="186">
    <w:abstractNumId w:val="275"/>
  </w:num>
  <w:num w:numId="187">
    <w:abstractNumId w:val="204"/>
  </w:num>
  <w:num w:numId="188">
    <w:abstractNumId w:val="228"/>
  </w:num>
  <w:num w:numId="189">
    <w:abstractNumId w:val="394"/>
  </w:num>
  <w:num w:numId="190">
    <w:abstractNumId w:val="157"/>
  </w:num>
  <w:num w:numId="191">
    <w:abstractNumId w:val="410"/>
  </w:num>
  <w:num w:numId="192">
    <w:abstractNumId w:val="262"/>
  </w:num>
  <w:num w:numId="193">
    <w:abstractNumId w:val="33"/>
  </w:num>
  <w:num w:numId="194">
    <w:abstractNumId w:val="215"/>
  </w:num>
  <w:num w:numId="195">
    <w:abstractNumId w:val="367"/>
  </w:num>
  <w:num w:numId="196">
    <w:abstractNumId w:val="99"/>
  </w:num>
  <w:num w:numId="197">
    <w:abstractNumId w:val="364"/>
  </w:num>
  <w:num w:numId="198">
    <w:abstractNumId w:val="200"/>
  </w:num>
  <w:num w:numId="199">
    <w:abstractNumId w:val="241"/>
  </w:num>
  <w:num w:numId="200">
    <w:abstractNumId w:val="374"/>
  </w:num>
  <w:num w:numId="201">
    <w:abstractNumId w:val="115"/>
  </w:num>
  <w:num w:numId="202">
    <w:abstractNumId w:val="55"/>
  </w:num>
  <w:num w:numId="203">
    <w:abstractNumId w:val="3"/>
  </w:num>
  <w:num w:numId="204">
    <w:abstractNumId w:val="216"/>
  </w:num>
  <w:num w:numId="205">
    <w:abstractNumId w:val="320"/>
  </w:num>
  <w:num w:numId="206">
    <w:abstractNumId w:val="340"/>
  </w:num>
  <w:num w:numId="207">
    <w:abstractNumId w:val="373"/>
  </w:num>
  <w:num w:numId="208">
    <w:abstractNumId w:val="408"/>
  </w:num>
  <w:num w:numId="209">
    <w:abstractNumId w:val="206"/>
  </w:num>
  <w:num w:numId="210">
    <w:abstractNumId w:val="126"/>
  </w:num>
  <w:num w:numId="211">
    <w:abstractNumId w:val="330"/>
  </w:num>
  <w:num w:numId="212">
    <w:abstractNumId w:val="60"/>
  </w:num>
  <w:num w:numId="213">
    <w:abstractNumId w:val="198"/>
  </w:num>
  <w:num w:numId="214">
    <w:abstractNumId w:val="176"/>
  </w:num>
  <w:num w:numId="215">
    <w:abstractNumId w:val="68"/>
  </w:num>
  <w:num w:numId="216">
    <w:abstractNumId w:val="267"/>
  </w:num>
  <w:num w:numId="217">
    <w:abstractNumId w:val="130"/>
  </w:num>
  <w:num w:numId="218">
    <w:abstractNumId w:val="274"/>
  </w:num>
  <w:num w:numId="219">
    <w:abstractNumId w:val="398"/>
  </w:num>
  <w:num w:numId="220">
    <w:abstractNumId w:val="319"/>
  </w:num>
  <w:num w:numId="221">
    <w:abstractNumId w:val="105"/>
  </w:num>
  <w:num w:numId="222">
    <w:abstractNumId w:val="284"/>
  </w:num>
  <w:num w:numId="223">
    <w:abstractNumId w:val="159"/>
  </w:num>
  <w:num w:numId="224">
    <w:abstractNumId w:val="133"/>
  </w:num>
  <w:num w:numId="225">
    <w:abstractNumId w:val="208"/>
  </w:num>
  <w:num w:numId="226">
    <w:abstractNumId w:val="347"/>
  </w:num>
  <w:num w:numId="227">
    <w:abstractNumId w:val="101"/>
  </w:num>
  <w:num w:numId="228">
    <w:abstractNumId w:val="227"/>
  </w:num>
  <w:num w:numId="229">
    <w:abstractNumId w:val="331"/>
  </w:num>
  <w:num w:numId="230">
    <w:abstractNumId w:val="12"/>
  </w:num>
  <w:num w:numId="231">
    <w:abstractNumId w:val="363"/>
  </w:num>
  <w:num w:numId="232">
    <w:abstractNumId w:val="27"/>
  </w:num>
  <w:num w:numId="233">
    <w:abstractNumId w:val="221"/>
  </w:num>
  <w:num w:numId="234">
    <w:abstractNumId w:val="160"/>
  </w:num>
  <w:num w:numId="235">
    <w:abstractNumId w:val="338"/>
  </w:num>
  <w:num w:numId="236">
    <w:abstractNumId w:val="98"/>
  </w:num>
  <w:num w:numId="237">
    <w:abstractNumId w:val="402"/>
  </w:num>
  <w:num w:numId="238">
    <w:abstractNumId w:val="181"/>
  </w:num>
  <w:num w:numId="239">
    <w:abstractNumId w:val="142"/>
  </w:num>
  <w:num w:numId="240">
    <w:abstractNumId w:val="397"/>
  </w:num>
  <w:num w:numId="241">
    <w:abstractNumId w:val="123"/>
  </w:num>
  <w:num w:numId="242">
    <w:abstractNumId w:val="111"/>
  </w:num>
  <w:num w:numId="243">
    <w:abstractNumId w:val="314"/>
  </w:num>
  <w:num w:numId="244">
    <w:abstractNumId w:val="312"/>
  </w:num>
  <w:num w:numId="245">
    <w:abstractNumId w:val="400"/>
  </w:num>
  <w:num w:numId="246">
    <w:abstractNumId w:val="219"/>
  </w:num>
  <w:num w:numId="247">
    <w:abstractNumId w:val="114"/>
  </w:num>
  <w:num w:numId="248">
    <w:abstractNumId w:val="2"/>
  </w:num>
  <w:num w:numId="249">
    <w:abstractNumId w:val="15"/>
  </w:num>
  <w:num w:numId="250">
    <w:abstractNumId w:val="272"/>
  </w:num>
  <w:num w:numId="251">
    <w:abstractNumId w:val="87"/>
  </w:num>
  <w:num w:numId="252">
    <w:abstractNumId w:val="239"/>
  </w:num>
  <w:num w:numId="253">
    <w:abstractNumId w:val="214"/>
  </w:num>
  <w:num w:numId="254">
    <w:abstractNumId w:val="416"/>
  </w:num>
  <w:num w:numId="255">
    <w:abstractNumId w:val="233"/>
  </w:num>
  <w:num w:numId="256">
    <w:abstractNumId w:val="45"/>
  </w:num>
  <w:num w:numId="257">
    <w:abstractNumId w:val="282"/>
  </w:num>
  <w:num w:numId="258">
    <w:abstractNumId w:val="288"/>
  </w:num>
  <w:num w:numId="259">
    <w:abstractNumId w:val="417"/>
  </w:num>
  <w:num w:numId="260">
    <w:abstractNumId w:val="48"/>
  </w:num>
  <w:num w:numId="261">
    <w:abstractNumId w:val="156"/>
  </w:num>
  <w:num w:numId="262">
    <w:abstractNumId w:val="186"/>
  </w:num>
  <w:num w:numId="263">
    <w:abstractNumId w:val="368"/>
  </w:num>
  <w:num w:numId="264">
    <w:abstractNumId w:val="316"/>
  </w:num>
  <w:num w:numId="265">
    <w:abstractNumId w:val="93"/>
  </w:num>
  <w:num w:numId="266">
    <w:abstractNumId w:val="35"/>
  </w:num>
  <w:num w:numId="267">
    <w:abstractNumId w:val="77"/>
  </w:num>
  <w:num w:numId="268">
    <w:abstractNumId w:val="387"/>
  </w:num>
  <w:num w:numId="269">
    <w:abstractNumId w:val="426"/>
  </w:num>
  <w:num w:numId="270">
    <w:abstractNumId w:val="85"/>
  </w:num>
  <w:num w:numId="271">
    <w:abstractNumId w:val="172"/>
  </w:num>
  <w:num w:numId="272">
    <w:abstractNumId w:val="289"/>
  </w:num>
  <w:num w:numId="273">
    <w:abstractNumId w:val="187"/>
  </w:num>
  <w:num w:numId="274">
    <w:abstractNumId w:val="207"/>
  </w:num>
  <w:num w:numId="275">
    <w:abstractNumId w:val="56"/>
  </w:num>
  <w:num w:numId="276">
    <w:abstractNumId w:val="306"/>
  </w:num>
  <w:num w:numId="277">
    <w:abstractNumId w:val="301"/>
  </w:num>
  <w:num w:numId="278">
    <w:abstractNumId w:val="254"/>
  </w:num>
  <w:num w:numId="279">
    <w:abstractNumId w:val="308"/>
  </w:num>
  <w:num w:numId="280">
    <w:abstractNumId w:val="179"/>
  </w:num>
  <w:num w:numId="281">
    <w:abstractNumId w:val="0"/>
  </w:num>
  <w:num w:numId="282">
    <w:abstractNumId w:val="41"/>
  </w:num>
  <w:num w:numId="283">
    <w:abstractNumId w:val="278"/>
  </w:num>
  <w:num w:numId="284">
    <w:abstractNumId w:val="384"/>
  </w:num>
  <w:num w:numId="285">
    <w:abstractNumId w:val="175"/>
  </w:num>
  <w:num w:numId="286">
    <w:abstractNumId w:val="190"/>
  </w:num>
  <w:num w:numId="287">
    <w:abstractNumId w:val="79"/>
  </w:num>
  <w:num w:numId="288">
    <w:abstractNumId w:val="411"/>
  </w:num>
  <w:num w:numId="289">
    <w:abstractNumId w:val="297"/>
  </w:num>
  <w:num w:numId="290">
    <w:abstractNumId w:val="246"/>
  </w:num>
  <w:num w:numId="291">
    <w:abstractNumId w:val="136"/>
  </w:num>
  <w:num w:numId="292">
    <w:abstractNumId w:val="260"/>
  </w:num>
  <w:num w:numId="293">
    <w:abstractNumId w:val="44"/>
  </w:num>
  <w:num w:numId="294">
    <w:abstractNumId w:val="235"/>
  </w:num>
  <w:num w:numId="295">
    <w:abstractNumId w:val="205"/>
  </w:num>
  <w:num w:numId="296">
    <w:abstractNumId w:val="174"/>
  </w:num>
  <w:num w:numId="297">
    <w:abstractNumId w:val="36"/>
  </w:num>
  <w:num w:numId="298">
    <w:abstractNumId w:val="329"/>
  </w:num>
  <w:num w:numId="299">
    <w:abstractNumId w:val="20"/>
  </w:num>
  <w:num w:numId="300">
    <w:abstractNumId w:val="345"/>
  </w:num>
  <w:num w:numId="301">
    <w:abstractNumId w:val="210"/>
  </w:num>
  <w:num w:numId="302">
    <w:abstractNumId w:val="141"/>
  </w:num>
  <w:num w:numId="303">
    <w:abstractNumId w:val="360"/>
  </w:num>
  <w:num w:numId="304">
    <w:abstractNumId w:val="106"/>
  </w:num>
  <w:num w:numId="305">
    <w:abstractNumId w:val="73"/>
  </w:num>
  <w:num w:numId="306">
    <w:abstractNumId w:val="324"/>
  </w:num>
  <w:num w:numId="307">
    <w:abstractNumId w:val="309"/>
  </w:num>
  <w:num w:numId="308">
    <w:abstractNumId w:val="5"/>
  </w:num>
  <w:num w:numId="309">
    <w:abstractNumId w:val="302"/>
  </w:num>
  <w:num w:numId="310">
    <w:abstractNumId w:val="315"/>
  </w:num>
  <w:num w:numId="311">
    <w:abstractNumId w:val="415"/>
  </w:num>
  <w:num w:numId="312">
    <w:abstractNumId w:val="58"/>
  </w:num>
  <w:num w:numId="313">
    <w:abstractNumId w:val="211"/>
  </w:num>
  <w:num w:numId="314">
    <w:abstractNumId w:val="255"/>
  </w:num>
  <w:num w:numId="315">
    <w:abstractNumId w:val="230"/>
  </w:num>
  <w:num w:numId="316">
    <w:abstractNumId w:val="188"/>
  </w:num>
  <w:num w:numId="317">
    <w:abstractNumId w:val="266"/>
  </w:num>
  <w:num w:numId="318">
    <w:abstractNumId w:val="359"/>
  </w:num>
  <w:num w:numId="319">
    <w:abstractNumId w:val="300"/>
  </w:num>
  <w:num w:numId="320">
    <w:abstractNumId w:val="334"/>
  </w:num>
  <w:num w:numId="321">
    <w:abstractNumId w:val="292"/>
  </w:num>
  <w:num w:numId="322">
    <w:abstractNumId w:val="21"/>
  </w:num>
  <w:num w:numId="323">
    <w:abstractNumId w:val="26"/>
  </w:num>
  <w:num w:numId="324">
    <w:abstractNumId w:val="117"/>
  </w:num>
  <w:num w:numId="325">
    <w:abstractNumId w:val="232"/>
  </w:num>
  <w:num w:numId="326">
    <w:abstractNumId w:val="46"/>
  </w:num>
  <w:num w:numId="327">
    <w:abstractNumId w:val="167"/>
  </w:num>
  <w:num w:numId="328">
    <w:abstractNumId w:val="40"/>
  </w:num>
  <w:num w:numId="329">
    <w:abstractNumId w:val="212"/>
  </w:num>
  <w:num w:numId="330">
    <w:abstractNumId w:val="30"/>
  </w:num>
  <w:num w:numId="331">
    <w:abstractNumId w:val="343"/>
  </w:num>
  <w:num w:numId="332">
    <w:abstractNumId w:val="166"/>
  </w:num>
  <w:num w:numId="333">
    <w:abstractNumId w:val="379"/>
  </w:num>
  <w:num w:numId="334">
    <w:abstractNumId w:val="258"/>
  </w:num>
  <w:num w:numId="335">
    <w:abstractNumId w:val="295"/>
  </w:num>
  <w:num w:numId="336">
    <w:abstractNumId w:val="203"/>
  </w:num>
  <w:num w:numId="337">
    <w:abstractNumId w:val="109"/>
  </w:num>
  <w:num w:numId="338">
    <w:abstractNumId w:val="261"/>
  </w:num>
  <w:num w:numId="339">
    <w:abstractNumId w:val="191"/>
  </w:num>
  <w:num w:numId="340">
    <w:abstractNumId w:val="286"/>
  </w:num>
  <w:num w:numId="341">
    <w:abstractNumId w:val="237"/>
  </w:num>
  <w:num w:numId="342">
    <w:abstractNumId w:val="220"/>
  </w:num>
  <w:num w:numId="343">
    <w:abstractNumId w:val="97"/>
  </w:num>
  <w:num w:numId="344">
    <w:abstractNumId w:val="401"/>
  </w:num>
  <w:num w:numId="345">
    <w:abstractNumId w:val="80"/>
  </w:num>
  <w:num w:numId="346">
    <w:abstractNumId w:val="138"/>
  </w:num>
  <w:num w:numId="347">
    <w:abstractNumId w:val="352"/>
  </w:num>
  <w:num w:numId="348">
    <w:abstractNumId w:val="346"/>
  </w:num>
  <w:num w:numId="349">
    <w:abstractNumId w:val="342"/>
  </w:num>
  <w:num w:numId="350">
    <w:abstractNumId w:val="107"/>
  </w:num>
  <w:num w:numId="351">
    <w:abstractNumId w:val="349"/>
  </w:num>
  <w:num w:numId="352">
    <w:abstractNumId w:val="396"/>
  </w:num>
  <w:num w:numId="353">
    <w:abstractNumId w:val="74"/>
  </w:num>
  <w:num w:numId="354">
    <w:abstractNumId w:val="140"/>
  </w:num>
  <w:num w:numId="355">
    <w:abstractNumId w:val="113"/>
  </w:num>
  <w:num w:numId="356">
    <w:abstractNumId w:val="84"/>
  </w:num>
  <w:num w:numId="357">
    <w:abstractNumId w:val="29"/>
  </w:num>
  <w:num w:numId="358">
    <w:abstractNumId w:val="344"/>
  </w:num>
  <w:num w:numId="359">
    <w:abstractNumId w:val="195"/>
  </w:num>
  <w:num w:numId="360">
    <w:abstractNumId w:val="168"/>
  </w:num>
  <w:num w:numId="361">
    <w:abstractNumId w:val="183"/>
  </w:num>
  <w:num w:numId="362">
    <w:abstractNumId w:val="337"/>
  </w:num>
  <w:num w:numId="363">
    <w:abstractNumId w:val="24"/>
  </w:num>
  <w:num w:numId="364">
    <w:abstractNumId w:val="72"/>
  </w:num>
  <w:num w:numId="365">
    <w:abstractNumId w:val="418"/>
  </w:num>
  <w:num w:numId="366">
    <w:abstractNumId w:val="18"/>
  </w:num>
  <w:num w:numId="367">
    <w:abstractNumId w:val="224"/>
  </w:num>
  <w:num w:numId="368">
    <w:abstractNumId w:val="161"/>
  </w:num>
  <w:num w:numId="369">
    <w:abstractNumId w:val="223"/>
  </w:num>
  <w:num w:numId="370">
    <w:abstractNumId w:val="150"/>
  </w:num>
  <w:num w:numId="371">
    <w:abstractNumId w:val="70"/>
  </w:num>
  <w:num w:numId="372">
    <w:abstractNumId w:val="322"/>
  </w:num>
  <w:num w:numId="373">
    <w:abstractNumId w:val="222"/>
  </w:num>
  <w:num w:numId="374">
    <w:abstractNumId w:val="155"/>
  </w:num>
  <w:num w:numId="375">
    <w:abstractNumId w:val="392"/>
  </w:num>
  <w:num w:numId="376">
    <w:abstractNumId w:val="431"/>
  </w:num>
  <w:num w:numId="377">
    <w:abstractNumId w:val="390"/>
  </w:num>
  <w:num w:numId="378">
    <w:abstractNumId w:val="14"/>
  </w:num>
  <w:num w:numId="379">
    <w:abstractNumId w:val="332"/>
  </w:num>
  <w:num w:numId="380">
    <w:abstractNumId w:val="38"/>
  </w:num>
  <w:num w:numId="381">
    <w:abstractNumId w:val="296"/>
  </w:num>
  <w:num w:numId="382">
    <w:abstractNumId w:val="251"/>
  </w:num>
  <w:num w:numId="383">
    <w:abstractNumId w:val="139"/>
  </w:num>
  <w:num w:numId="384">
    <w:abstractNumId w:val="162"/>
  </w:num>
  <w:num w:numId="385">
    <w:abstractNumId w:val="304"/>
  </w:num>
  <w:num w:numId="386">
    <w:abstractNumId w:val="67"/>
  </w:num>
  <w:num w:numId="387">
    <w:abstractNumId w:val="66"/>
  </w:num>
  <w:num w:numId="388">
    <w:abstractNumId w:val="350"/>
  </w:num>
  <w:num w:numId="389">
    <w:abstractNumId w:val="180"/>
  </w:num>
  <w:num w:numId="390">
    <w:abstractNumId w:val="131"/>
  </w:num>
  <w:num w:numId="391">
    <w:abstractNumId w:val="116"/>
  </w:num>
  <w:num w:numId="392">
    <w:abstractNumId w:val="310"/>
  </w:num>
  <w:num w:numId="393">
    <w:abstractNumId w:val="307"/>
  </w:num>
  <w:num w:numId="394">
    <w:abstractNumId w:val="145"/>
  </w:num>
  <w:num w:numId="395">
    <w:abstractNumId w:val="6"/>
  </w:num>
  <w:num w:numId="396">
    <w:abstractNumId w:val="184"/>
  </w:num>
  <w:num w:numId="397">
    <w:abstractNumId w:val="154"/>
  </w:num>
  <w:num w:numId="398">
    <w:abstractNumId w:val="147"/>
  </w:num>
  <w:num w:numId="399">
    <w:abstractNumId w:val="89"/>
  </w:num>
  <w:num w:numId="400">
    <w:abstractNumId w:val="13"/>
  </w:num>
  <w:num w:numId="401">
    <w:abstractNumId w:val="54"/>
  </w:num>
  <w:num w:numId="402">
    <w:abstractNumId w:val="399"/>
  </w:num>
  <w:num w:numId="403">
    <w:abstractNumId w:val="199"/>
  </w:num>
  <w:num w:numId="404">
    <w:abstractNumId w:val="333"/>
  </w:num>
  <w:num w:numId="405">
    <w:abstractNumId w:val="90"/>
  </w:num>
  <w:num w:numId="406">
    <w:abstractNumId w:val="194"/>
  </w:num>
  <w:num w:numId="407">
    <w:abstractNumId w:val="8"/>
  </w:num>
  <w:num w:numId="408">
    <w:abstractNumId w:val="303"/>
  </w:num>
  <w:num w:numId="409">
    <w:abstractNumId w:val="353"/>
  </w:num>
  <w:num w:numId="410">
    <w:abstractNumId w:val="7"/>
  </w:num>
  <w:num w:numId="411">
    <w:abstractNumId w:val="354"/>
  </w:num>
  <w:num w:numId="412">
    <w:abstractNumId w:val="285"/>
  </w:num>
  <w:num w:numId="413">
    <w:abstractNumId w:val="395"/>
  </w:num>
  <w:num w:numId="414">
    <w:abstractNumId w:val="238"/>
  </w:num>
  <w:num w:numId="415">
    <w:abstractNumId w:val="325"/>
  </w:num>
  <w:num w:numId="416">
    <w:abstractNumId w:val="28"/>
  </w:num>
  <w:num w:numId="417">
    <w:abstractNumId w:val="293"/>
  </w:num>
  <w:num w:numId="418">
    <w:abstractNumId w:val="129"/>
  </w:num>
  <w:num w:numId="419">
    <w:abstractNumId w:val="50"/>
  </w:num>
  <w:num w:numId="420">
    <w:abstractNumId w:val="357"/>
  </w:num>
  <w:num w:numId="421">
    <w:abstractNumId w:val="225"/>
  </w:num>
  <w:num w:numId="422">
    <w:abstractNumId w:val="25"/>
  </w:num>
  <w:num w:numId="423">
    <w:abstractNumId w:val="91"/>
  </w:num>
  <w:num w:numId="424">
    <w:abstractNumId w:val="366"/>
  </w:num>
  <w:num w:numId="425">
    <w:abstractNumId w:val="298"/>
  </w:num>
  <w:num w:numId="426">
    <w:abstractNumId w:val="252"/>
  </w:num>
  <w:num w:numId="427">
    <w:abstractNumId w:val="376"/>
  </w:num>
  <w:num w:numId="428">
    <w:abstractNumId w:val="189"/>
  </w:num>
  <w:num w:numId="429">
    <w:abstractNumId w:val="378"/>
  </w:num>
  <w:num w:numId="430">
    <w:abstractNumId w:val="81"/>
  </w:num>
  <w:num w:numId="431">
    <w:abstractNumId w:val="226"/>
  </w:num>
  <w:num w:numId="432">
    <w:abstractNumId w:val="61"/>
  </w:num>
  <w:num w:numId="433">
    <w:abstractNumId w:val="10"/>
  </w:num>
  <w:numIdMacAtCleanup w:val="43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A97313"/>
    <w:rsid w:val="006E5F32"/>
    <w:rsid w:val="00A97313"/>
    <w:rsid w:val="00DC42AB"/>
    <w:rsid w:val="00ED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styleId="Naslov1" w:type="paragraph">
    <w:name w:val="heading 1"/>
    <w:basedOn w:val="Standard"/>
    <w:pPr>
      <w:keepNext/>
      <w:jc w:val="center"/>
      <w:outlineLvl w:val="0"/>
    </w:pPr>
    <w:rPr>
      <w:rFonts w:cs="Tahoma" w:hAnsi="Tahoma" w:ascii="Tahoma"/>
      <w:b/>
      <w:bCs/>
      <w:sz w:val="28"/>
      <w:szCs w:val="28"/>
    </w:rPr>
  </w:style>
  <w:style w:styleId="Naslov2" w:type="paragraph">
    <w:name w:val="heading 2"/>
    <w:basedOn w:val="Standard"/>
    <w:pPr>
      <w:keepNext/>
      <w:outlineLvl w:val="1"/>
    </w:pPr>
    <w:rPr>
      <w:rFonts w:cs="Tahoma" w:hAnsi="Tahoma" w:ascii="Tahoma"/>
      <w:b/>
      <w:bCs/>
      <w:sz w:val="20"/>
      <w:szCs w:val="20"/>
    </w:rPr>
  </w:style>
  <w:style w:styleId="Naslov3" w:type="paragraph">
    <w:name w:val="heading 3"/>
    <w:basedOn w:val="Zaglavlje"/>
    <w:pPr>
      <w:outlineLvl w:val="2"/>
    </w:pPr>
    <w:rPr>
      <w:b/>
      <w:bCs/>
    </w:rPr>
  </w:style>
  <w:style w:styleId="Naslov4" w:type="paragraph">
    <w:name w:val="heading 4"/>
    <w:basedOn w:val="Standard"/>
    <w:pPr>
      <w:keepNext/>
      <w:tabs>
        <w:tab w:pos="-567" w:val="left"/>
      </w:tabs>
      <w:ind w:right="-58"/>
      <w:jc w:val="center"/>
      <w:outlineLvl w:val="3"/>
    </w:pPr>
    <w:rPr>
      <w:rFonts w:cs="Arial Narrow" w:hAnsi="Arial Narrow" w:ascii="Arial Narrow"/>
      <w:b/>
    </w:rPr>
  </w:style>
  <w:style w:styleId="Naslov5" w:type="paragraph">
    <w:name w:val="heading 5"/>
    <w:basedOn w:val="Standard"/>
    <w:pPr>
      <w:keepNext/>
      <w:outlineLvl w:val="4"/>
    </w:pPr>
    <w:rPr>
      <w:rFonts w:cs="Arial Narrow" w:hAnsi="Arial Narrow" w:ascii="Arial Narrow"/>
      <w:bCs/>
      <w:lang w:val="de-DE"/>
    </w:rPr>
  </w:style>
  <w:style w:styleId="Naslov6" w:type="paragraph">
    <w:name w:val="heading 6"/>
    <w:basedOn w:val="Standard"/>
    <w:pPr>
      <w:keepNext/>
      <w:tabs>
        <w:tab w:pos="-567" w:val="left"/>
      </w:tabs>
      <w:ind w:right="-58"/>
      <w:jc w:val="center"/>
      <w:outlineLvl w:val="5"/>
    </w:pPr>
    <w:rPr>
      <w:rFonts w:cs="Arial Narrow" w:hAnsi="Arial Narrow" w:ascii="Arial Narrow"/>
      <w:b/>
      <w:bCs/>
      <w:sz w:val="22"/>
    </w:rPr>
  </w:style>
  <w:style w:styleId="Naslov7" w:type="paragraph">
    <w:name w:val="heading 7"/>
    <w:basedOn w:val="Standard"/>
    <w:pPr>
      <w:keepNext/>
      <w:jc w:val="both"/>
      <w:outlineLvl w:val="6"/>
    </w:pPr>
    <w:rPr>
      <w:rFonts w:cs="Arial Narrow" w:hAnsi="Arial Narrow" w:ascii="Arial Narrow"/>
      <w:b/>
      <w:lang w:val="de-DE"/>
    </w:rPr>
  </w:style>
  <w:style w:styleId="Naslov8" w:type="paragraph">
    <w:name w:val="heading 8"/>
    <w:basedOn w:val="Standard"/>
    <w:pPr>
      <w:keepNext/>
      <w:ind w:firstLine="720" w:left="3600"/>
      <w:jc w:val="both"/>
      <w:outlineLvl w:val="7"/>
    </w:pPr>
    <w:rPr>
      <w:rFonts w:cs="Arial Narrow" w:hAnsi="Arial Narrow" w:ascii="Arial Narrow"/>
      <w:b/>
      <w:sz w:val="22"/>
      <w:u w:val="single"/>
    </w:rPr>
  </w:style>
  <w:style w:styleId="Naslov9" w:type="paragraph">
    <w:name w:val="heading 9"/>
    <w:basedOn w:val="Standard"/>
    <w:pPr>
      <w:keepNext/>
      <w:jc w:val="both"/>
      <w:outlineLvl w:val="8"/>
    </w:pPr>
    <w:rPr>
      <w:rFonts w:cs="Arial Narrow" w:hAnsi="Arial Narrow" w:ascii="Arial Narrow"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styleId="Zaglavlje" w:type="paragraph">
    <w:name w:val="header"/>
    <w:basedOn w:val="Standard"/>
    <w:next w:val="Textbody"/>
    <w:pPr>
      <w:keepNext/>
      <w:spacing w:after="120" w:before="240"/>
    </w:pPr>
    <w:rPr>
      <w:rFonts w:cs="Tahoma" w:eastAsia="Andale Sans U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customStyle="true" w:styleId="Standarduseruseruser" w:type="paragraph">
    <w:name w:val="Standard (user) (user) (user)"/>
    <w:pPr>
      <w:widowControl/>
      <w:suppressAutoHyphens/>
    </w:pPr>
    <w:rPr>
      <w:rFonts w:eastAsia="SimSun,"/>
    </w:rPr>
  </w:style>
  <w:style w:customStyle="true" w:styleId="Headinguseruser" w:type="paragraph">
    <w:name w:val="Heading (user) (user)"/>
    <w:basedOn w:val="Standarduser"/>
    <w:pPr>
      <w:keepNext/>
      <w:spacing w:after="120" w:before="240"/>
    </w:pPr>
    <w:rPr>
      <w:rFonts w:eastAsia="Lucida Sans Unicode" w:hAnsi="Arial" w:ascii="Arial"/>
      <w:sz w:val="28"/>
      <w:szCs w:val="28"/>
    </w:rPr>
  </w:style>
  <w:style w:customStyle="true" w:styleId="Framecontentsuseruser" w:type="paragraph">
    <w:name w:val="Frame contents (user) (user)"/>
    <w:basedOn w:val="Textbodyuser"/>
  </w:style>
  <w:style w:customStyle="true" w:styleId="Textbodyindentuser" w:type="paragraph">
    <w:name w:val="Text body indent (user)"/>
    <w:basedOn w:val="Standarduser"/>
    <w:pPr>
      <w:spacing w:after="120"/>
      <w:ind w:left="283"/>
    </w:pPr>
  </w:style>
  <w:style w:customStyle="true" w:styleId="TableHeadinguseruser" w:type="paragraph">
    <w:name w:val="Table Heading (user) (user)"/>
    <w:basedOn w:val="TableContentsuseruser"/>
    <w:pPr>
      <w:jc w:val="center"/>
    </w:pPr>
    <w:rPr>
      <w:b/>
      <w:bCs/>
    </w:rPr>
  </w:style>
  <w:style w:customStyle="true" w:styleId="TableContentsuseruser" w:type="paragraph">
    <w:name w:val="Table Contents (user) (user)"/>
    <w:basedOn w:val="Standarduseruser"/>
    <w:pPr>
      <w:suppressLineNumbers/>
    </w:pPr>
  </w:style>
  <w:style w:customStyle="true" w:styleId="Indexuseruser" w:type="paragraph">
    <w:name w:val="Index (user) (user)"/>
    <w:basedOn w:val="Standarduseruser"/>
    <w:pPr>
      <w:suppressLineNumbers/>
    </w:pPr>
    <w:rPr>
      <w:rFonts w:cs="Tahoma"/>
    </w:rPr>
  </w:style>
  <w:style w:customStyle="true" w:styleId="Captionuseruser" w:type="paragraph">
    <w:name w:val="Caption (user) (user)"/>
    <w:basedOn w:val="Standarduseruser"/>
    <w:pPr>
      <w:suppressLineNumbers/>
      <w:spacing w:after="120" w:before="120"/>
    </w:pPr>
    <w:rPr>
      <w:rFonts w:cs="Tahoma"/>
      <w:i/>
      <w:iCs/>
    </w:rPr>
  </w:style>
  <w:style w:customStyle="true" w:styleId="Textbodyuseruser" w:type="paragraph">
    <w:name w:val="Text body (user) (user)"/>
    <w:basedOn w:val="Standarduseruser"/>
    <w:pPr>
      <w:spacing w:after="120"/>
    </w:pPr>
  </w:style>
  <w:style w:styleId="Tijeloteksta3" w:type="paragraph">
    <w:name w:val="Body Text 3"/>
    <w:basedOn w:val="Standarduser"/>
    <w:pPr>
      <w:spacing w:lineRule="auto" w:line="240" w:after="0"/>
    </w:pPr>
    <w:rPr>
      <w:rFonts w:cs="Arial" w:eastAsia="Times New Roman" w:hAnsi="Arial" w:ascii="Arial"/>
      <w:sz w:val="20"/>
      <w:szCs w:val="20"/>
    </w:rPr>
  </w:style>
  <w:style w:styleId="Tijeloteksta-uvlaka3" w:type="paragraph">
    <w:name w:val="Body Text Indent 3"/>
    <w:basedOn w:val="Standard"/>
    <w:pPr>
      <w:ind w:left="360"/>
      <w:jc w:val="both"/>
    </w:pPr>
    <w:rPr>
      <w:rFonts w:cs="Arial" w:hAnsi="Arial" w:ascii="Arial"/>
    </w:rPr>
  </w:style>
  <w:style w:styleId="Tijeloteksta2" w:type="paragraph">
    <w:name w:val="Body Text 2"/>
    <w:basedOn w:val="Standard"/>
    <w:pPr>
      <w:jc w:val="both"/>
    </w:pPr>
    <w:rPr>
      <w:rFonts w:cs="Arial Narrow" w:hAnsi="Arial Narrow" w:ascii="Arial Narrow"/>
      <w:b/>
      <w:bCs/>
    </w:rPr>
  </w:style>
  <w:style w:customStyle="true" w:styleId="Standarduseruser" w:type="paragraph">
    <w:name w:val="Standard (user) (user)"/>
    <w:pPr>
      <w:widowControl/>
      <w:suppressAutoHyphens/>
    </w:pPr>
  </w:style>
  <w:style w:customStyle="true" w:styleId="Odlomakpopisa1" w:type="paragraph">
    <w:name w:val="Odlomak popisa1"/>
    <w:basedOn w:val="Standard"/>
    <w:pPr>
      <w:ind w:left="720"/>
    </w:pPr>
    <w:rPr>
      <w:rFonts w:cs="Calibri" w:eastAsia="Times New Roman" w:hAnsi="Calibri" w:ascii="Calibri"/>
    </w:rPr>
  </w:style>
  <w:style w:customStyle="true" w:styleId="Headinguser" w:type="paragraph">
    <w:name w:val="Heading (user)"/>
    <w:basedOn w:val="Standard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Framecontentsuser" w:type="paragraph">
    <w:name w:val="Frame contents (user)"/>
    <w:basedOn w:val="Textbody"/>
  </w:style>
  <w:style w:customStyle="true" w:styleId="Naslov10" w:type="paragraph">
    <w:name w:val="Naslov1"/>
    <w:basedOn w:val="Standard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Caption1" w:type="paragraph">
    <w:name w:val="Caption1"/>
    <w:basedOn w:val="Standard"/>
    <w:pPr>
      <w:suppressLineNumbers/>
      <w:spacing w:after="120" w:before="120"/>
    </w:pPr>
    <w:rPr>
      <w:rFonts w:cs="Tahoma"/>
      <w:i/>
      <w:iCs/>
    </w:rPr>
  </w:style>
  <w:style w:customStyle="true" w:styleId="Framecontents" w:type="paragraph">
    <w:name w:val="Frame contents"/>
    <w:basedOn w:val="Textbody"/>
  </w:style>
  <w:style w:customStyle="true" w:styleId="Textbodyindent" w:type="paragraph">
    <w:name w:val="Text body indent"/>
    <w:basedOn w:val="Standard"/>
    <w:pPr>
      <w:spacing w:after="120"/>
      <w:ind w:left="283"/>
    </w:pPr>
  </w:style>
  <w:style w:styleId="Naslov" w:type="paragraph">
    <w:name w:val="Title"/>
    <w:basedOn w:val="Standard"/>
    <w:pPr>
      <w:keepNext/>
      <w:spacing w:after="120" w:before="240"/>
    </w:pPr>
    <w:rPr>
      <w:rFonts w:eastAsia="Lucida Sans Unicode" w:hAnsi="Arial" w:ascii="Arial"/>
      <w:sz w:val="28"/>
      <w:szCs w:val="28"/>
    </w:rPr>
  </w:style>
  <w:style w:styleId="Podnaslov" w:type="paragraph">
    <w:name w:val="Subtitle"/>
    <w:basedOn w:val="Zaglavlje"/>
    <w:next w:val="Textbody"/>
    <w:pPr>
      <w:jc w:val="center"/>
    </w:pPr>
    <w:rPr>
      <w:i/>
      <w:iCs/>
    </w:rPr>
  </w:style>
  <w:style w:customStyle="true" w:styleId="Sadrajokvira" w:type="paragraph">
    <w:name w:val="Sadržaj okvira"/>
    <w:basedOn w:val="Textbody"/>
  </w:style>
  <w:style w:styleId="Odlomakpopisa" w:type="paragraph">
    <w:name w:val="List Paragraph"/>
    <w:basedOn w:val="Standard"/>
    <w:pPr>
      <w:ind w:left="720"/>
    </w:p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Bezproreda" w:type="paragraph">
    <w:name w:val="No Spacing"/>
    <w:pPr>
      <w:widowControl/>
      <w:suppressAutoHyphens/>
    </w:pPr>
    <w:rPr>
      <w:rFonts w:cs="Calibri" w:eastAsia="Calibri" w:hAnsi="Calibri" w:ascii="Calibri"/>
      <w:sz w:val="22"/>
      <w:szCs w:val="22"/>
      <w:lang w:bidi="ar-SA"/>
    </w:rPr>
  </w:style>
  <w:style w:styleId="Tekstbalonia" w:type="paragraph">
    <w:name w:val="Balloon Text"/>
    <w:basedOn w:val="Standard"/>
    <w:rPr>
      <w:rFonts w:cs="Tahoma" w:hAnsi="Tahoma" w:ascii="Tahoma"/>
      <w:sz w:val="16"/>
      <w:szCs w:val="16"/>
    </w:rPr>
  </w:style>
  <w:style w:customStyle="true" w:styleId="TableHeadinguser" w:type="paragraph">
    <w:name w:val="Table Heading (user)"/>
    <w:basedOn w:val="TableContentsuser"/>
    <w:pPr>
      <w:jc w:val="center"/>
    </w:pPr>
    <w:rPr>
      <w:b/>
      <w:bCs/>
    </w:rPr>
  </w:style>
  <w:style w:customStyle="true" w:styleId="TableContentsuser" w:type="paragraph">
    <w:name w:val="Table Contents (user)"/>
    <w:basedOn w:val="Standarduser"/>
    <w:pPr>
      <w:suppressLineNumbers/>
    </w:pPr>
  </w:style>
  <w:style w:customStyle="true" w:styleId="Indexuser" w:type="paragraph">
    <w:name w:val="Index (user)"/>
    <w:basedOn w:val="Standarduser"/>
    <w:pPr>
      <w:suppressLineNumbers/>
    </w:pPr>
    <w:rPr>
      <w:rFonts w:cs="Tahoma"/>
    </w:rPr>
  </w:style>
  <w:style w:customStyle="true" w:styleId="Captionuser" w:type="paragraph">
    <w:name w:val="Caption (user)"/>
    <w:basedOn w:val="Standarduser"/>
    <w:pPr>
      <w:suppressLineNumbers/>
      <w:spacing w:after="120" w:before="120"/>
    </w:pPr>
    <w:rPr>
      <w:rFonts w:cs="Tahoma"/>
      <w:i/>
      <w:iCs/>
    </w:rPr>
  </w:style>
  <w:style w:customStyle="true" w:styleId="Textbodyuser" w:type="paragraph">
    <w:name w:val="Text body (user)"/>
    <w:basedOn w:val="Standarduser"/>
    <w:pPr>
      <w:spacing w:after="120"/>
    </w:pPr>
  </w:style>
  <w:style w:customStyle="true" w:styleId="Standarduser" w:type="paragraph">
    <w:name w:val="Standard (user)"/>
    <w:pPr>
      <w:widowControl/>
      <w:suppressAutoHyphens/>
    </w:pPr>
    <w:rPr>
      <w:rFonts w:eastAsia="SimSun,"/>
    </w:rPr>
  </w:style>
  <w:style w:styleId="Podnoje" w:type="paragraph">
    <w:name w:val="footer"/>
    <w:basedOn w:val="Standard"/>
    <w:pPr>
      <w:tabs>
        <w:tab w:pos="4536" w:val="center"/>
        <w:tab w:pos="9072" w:val="right"/>
      </w:tabs>
    </w:pPr>
  </w:style>
  <w:style w:customStyle="true" w:styleId="wNormal" w:type="paragraph">
    <w:name w:val="wNormal"/>
    <w:pPr>
      <w:autoSpaceDE w:val="false"/>
      <w:spacing w:after="0"/>
      <w:textAlignment w:val="bottom"/>
    </w:pPr>
  </w:style>
  <w:style w:customStyle="true" w:styleId="wNaslov1" w:type="paragraph">
    <w:name w:val="wNaslov1"/>
    <w:basedOn w:val="wStandard"/>
    <w:pPr>
      <w:keepNext/>
      <w:jc w:val="center"/>
    </w:pPr>
    <w:rPr>
      <w:rFonts w:cs="Tahoma" w:hAnsi="Tahoma" w:ascii="Tahoma"/>
      <w:sz w:val="28"/>
      <w:szCs w:val="28"/>
    </w:rPr>
  </w:style>
  <w:style w:customStyle="true" w:styleId="wNaslov2" w:type="paragraph">
    <w:name w:val="wNaslov2"/>
    <w:basedOn w:val="wStandard"/>
    <w:pPr>
      <w:keepNext/>
    </w:pPr>
    <w:rPr>
      <w:rFonts w:cs="Tahoma" w:hAnsi="Tahoma" w:ascii="Tahoma"/>
      <w:sz w:val="20"/>
      <w:szCs w:val="20"/>
    </w:rPr>
  </w:style>
  <w:style w:customStyle="true" w:styleId="wNaslov3" w:type="paragraph">
    <w:name w:val="wNaslov3"/>
    <w:basedOn w:val="wZaglavlje"/>
    <w:next w:val="wZaglavlje"/>
  </w:style>
  <w:style w:customStyle="true" w:styleId="wStandard" w:type="paragraph">
    <w:name w:val="wStandard"/>
    <w:pPr>
      <w:autoSpaceDE w:val="false"/>
      <w:spacing w:after="0"/>
      <w:textAlignment w:val="bottom"/>
    </w:pPr>
  </w:style>
  <w:style w:customStyle="true" w:styleId="wZaglavlje" w:type="paragraph">
    <w:name w:val="wZaglavlje"/>
    <w:basedOn w:val="wStandard"/>
    <w:next w:val="wStandard"/>
    <w:pPr>
      <w:keepNext/>
    </w:pPr>
    <w:rPr>
      <w:rFonts w:cs="Tahoma" w:eastAsia="Andale Sans UI" w:hAnsi="Arial" w:ascii="Arial"/>
      <w:sz w:val="28"/>
      <w:szCs w:val="28"/>
    </w:rPr>
  </w:style>
  <w:style w:customStyle="true" w:styleId="wTextbody" w:type="paragraph">
    <w:name w:val="wTextbody"/>
    <w:basedOn w:val="wStandard"/>
  </w:style>
  <w:style w:customStyle="true" w:styleId="wPopis" w:type="paragraph">
    <w:name w:val="wPopis"/>
    <w:basedOn w:val="wTextbody"/>
    <w:rPr>
      <w:rFonts w:cs="Tahoma"/>
    </w:rPr>
  </w:style>
  <w:style w:customStyle="true" w:styleId="wOpisslike" w:type="paragraph">
    <w:name w:val="wOpisslike"/>
    <w:basedOn w:val="wStandard"/>
    <w:rPr>
      <w:rFonts w:cs="Tahoma"/>
    </w:rPr>
  </w:style>
  <w:style w:customStyle="true" w:styleId="wIndex" w:type="paragraph">
    <w:name w:val="wIndex"/>
    <w:basedOn w:val="wStandard"/>
    <w:rPr>
      <w:rFonts w:cs="Tahoma"/>
    </w:rPr>
  </w:style>
  <w:style w:customStyle="true" w:styleId="wPodnoje" w:type="paragraph">
    <w:name w:val="wPodnoje"/>
    <w:basedOn w:val="wStandard"/>
    <w:pPr>
      <w:tabs>
        <w:tab w:pos="0" w:val="right"/>
      </w:tabs>
    </w:pPr>
  </w:style>
  <w:style w:customStyle="true" w:styleId="wTekstbalonia" w:type="paragraph">
    <w:name w:val="wTekstbalonia"/>
    <w:basedOn w:val="wNormal"/>
    <w:pPr>
      <w:spacing w:lineRule="auto" w:line="240"/>
    </w:pPr>
    <w:rPr>
      <w:rFonts w:hAnsi="Tahoma" w:ascii="Tahoma"/>
      <w:sz w:val="16"/>
      <w:szCs w:val="14"/>
    </w:rPr>
  </w:style>
  <w:style w:customStyle="true" w:styleId="wBezproreda" w:type="paragraph">
    <w:name w:val="wBezproreda"/>
    <w:pPr>
      <w:autoSpaceDE w:val="false"/>
      <w:spacing w:after="0"/>
      <w:textAlignment w:val="bottom"/>
    </w:pPr>
    <w:rPr>
      <w:rFonts w:cs="Calibri" w:eastAsia="Calibri" w:hAnsi="Calibri" w:ascii="Calibri"/>
      <w:sz w:val="22"/>
      <w:szCs w:val="22"/>
    </w:rPr>
  </w:style>
  <w:style w:customStyle="true" w:styleId="wTableContents" w:type="paragraph">
    <w:name w:val="wTableContents"/>
    <w:basedOn w:val="wStandard"/>
  </w:style>
  <w:style w:customStyle="true" w:styleId="wTableHeading" w:type="paragraph">
    <w:name w:val="wTableHeading"/>
    <w:basedOn w:val="wTableContents"/>
    <w:pPr>
      <w:jc w:val="center"/>
    </w:pPr>
  </w:style>
  <w:style w:customStyle="true" w:styleId="wTextbodyuser" w:type="paragraph">
    <w:name w:val="wTextbodyuser"/>
    <w:basedOn w:val="wStandarduser"/>
  </w:style>
  <w:style w:customStyle="true" w:styleId="wCaptionuser" w:type="paragraph">
    <w:name w:val="wCaptionuser"/>
    <w:basedOn w:val="wStandarduser"/>
  </w:style>
  <w:style w:customStyle="true" w:styleId="wOdlomakpopisa" w:type="paragraph">
    <w:name w:val="wOdlomakpopisa"/>
    <w:basedOn w:val="wStandard"/>
  </w:style>
  <w:style w:customStyle="true" w:styleId="wSadrajokvira" w:type="paragraph">
    <w:name w:val="wSadrajokvira"/>
    <w:basedOn w:val="wTextbody"/>
  </w:style>
  <w:style w:customStyle="true" w:styleId="wPodnaslov" w:type="paragraph">
    <w:name w:val="wPodnaslov"/>
    <w:basedOn w:val="wZaglavlje"/>
    <w:next w:val="wZaglavlje"/>
    <w:pPr>
      <w:jc w:val="center"/>
    </w:pPr>
  </w:style>
  <w:style w:customStyle="true" w:styleId="wNaslov" w:type="paragraph">
    <w:name w:val="wNaslov"/>
    <w:basedOn w:val="wStandard"/>
    <w:next w:val="wStandard"/>
    <w:pPr>
      <w:keepNext/>
    </w:pPr>
    <w:rPr>
      <w:rFonts w:eastAsia="Lucida Sans Unicode" w:hAnsi="Arial" w:ascii="Arial"/>
      <w:sz w:val="28"/>
      <w:szCs w:val="28"/>
    </w:rPr>
  </w:style>
  <w:style w:customStyle="true" w:styleId="wTextbodyindent" w:type="paragraph">
    <w:name w:val="wTextbodyindent"/>
    <w:basedOn w:val="wStandard"/>
  </w:style>
  <w:style w:customStyle="true" w:styleId="wFramecontents" w:type="paragraph">
    <w:name w:val="wFramecontents"/>
    <w:basedOn w:val="wTextbody"/>
  </w:style>
  <w:style w:customStyle="true" w:styleId="wCaption1" w:type="paragraph">
    <w:name w:val="wCaption1"/>
    <w:basedOn w:val="wStandard"/>
    <w:rPr>
      <w:rFonts w:cs="Tahoma"/>
    </w:rPr>
  </w:style>
  <w:style w:customStyle="true" w:styleId="wNaslov10" w:type="paragraph">
    <w:name w:val="wNaslov10"/>
    <w:basedOn w:val="wStandard"/>
    <w:pPr>
      <w:keepNext/>
    </w:pPr>
    <w:rPr>
      <w:rFonts w:cs="Tahoma" w:eastAsia="Lucida Sans Unicode" w:hAnsi="Arial" w:ascii="Arial"/>
      <w:sz w:val="28"/>
      <w:szCs w:val="28"/>
    </w:rPr>
  </w:style>
  <w:style w:customStyle="true" w:styleId="wStandarduser" w:type="paragraph">
    <w:name w:val="wStandarduser"/>
    <w:pPr>
      <w:autoSpaceDE w:val="false"/>
      <w:spacing w:after="0"/>
      <w:textAlignment w:val="bottom"/>
    </w:pPr>
    <w:rPr>
      <w:rFonts w:cs="Tahoma" w:eastAsia="Andale Sans UI"/>
      <w:lang w:val="de-DE"/>
    </w:rPr>
  </w:style>
  <w:style w:customStyle="true" w:styleId="wFramecontentsuser" w:type="paragraph">
    <w:name w:val="wFramecontentsuser"/>
    <w:basedOn w:val="wTextbody"/>
  </w:style>
  <w:style w:customStyle="true" w:styleId="wTableHeadinguser" w:type="paragraph">
    <w:name w:val="wTableHeadinguser"/>
    <w:basedOn w:val="wTableContentsuser"/>
    <w:pPr>
      <w:jc w:val="center"/>
    </w:pPr>
  </w:style>
  <w:style w:customStyle="true" w:styleId="wTableContentsuser" w:type="paragraph">
    <w:name w:val="wTableContentsuser"/>
    <w:basedOn w:val="wStandard"/>
  </w:style>
  <w:style w:customStyle="true" w:styleId="wIndexuser" w:type="paragraph">
    <w:name w:val="wIndexuser"/>
    <w:basedOn w:val="wStandard"/>
    <w:rPr>
      <w:rFonts w:cs="Tahoma"/>
    </w:rPr>
  </w:style>
  <w:style w:customStyle="true" w:styleId="wHeadinguser" w:type="paragraph">
    <w:name w:val="wHeadinguser"/>
    <w:basedOn w:val="wStandard"/>
    <w:next w:val="wStandard"/>
    <w:pPr>
      <w:keepNext/>
    </w:pPr>
    <w:rPr>
      <w:rFonts w:cs="Tahoma" w:eastAsia="Lucida Sans Unicode" w:hAnsi="Arial" w:ascii="Arial"/>
      <w:sz w:val="28"/>
      <w:szCs w:val="28"/>
    </w:rPr>
  </w:style>
  <w:style w:customStyle="true" w:styleId="wOdlomakpopisa1" w:type="paragraph">
    <w:name w:val="wOdlomakpopisa1"/>
    <w:basedOn w:val="wStandard"/>
    <w:rPr>
      <w:rFonts w:cs="Calibri" w:eastAsia="Times New Roman" w:hAnsi="Calibri" w:ascii="Calibri"/>
    </w:rPr>
  </w:style>
  <w:style w:customStyle="true" w:styleId="ListLabel32" w:type="character">
    <w:name w:val="ListLabel 32"/>
    <w:rPr>
      <w:color w:val="00000A"/>
    </w:rPr>
  </w:style>
  <w:style w:customStyle="true" w:styleId="ListLabel31" w:type="character">
    <w:name w:val="ListLabel 31"/>
    <w:rPr>
      <w:rFonts w:cs="Arial" w:eastAsia="SimSun"/>
    </w:rPr>
  </w:style>
  <w:style w:customStyle="true" w:styleId="ListLabel30" w:type="character">
    <w:name w:val="ListLabel 30"/>
    <w:rPr>
      <w:rFonts w:cs="Arial"/>
      <w:b/>
    </w:rPr>
  </w:style>
  <w:style w:customStyle="true" w:styleId="ListLabel29" w:type="character">
    <w:name w:val="ListLabel 29"/>
    <w:rPr>
      <w:rFonts w:cs="Tahoma"/>
      <w:sz w:val="24"/>
      <w:szCs w:val="24"/>
    </w:rPr>
  </w:style>
  <w:style w:customStyle="true" w:styleId="ListLabel28" w:type="character">
    <w:name w:val="ListLabel 28"/>
    <w:rPr>
      <w:rFonts w:cs="Arial" w:eastAsia="Times New Roman"/>
    </w:rPr>
  </w:style>
  <w:style w:customStyle="true" w:styleId="ListLabel27" w:type="character">
    <w:name w:val="ListLabel 27"/>
    <w:rPr>
      <w:i w:val="false"/>
    </w:rPr>
  </w:style>
  <w:style w:customStyle="true" w:styleId="ListLabel26" w:type="character">
    <w:name w:val="ListLabel 26"/>
    <w:rPr>
      <w:b w:val="false"/>
    </w:rPr>
  </w:style>
  <w:style w:customStyle="true" w:styleId="ListLabel25" w:type="character">
    <w:name w:val="ListLabel 25"/>
    <w:rPr>
      <w:rFonts w:cs="Times New Roman" w:eastAsia="Times New Roman"/>
    </w:rPr>
  </w:style>
  <w:style w:customStyle="true" w:styleId="ListLabel24" w:type="character">
    <w:name w:val="ListLabel 24"/>
    <w:rPr>
      <w:rFonts w:eastAsia="Times New Roman"/>
    </w:rPr>
  </w:style>
  <w:style w:customStyle="true" w:styleId="ListLabel23" w:type="character">
    <w:name w:val="ListLabel 23"/>
    <w:rPr>
      <w:rFonts w:cs="Symbol"/>
    </w:rPr>
  </w:style>
  <w:style w:customStyle="true" w:styleId="ListLabel22" w:type="character">
    <w:name w:val="ListLabel 22"/>
    <w:rPr>
      <w:rFonts w:cs="Wingdings"/>
    </w:rPr>
  </w:style>
  <w:style w:customStyle="true" w:styleId="ListLabel21" w:type="character">
    <w:name w:val="ListLabel 21"/>
    <w:rPr>
      <w:rFonts w:cs="Courier New"/>
    </w:rPr>
  </w:style>
  <w:style w:customStyle="true" w:styleId="ListLabel20" w:type="character">
    <w:name w:val="ListLabel 20"/>
    <w:rPr>
      <w:rFonts w:cs="Arial" w:eastAsia="SimSun,"/>
    </w:rPr>
  </w:style>
  <w:style w:customStyle="true" w:styleId="ListLabel19" w:type="character">
    <w:name w:val="ListLabel 19"/>
    <w:rPr>
      <w:b/>
    </w:rPr>
  </w:style>
  <w:style w:customStyle="true" w:styleId="ListLabel18" w:type="character">
    <w:name w:val="ListLabel 18"/>
    <w:rPr>
      <w:rFonts w:cs="Calibri"/>
    </w:rPr>
  </w:style>
  <w:style w:customStyle="true" w:styleId="NumberingSymbolsuseruser" w:type="character">
    <w:name w:val="Numbering Symbols (user) (user)"/>
  </w:style>
  <w:style w:customStyle="true" w:styleId="StrongEmphasisuser" w:type="character">
    <w:name w:val="Strong Emphasis (user)"/>
    <w:rPr>
      <w:b/>
      <w:bCs/>
    </w:rPr>
  </w:style>
  <w:style w:customStyle="true" w:styleId="BulletSymbolsuser" w:type="character">
    <w:name w:val="Bullet Symbols (user)"/>
    <w:rPr>
      <w:rFonts w:cs="OpenSymbol" w:eastAsia="OpenSymbol" w:hAnsi="OpenSymbol" w:ascii="OpenSymbol"/>
    </w:rPr>
  </w:style>
  <w:style w:customStyle="true" w:styleId="Internetlinkuseruser" w:type="character">
    <w:name w:val="Internet link (user) (user)"/>
    <w:rPr>
      <w:color w:val="0000FF"/>
      <w:u w:val="single"/>
    </w:rPr>
  </w:style>
  <w:style w:customStyle="true" w:styleId="WW8Num144z2" w:type="character">
    <w:name w:val="WW8Num144z2"/>
    <w:rPr>
      <w:rFonts w:cs="Wingdings" w:hAnsi="Wingdings" w:ascii="Wingdings"/>
    </w:rPr>
  </w:style>
  <w:style w:customStyle="true" w:styleId="WW8Num144z1" w:type="character">
    <w:name w:val="WW8Num144z1"/>
    <w:rPr>
      <w:rFonts w:cs="Courier New" w:hAnsi="Courier New" w:ascii="Courier New"/>
    </w:rPr>
  </w:style>
  <w:style w:customStyle="true" w:styleId="WW8Num144z0" w:type="character">
    <w:name w:val="WW8Num144z0"/>
    <w:rPr>
      <w:rFonts w:cs="Symbol" w:hAnsi="Symbol" w:ascii="Symbol"/>
    </w:rPr>
  </w:style>
  <w:style w:customStyle="true" w:styleId="WW8Num143z3" w:type="character">
    <w:name w:val="WW8Num143z3"/>
    <w:rPr>
      <w:rFonts w:cs="Symbol" w:hAnsi="Symbol" w:ascii="Symbol"/>
    </w:rPr>
  </w:style>
  <w:style w:customStyle="true" w:styleId="WW8Num143z1" w:type="character">
    <w:name w:val="WW8Num143z1"/>
    <w:rPr>
      <w:rFonts w:cs="Courier New" w:hAnsi="Courier New" w:ascii="Courier New"/>
    </w:rPr>
  </w:style>
  <w:style w:customStyle="true" w:styleId="WW8Num143z0" w:type="character">
    <w:name w:val="WW8Num143z0"/>
    <w:rPr>
      <w:rFonts w:cs="Wingdings" w:hAnsi="Wingdings" w:ascii="Wingdings"/>
    </w:rPr>
  </w:style>
  <w:style w:customStyle="true" w:styleId="WW8Num140z1" w:type="character">
    <w:name w:val="WW8Num140z1"/>
    <w:rPr>
      <w:b/>
    </w:rPr>
  </w:style>
  <w:style w:customStyle="true" w:styleId="WW8Num140z0" w:type="character">
    <w:name w:val="WW8Num140z0"/>
    <w:rPr>
      <w:b w:val="false"/>
    </w:rPr>
  </w:style>
  <w:style w:customStyle="true" w:styleId="WW8Num136z3" w:type="character">
    <w:name w:val="WW8Num136z3"/>
    <w:rPr>
      <w:rFonts w:cs="Symbol" w:hAnsi="Symbol" w:ascii="Symbol"/>
    </w:rPr>
  </w:style>
  <w:style w:customStyle="true" w:styleId="WW8Num136z1" w:type="character">
    <w:name w:val="WW8Num136z1"/>
    <w:rPr>
      <w:rFonts w:cs="Courier New" w:hAnsi="Courier New" w:ascii="Courier New"/>
    </w:rPr>
  </w:style>
  <w:style w:customStyle="true" w:styleId="WW8Num136z0" w:type="character">
    <w:name w:val="WW8Num136z0"/>
    <w:rPr>
      <w:rFonts w:cs="Wingdings" w:hAnsi="Wingdings" w:ascii="Wingdings"/>
    </w:rPr>
  </w:style>
  <w:style w:customStyle="true" w:styleId="WW8Num135z4" w:type="character">
    <w:name w:val="WW8Num135z4"/>
    <w:rPr>
      <w:rFonts w:cs="Courier New" w:hAnsi="Courier New" w:ascii="Courier New"/>
    </w:rPr>
  </w:style>
  <w:style w:customStyle="true" w:styleId="WW8Num135z2" w:type="character">
    <w:name w:val="WW8Num135z2"/>
    <w:rPr>
      <w:rFonts w:cs="Wingdings" w:hAnsi="Wingdings" w:ascii="Wingdings"/>
    </w:rPr>
  </w:style>
  <w:style w:customStyle="true" w:styleId="WW8Num135z0" w:type="character">
    <w:name w:val="WW8Num135z0"/>
    <w:rPr>
      <w:rFonts w:cs="Symbol" w:hAnsi="Symbol" w:ascii="Symbol"/>
    </w:rPr>
  </w:style>
  <w:style w:customStyle="true" w:styleId="WW8Num134z2" w:type="character">
    <w:name w:val="WW8Num134z2"/>
    <w:rPr>
      <w:rFonts w:cs="Wingdings" w:hAnsi="Wingdings" w:ascii="Wingdings"/>
    </w:rPr>
  </w:style>
  <w:style w:customStyle="true" w:styleId="WW8Num134z1" w:type="character">
    <w:name w:val="WW8Num134z1"/>
    <w:rPr>
      <w:rFonts w:cs="Courier New" w:hAnsi="Courier New" w:ascii="Courier New"/>
    </w:rPr>
  </w:style>
  <w:style w:customStyle="true" w:styleId="WW8Num134z0" w:type="character">
    <w:name w:val="WW8Num134z0"/>
    <w:rPr>
      <w:rFonts w:cs="Symbol" w:hAnsi="Symbol" w:ascii="Symbol"/>
    </w:rPr>
  </w:style>
  <w:style w:customStyle="true" w:styleId="WW8Num133z3" w:type="character">
    <w:name w:val="WW8Num133z3"/>
    <w:rPr>
      <w:rFonts w:cs="Symbol" w:hAnsi="Symbol" w:ascii="Symbol"/>
    </w:rPr>
  </w:style>
  <w:style w:customStyle="true" w:styleId="WW8Num133z1" w:type="character">
    <w:name w:val="WW8Num133z1"/>
    <w:rPr>
      <w:rFonts w:cs="Courier New" w:hAnsi="Courier New" w:ascii="Courier New"/>
    </w:rPr>
  </w:style>
  <w:style w:customStyle="true" w:styleId="WW8Num133z0" w:type="character">
    <w:name w:val="WW8Num133z0"/>
    <w:rPr>
      <w:rFonts w:cs="Wingdings" w:hAnsi="Wingdings" w:ascii="Wingdings"/>
    </w:rPr>
  </w:style>
  <w:style w:customStyle="true" w:styleId="WW8Num131z3" w:type="character">
    <w:name w:val="WW8Num131z3"/>
    <w:rPr>
      <w:rFonts w:cs="Symbol" w:hAnsi="Symbol" w:ascii="Symbol"/>
    </w:rPr>
  </w:style>
  <w:style w:customStyle="true" w:styleId="WW8Num131z2" w:type="character">
    <w:name w:val="WW8Num131z2"/>
    <w:rPr>
      <w:rFonts w:cs="Wingdings" w:hAnsi="Wingdings" w:ascii="Wingdings"/>
    </w:rPr>
  </w:style>
  <w:style w:customStyle="true" w:styleId="WW8Num131z1" w:type="character">
    <w:name w:val="WW8Num131z1"/>
    <w:rPr>
      <w:rFonts w:cs="Courier New" w:hAnsi="Courier New" w:ascii="Courier New"/>
    </w:rPr>
  </w:style>
  <w:style w:customStyle="true" w:styleId="WW8Num131z0" w:type="character">
    <w:name w:val="WW8Num131z0"/>
    <w:rPr>
      <w:rFonts w:cs="Arial" w:eastAsia="Times New Roman" w:hAnsi="Times New Roman" w:ascii="Times New Roman"/>
    </w:rPr>
  </w:style>
  <w:style w:customStyle="true" w:styleId="WW8Num130z4" w:type="character">
    <w:name w:val="WW8Num130z4"/>
    <w:rPr>
      <w:rFonts w:cs="Courier New" w:hAnsi="Courier New" w:ascii="Courier New"/>
    </w:rPr>
  </w:style>
  <w:style w:customStyle="true" w:styleId="WW8Num130z3" w:type="character">
    <w:name w:val="WW8Num130z3"/>
    <w:rPr>
      <w:rFonts w:cs="Symbol" w:hAnsi="Symbol" w:ascii="Symbol"/>
    </w:rPr>
  </w:style>
  <w:style w:customStyle="true" w:styleId="WW8Num130z1" w:type="character">
    <w:name w:val="WW8Num130z1"/>
    <w:rPr>
      <w:rFonts w:cs="Times New Roman" w:eastAsia="Times New Roman" w:hAnsi="Century Gothic" w:ascii="Century Gothic"/>
    </w:rPr>
  </w:style>
  <w:style w:customStyle="true" w:styleId="WW8Num130z0" w:type="character">
    <w:name w:val="WW8Num130z0"/>
    <w:rPr>
      <w:rFonts w:cs="Wingdings" w:hAnsi="Wingdings" w:ascii="Wingdings"/>
    </w:rPr>
  </w:style>
  <w:style w:customStyle="true" w:styleId="WW8Num129z2" w:type="character">
    <w:name w:val="WW8Num129z2"/>
    <w:rPr>
      <w:rFonts w:cs="Wingdings" w:hAnsi="Wingdings" w:ascii="Wingdings"/>
    </w:rPr>
  </w:style>
  <w:style w:customStyle="true" w:styleId="WW8Num129z1" w:type="character">
    <w:name w:val="WW8Num129z1"/>
    <w:rPr>
      <w:rFonts w:cs="Courier New" w:hAnsi="Courier New" w:ascii="Courier New"/>
    </w:rPr>
  </w:style>
  <w:style w:customStyle="true" w:styleId="WW8Num129z0" w:type="character">
    <w:name w:val="WW8Num129z0"/>
    <w:rPr>
      <w:rFonts w:cs="Symbol" w:hAnsi="Symbol" w:ascii="Symbol"/>
    </w:rPr>
  </w:style>
  <w:style w:customStyle="true" w:styleId="WW8Num127z4" w:type="character">
    <w:name w:val="WW8Num127z4"/>
    <w:rPr>
      <w:rFonts w:cs="Courier New" w:hAnsi="Courier New" w:ascii="Courier New"/>
    </w:rPr>
  </w:style>
  <w:style w:customStyle="true" w:styleId="WW8Num127z2" w:type="character">
    <w:name w:val="WW8Num127z2"/>
    <w:rPr>
      <w:rFonts w:cs="Wingdings" w:hAnsi="Wingdings" w:ascii="Wingdings"/>
    </w:rPr>
  </w:style>
  <w:style w:customStyle="true" w:styleId="WW8Num127z0" w:type="character">
    <w:name w:val="WW8Num127z0"/>
    <w:rPr>
      <w:rFonts w:cs="Symbol" w:hAnsi="Symbol" w:ascii="Symbol"/>
    </w:rPr>
  </w:style>
  <w:style w:customStyle="true" w:styleId="WW8Num126z2" w:type="character">
    <w:name w:val="WW8Num126z2"/>
    <w:rPr>
      <w:rFonts w:cs="Wingdings" w:hAnsi="Wingdings" w:ascii="Wingdings"/>
    </w:rPr>
  </w:style>
  <w:style w:customStyle="true" w:styleId="WW8Num126z1" w:type="character">
    <w:name w:val="WW8Num126z1"/>
    <w:rPr>
      <w:rFonts w:cs="Courier New" w:hAnsi="Courier New" w:ascii="Courier New"/>
    </w:rPr>
  </w:style>
  <w:style w:customStyle="true" w:styleId="WW8Num126z0" w:type="character">
    <w:name w:val="WW8Num126z0"/>
    <w:rPr>
      <w:rFonts w:cs="Symbol" w:hAnsi="Symbol" w:ascii="Symbol"/>
    </w:rPr>
  </w:style>
  <w:style w:customStyle="true" w:styleId="WW8Num125z3" w:type="character">
    <w:name w:val="WW8Num125z3"/>
    <w:rPr>
      <w:rFonts w:cs="Symbol" w:hAnsi="Symbol" w:ascii="Symbol"/>
    </w:rPr>
  </w:style>
  <w:style w:customStyle="true" w:styleId="WW8Num125z2" w:type="character">
    <w:name w:val="WW8Num125z2"/>
    <w:rPr>
      <w:rFonts w:cs="Wingdings" w:hAnsi="Wingdings" w:ascii="Wingdings"/>
    </w:rPr>
  </w:style>
  <w:style w:customStyle="true" w:styleId="WW8Num125z1" w:type="character">
    <w:name w:val="WW8Num125z1"/>
    <w:rPr>
      <w:rFonts w:cs="Courier New" w:hAnsi="Courier New" w:ascii="Courier New"/>
    </w:rPr>
  </w:style>
  <w:style w:customStyle="true" w:styleId="WW8Num125z0" w:type="character">
    <w:name w:val="WW8Num125z0"/>
    <w:rPr>
      <w:rFonts w:cs="Times New Roman" w:eastAsia="Times New Roman" w:hAnsi="Times New Roman" w:ascii="Times New Roman"/>
    </w:rPr>
  </w:style>
  <w:style w:customStyle="true" w:styleId="WW8Num124z1" w:type="character">
    <w:name w:val="WW8Num124z1"/>
    <w:rPr>
      <w:rFonts w:cs="Calibri"/>
    </w:rPr>
  </w:style>
  <w:style w:customStyle="true" w:styleId="WW8Num122z3" w:type="character">
    <w:name w:val="WW8Num122z3"/>
    <w:rPr>
      <w:rFonts w:cs="Symbol" w:hAnsi="Symbol" w:ascii="Symbol"/>
    </w:rPr>
  </w:style>
  <w:style w:customStyle="true" w:styleId="WW8Num122z2" w:type="character">
    <w:name w:val="WW8Num122z2"/>
    <w:rPr>
      <w:rFonts w:cs="Wingdings" w:hAnsi="Wingdings" w:ascii="Wingdings"/>
    </w:rPr>
  </w:style>
  <w:style w:customStyle="true" w:styleId="WW8Num122z1" w:type="character">
    <w:name w:val="WW8Num122z1"/>
    <w:rPr>
      <w:rFonts w:cs="Courier New" w:hAnsi="Courier New" w:ascii="Courier New"/>
    </w:rPr>
  </w:style>
  <w:style w:customStyle="true" w:styleId="WW8Num122z0" w:type="character">
    <w:name w:val="WW8Num122z0"/>
    <w:rPr>
      <w:rFonts w:cs="Times New Roman" w:eastAsia="Times New Roman" w:hAnsi="Century Gothic" w:ascii="Century Gothic"/>
    </w:rPr>
  </w:style>
  <w:style w:customStyle="true" w:styleId="WW8Num120z3" w:type="character">
    <w:name w:val="WW8Num120z3"/>
    <w:rPr>
      <w:rFonts w:cs="Symbol" w:hAnsi="Symbol" w:ascii="Symbol"/>
    </w:rPr>
  </w:style>
  <w:style w:customStyle="true" w:styleId="WW8Num120z1" w:type="character">
    <w:name w:val="WW8Num120z1"/>
    <w:rPr>
      <w:rFonts w:cs="Courier New" w:hAnsi="Courier New" w:ascii="Courier New"/>
    </w:rPr>
  </w:style>
  <w:style w:customStyle="true" w:styleId="WW8Num120z0" w:type="character">
    <w:name w:val="WW8Num120z0"/>
    <w:rPr>
      <w:rFonts w:cs="Wingdings" w:hAnsi="Wingdings" w:ascii="Wingdings"/>
    </w:rPr>
  </w:style>
  <w:style w:customStyle="true" w:styleId="WW8Num118z3" w:type="character">
    <w:name w:val="WW8Num118z3"/>
    <w:rPr>
      <w:rFonts w:cs="Symbol" w:hAnsi="Symbol" w:ascii="Symbol"/>
    </w:rPr>
  </w:style>
  <w:style w:customStyle="true" w:styleId="WW8Num118z1" w:type="character">
    <w:name w:val="WW8Num118z1"/>
    <w:rPr>
      <w:rFonts w:cs="Courier New" w:hAnsi="Courier New" w:ascii="Courier New"/>
    </w:rPr>
  </w:style>
  <w:style w:customStyle="true" w:styleId="WW8Num118z0" w:type="character">
    <w:name w:val="WW8Num118z0"/>
    <w:rPr>
      <w:rFonts w:cs="Wingdings" w:hAnsi="Wingdings" w:ascii="Wingdings"/>
    </w:rPr>
  </w:style>
  <w:style w:customStyle="true" w:styleId="WW8Num116z3" w:type="character">
    <w:name w:val="WW8Num116z3"/>
    <w:rPr>
      <w:rFonts w:cs="Symbol" w:hAnsi="Symbol" w:ascii="Symbol"/>
    </w:rPr>
  </w:style>
  <w:style w:customStyle="true" w:styleId="WW8Num116z2" w:type="character">
    <w:name w:val="WW8Num116z2"/>
    <w:rPr>
      <w:rFonts w:cs="Wingdings" w:hAnsi="Wingdings" w:ascii="Wingdings"/>
    </w:rPr>
  </w:style>
  <w:style w:customStyle="true" w:styleId="WW8Num116z1" w:type="character">
    <w:name w:val="WW8Num116z1"/>
    <w:rPr>
      <w:rFonts w:cs="Courier New" w:hAnsi="Courier New" w:ascii="Courier New"/>
    </w:rPr>
  </w:style>
  <w:style w:customStyle="true" w:styleId="WW8Num116z0" w:type="character">
    <w:name w:val="WW8Num116z0"/>
    <w:rPr>
      <w:rFonts w:cs="Calibri" w:hAnsi="Tahoma" w:ascii="Tahoma"/>
    </w:rPr>
  </w:style>
  <w:style w:customStyle="true" w:styleId="WW8Num115z3" w:type="character">
    <w:name w:val="WW8Num115z3"/>
    <w:rPr>
      <w:rFonts w:cs="Symbol" w:hAnsi="Symbol" w:ascii="Symbol"/>
    </w:rPr>
  </w:style>
  <w:style w:customStyle="true" w:styleId="WW8Num115z2" w:type="character">
    <w:name w:val="WW8Num115z2"/>
    <w:rPr>
      <w:rFonts w:cs="Wingdings" w:hAnsi="Wingdings" w:ascii="Wingdings"/>
    </w:rPr>
  </w:style>
  <w:style w:customStyle="true" w:styleId="WW8Num115z1" w:type="character">
    <w:name w:val="WW8Num115z1"/>
    <w:rPr>
      <w:rFonts w:cs="Courier New" w:hAnsi="Courier New" w:ascii="Courier New"/>
    </w:rPr>
  </w:style>
  <w:style w:customStyle="true" w:styleId="WW8Num115z0" w:type="character">
    <w:name w:val="WW8Num115z0"/>
    <w:rPr>
      <w:rFonts w:cs="Times New Roman" w:eastAsia="Times New Roman" w:hAnsi="Times New Roman" w:ascii="Times New Roman"/>
    </w:rPr>
  </w:style>
  <w:style w:customStyle="true" w:styleId="WW8Num114z3" w:type="character">
    <w:name w:val="WW8Num114z3"/>
    <w:rPr>
      <w:rFonts w:cs="Symbol" w:hAnsi="Symbol" w:ascii="Symbol"/>
    </w:rPr>
  </w:style>
  <w:style w:customStyle="true" w:styleId="WW8Num114z2" w:type="character">
    <w:name w:val="WW8Num114z2"/>
    <w:rPr>
      <w:rFonts w:cs="Wingdings" w:hAnsi="Wingdings" w:ascii="Wingdings"/>
    </w:rPr>
  </w:style>
  <w:style w:customStyle="true" w:styleId="WW8Num114z1" w:type="character">
    <w:name w:val="WW8Num114z1"/>
    <w:rPr>
      <w:rFonts w:cs="Courier New" w:hAnsi="Courier New" w:ascii="Courier New"/>
    </w:rPr>
  </w:style>
  <w:style w:customStyle="true" w:styleId="WW8Num114z0" w:type="character">
    <w:name w:val="WW8Num114z0"/>
    <w:rPr>
      <w:rFonts w:cs="Times New Roman" w:eastAsia="Times New Roman" w:hAnsi="Century Gothic" w:ascii="Century Gothic"/>
    </w:rPr>
  </w:style>
  <w:style w:customStyle="true" w:styleId="WW8Num113z3" w:type="character">
    <w:name w:val="WW8Num113z3"/>
    <w:rPr>
      <w:rFonts w:cs="Symbol" w:hAnsi="Symbol" w:ascii="Symbol"/>
    </w:rPr>
  </w:style>
  <w:style w:customStyle="true" w:styleId="WW8Num113z1" w:type="character">
    <w:name w:val="WW8Num113z1"/>
    <w:rPr>
      <w:rFonts w:cs="Courier New" w:hAnsi="Courier New" w:ascii="Courier New"/>
    </w:rPr>
  </w:style>
  <w:style w:customStyle="true" w:styleId="WW8Num113z0" w:type="character">
    <w:name w:val="WW8Num113z0"/>
    <w:rPr>
      <w:rFonts w:cs="Wingdings" w:hAnsi="Wingdings" w:ascii="Wingdings"/>
    </w:rPr>
  </w:style>
  <w:style w:customStyle="true" w:styleId="WW8Num111z0" w:type="character">
    <w:name w:val="WW8Num111z0"/>
    <w:rPr>
      <w:b/>
    </w:rPr>
  </w:style>
  <w:style w:customStyle="true" w:styleId="WW8Num110z2" w:type="character">
    <w:name w:val="WW8Num110z2"/>
    <w:rPr>
      <w:rFonts w:cs="Times New Roman" w:eastAsia="Times New Roman" w:hAnsi="Symbol" w:ascii="Symbol"/>
    </w:rPr>
  </w:style>
  <w:style w:customStyle="true" w:styleId="WW8Num109z4" w:type="character">
    <w:name w:val="WW8Num109z4"/>
    <w:rPr>
      <w:rFonts w:cs="Courier New" w:hAnsi="Courier New" w:ascii="Courier New"/>
    </w:rPr>
  </w:style>
  <w:style w:customStyle="true" w:styleId="WW8Num109z2" w:type="character">
    <w:name w:val="WW8Num109z2"/>
    <w:rPr>
      <w:rFonts w:cs="Wingdings" w:hAnsi="Wingdings" w:ascii="Wingdings"/>
    </w:rPr>
  </w:style>
  <w:style w:customStyle="true" w:styleId="WW8Num109z0" w:type="character">
    <w:name w:val="WW8Num109z0"/>
    <w:rPr>
      <w:rFonts w:cs="Symbol" w:hAnsi="Symbol" w:ascii="Symbol"/>
    </w:rPr>
  </w:style>
  <w:style w:customStyle="true" w:styleId="WW8Num108z3" w:type="character">
    <w:name w:val="WW8Num108z3"/>
    <w:rPr>
      <w:rFonts w:cs="Symbol" w:hAnsi="Symbol" w:ascii="Symbol"/>
    </w:rPr>
  </w:style>
  <w:style w:customStyle="true" w:styleId="WW8Num108z2" w:type="character">
    <w:name w:val="WW8Num108z2"/>
    <w:rPr>
      <w:rFonts w:cs="Wingdings" w:hAnsi="Wingdings" w:ascii="Wingdings"/>
    </w:rPr>
  </w:style>
  <w:style w:customStyle="true" w:styleId="WW8Num108z1" w:type="character">
    <w:name w:val="WW8Num108z1"/>
    <w:rPr>
      <w:rFonts w:cs="Courier New" w:hAnsi="Courier New" w:ascii="Courier New"/>
    </w:rPr>
  </w:style>
  <w:style w:customStyle="true" w:styleId="WW8Num108z0" w:type="character">
    <w:name w:val="WW8Num108z0"/>
    <w:rPr>
      <w:rFonts w:cs="Times New Roman" w:eastAsia="Times New Roman" w:hAnsi="Times New Roman" w:ascii="Times New Roman"/>
    </w:rPr>
  </w:style>
  <w:style w:customStyle="true" w:styleId="WW8Num106z2" w:type="character">
    <w:name w:val="WW8Num106z2"/>
    <w:rPr>
      <w:rFonts w:cs="Wingdings" w:hAnsi="Wingdings" w:ascii="Wingdings"/>
    </w:rPr>
  </w:style>
  <w:style w:customStyle="true" w:styleId="WW8Num106z1" w:type="character">
    <w:name w:val="WW8Num106z1"/>
    <w:rPr>
      <w:rFonts w:cs="Courier New" w:hAnsi="Courier New" w:ascii="Courier New"/>
    </w:rPr>
  </w:style>
  <w:style w:customStyle="true" w:styleId="WW8Num106z0" w:type="character">
    <w:name w:val="WW8Num106z0"/>
    <w:rPr>
      <w:rFonts w:cs="Symbol" w:hAnsi="Symbol" w:ascii="Symbol"/>
    </w:rPr>
  </w:style>
  <w:style w:customStyle="true" w:styleId="WW8Num102z3" w:type="character">
    <w:name w:val="WW8Num102z3"/>
    <w:rPr>
      <w:rFonts w:cs="Symbol" w:hAnsi="Symbol" w:ascii="Symbol"/>
    </w:rPr>
  </w:style>
  <w:style w:customStyle="true" w:styleId="WW8Num102z2" w:type="character">
    <w:name w:val="WW8Num102z2"/>
    <w:rPr>
      <w:rFonts w:cs="Wingdings" w:hAnsi="Wingdings" w:ascii="Wingdings"/>
    </w:rPr>
  </w:style>
  <w:style w:customStyle="true" w:styleId="WW8Num102z1" w:type="character">
    <w:name w:val="WW8Num102z1"/>
    <w:rPr>
      <w:rFonts w:cs="Courier New" w:hAnsi="Courier New" w:ascii="Courier New"/>
    </w:rPr>
  </w:style>
  <w:style w:customStyle="true" w:styleId="WW8Num102z0" w:type="character">
    <w:name w:val="WW8Num102z0"/>
    <w:rPr>
      <w:rFonts w:cs="Arial" w:hAnsi="Arial" w:ascii="Arial"/>
      <w:b/>
    </w:rPr>
  </w:style>
  <w:style w:customStyle="true" w:styleId="WW8Num101z2" w:type="character">
    <w:name w:val="WW8Num101z2"/>
    <w:rPr>
      <w:rFonts w:cs="Wingdings" w:hAnsi="Wingdings" w:ascii="Wingdings"/>
    </w:rPr>
  </w:style>
  <w:style w:customStyle="true" w:styleId="WW8Num101z1" w:type="character">
    <w:name w:val="WW8Num101z1"/>
    <w:rPr>
      <w:rFonts w:cs="Courier New" w:hAnsi="Courier New" w:ascii="Courier New"/>
    </w:rPr>
  </w:style>
  <w:style w:customStyle="true" w:styleId="WW8Num101z0" w:type="character">
    <w:name w:val="WW8Num101z0"/>
    <w:rPr>
      <w:rFonts w:cs="Symbol" w:hAnsi="Symbol" w:ascii="Symbol"/>
    </w:rPr>
  </w:style>
  <w:style w:customStyle="true" w:styleId="WW8Num100z2" w:type="character">
    <w:name w:val="WW8Num100z2"/>
    <w:rPr>
      <w:rFonts w:cs="Wingdings" w:hAnsi="Wingdings" w:ascii="Wingdings"/>
    </w:rPr>
  </w:style>
  <w:style w:customStyle="true" w:styleId="WW8Num100z1" w:type="character">
    <w:name w:val="WW8Num100z1"/>
    <w:rPr>
      <w:rFonts w:cs="Courier New" w:hAnsi="Courier New" w:ascii="Courier New"/>
    </w:rPr>
  </w:style>
  <w:style w:customStyle="true" w:styleId="WW8Num100z0" w:type="character">
    <w:name w:val="WW8Num100z0"/>
    <w:rPr>
      <w:rFonts w:cs="Symbol" w:hAnsi="Symbol" w:ascii="Symbol"/>
    </w:rPr>
  </w:style>
  <w:style w:customStyle="true" w:styleId="WW8Num98z1" w:type="character">
    <w:name w:val="WW8Num98z1"/>
    <w:rPr>
      <w:rFonts w:cs="Calibri"/>
    </w:rPr>
  </w:style>
  <w:style w:customStyle="true" w:styleId="WW8Num97z2" w:type="character">
    <w:name w:val="WW8Num97z2"/>
    <w:rPr>
      <w:rFonts w:cs="Wingdings" w:hAnsi="Wingdings" w:ascii="Wingdings"/>
    </w:rPr>
  </w:style>
  <w:style w:customStyle="true" w:styleId="WW8Num97z1" w:type="character">
    <w:name w:val="WW8Num97z1"/>
    <w:rPr>
      <w:rFonts w:cs="Courier New" w:hAnsi="Courier New" w:ascii="Courier New"/>
    </w:rPr>
  </w:style>
  <w:style w:customStyle="true" w:styleId="WW8Num97z0" w:type="character">
    <w:name w:val="WW8Num97z0"/>
    <w:rPr>
      <w:rFonts w:cs="Symbol" w:hAnsi="Symbol" w:ascii="Symbol"/>
    </w:rPr>
  </w:style>
  <w:style w:customStyle="true" w:styleId="WW8Num95z2" w:type="character">
    <w:name w:val="WW8Num95z2"/>
    <w:rPr>
      <w:rFonts w:cs="Symbol" w:hAnsi="Symbol" w:ascii="Symbol"/>
    </w:rPr>
  </w:style>
  <w:style w:customStyle="true" w:styleId="WW8Num92z1" w:type="character">
    <w:name w:val="WW8Num92z1"/>
    <w:rPr>
      <w:rFonts w:cs="Calibri"/>
    </w:rPr>
  </w:style>
  <w:style w:customStyle="true" w:styleId="WW8Num91z3" w:type="character">
    <w:name w:val="WW8Num91z3"/>
    <w:rPr>
      <w:rFonts w:cs="Symbol" w:hAnsi="Symbol" w:ascii="Symbol"/>
    </w:rPr>
  </w:style>
  <w:style w:customStyle="true" w:styleId="WW8Num91z2" w:type="character">
    <w:name w:val="WW8Num91z2"/>
    <w:rPr>
      <w:rFonts w:cs="Wingdings" w:hAnsi="Wingdings" w:ascii="Wingdings"/>
    </w:rPr>
  </w:style>
  <w:style w:customStyle="true" w:styleId="WW8Num91z1" w:type="character">
    <w:name w:val="WW8Num91z1"/>
    <w:rPr>
      <w:rFonts w:cs="Courier New" w:hAnsi="Courier New" w:ascii="Courier New"/>
    </w:rPr>
  </w:style>
  <w:style w:customStyle="true" w:styleId="WW8Num91z0" w:type="character">
    <w:name w:val="WW8Num91z0"/>
    <w:rPr>
      <w:rFonts w:cs="Arial" w:eastAsia="SimSun" w:hAnsi="Arial" w:ascii="Arial"/>
    </w:rPr>
  </w:style>
  <w:style w:customStyle="true" w:styleId="WW8Num87z3" w:type="character">
    <w:name w:val="WW8Num87z3"/>
    <w:rPr>
      <w:rFonts w:cs="Symbol" w:hAnsi="Symbol" w:ascii="Symbol"/>
    </w:rPr>
  </w:style>
  <w:style w:customStyle="true" w:styleId="WW8Num87z1" w:type="character">
    <w:name w:val="WW8Num87z1"/>
    <w:rPr>
      <w:rFonts w:cs="Courier New" w:hAnsi="Courier New" w:ascii="Courier New"/>
    </w:rPr>
  </w:style>
  <w:style w:customStyle="true" w:styleId="WW8Num87z0" w:type="character">
    <w:name w:val="WW8Num87z0"/>
    <w:rPr>
      <w:rFonts w:cs="Wingdings" w:hAnsi="Wingdings" w:ascii="Wingdings"/>
    </w:rPr>
  </w:style>
  <w:style w:customStyle="true" w:styleId="WW8Num86z3" w:type="character">
    <w:name w:val="WW8Num86z3"/>
    <w:rPr>
      <w:rFonts w:cs="Symbol" w:hAnsi="Symbol" w:ascii="Symbol"/>
    </w:rPr>
  </w:style>
  <w:style w:customStyle="true" w:styleId="WW8Num86z2" w:type="character">
    <w:name w:val="WW8Num86z2"/>
    <w:rPr>
      <w:rFonts w:cs="Wingdings" w:hAnsi="Wingdings" w:ascii="Wingdings"/>
    </w:rPr>
  </w:style>
  <w:style w:customStyle="true" w:styleId="WW8Num86z1" w:type="character">
    <w:name w:val="WW8Num86z1"/>
    <w:rPr>
      <w:rFonts w:cs="Courier New" w:hAnsi="Courier New" w:ascii="Courier New"/>
    </w:rPr>
  </w:style>
  <w:style w:customStyle="true" w:styleId="WW8Num86z0" w:type="character">
    <w:name w:val="WW8Num86z0"/>
    <w:rPr>
      <w:rFonts w:cs="Calibri"/>
    </w:rPr>
  </w:style>
  <w:style w:customStyle="true" w:styleId="WW8Num85z1" w:type="character">
    <w:name w:val="WW8Num85z1"/>
    <w:rPr>
      <w:rFonts w:cs="Calibri"/>
    </w:rPr>
  </w:style>
  <w:style w:customStyle="true" w:styleId="WW8Num83z0" w:type="character">
    <w:name w:val="WW8Num83z0"/>
    <w:rPr>
      <w:rFonts w:cs="Tahoma"/>
      <w:sz w:val="24"/>
      <w:szCs w:val="24"/>
    </w:rPr>
  </w:style>
  <w:style w:customStyle="true" w:styleId="WW8Num82z2" w:type="character">
    <w:name w:val="WW8Num82z2"/>
    <w:rPr>
      <w:rFonts w:cs="Wingdings" w:hAnsi="Wingdings" w:ascii="Wingdings"/>
    </w:rPr>
  </w:style>
  <w:style w:customStyle="true" w:styleId="WW8Num82z1" w:type="character">
    <w:name w:val="WW8Num82z1"/>
    <w:rPr>
      <w:rFonts w:cs="Courier New" w:hAnsi="Courier New" w:ascii="Courier New"/>
    </w:rPr>
  </w:style>
  <w:style w:customStyle="true" w:styleId="WW8Num82z0" w:type="character">
    <w:name w:val="WW8Num82z0"/>
    <w:rPr>
      <w:rFonts w:cs="Symbol" w:hAnsi="Symbol" w:ascii="Symbol"/>
    </w:rPr>
  </w:style>
  <w:style w:customStyle="true" w:styleId="WW8Num81z3" w:type="character">
    <w:name w:val="WW8Num81z3"/>
    <w:rPr>
      <w:rFonts w:cs="Symbol" w:hAnsi="Symbol" w:ascii="Symbol"/>
    </w:rPr>
  </w:style>
  <w:style w:customStyle="true" w:styleId="WW8Num81z1" w:type="character">
    <w:name w:val="WW8Num81z1"/>
    <w:rPr>
      <w:rFonts w:cs="Courier New" w:hAnsi="Courier New" w:ascii="Courier New"/>
    </w:rPr>
  </w:style>
  <w:style w:customStyle="true" w:styleId="WW8Num81z0" w:type="character">
    <w:name w:val="WW8Num81z0"/>
    <w:rPr>
      <w:rFonts w:cs="Wingdings" w:hAnsi="Wingdings" w:ascii="Wingdings"/>
    </w:rPr>
  </w:style>
  <w:style w:customStyle="true" w:styleId="WW8Num80z2" w:type="character">
    <w:name w:val="WW8Num80z2"/>
    <w:rPr>
      <w:rFonts w:cs="Wingdings" w:hAnsi="Wingdings" w:ascii="Wingdings"/>
    </w:rPr>
  </w:style>
  <w:style w:customStyle="true" w:styleId="WW8Num80z1" w:type="character">
    <w:name w:val="WW8Num80z1"/>
    <w:rPr>
      <w:rFonts w:cs="Courier New" w:hAnsi="Courier New" w:ascii="Courier New"/>
    </w:rPr>
  </w:style>
  <w:style w:customStyle="true" w:styleId="WW8Num80z0" w:type="character">
    <w:name w:val="WW8Num80z0"/>
    <w:rPr>
      <w:rFonts w:cs="Symbol" w:hAnsi="Symbol" w:ascii="Symbol"/>
    </w:rPr>
  </w:style>
  <w:style w:customStyle="true" w:styleId="WW8Num79z0" w:type="character">
    <w:name w:val="WW8Num79z0"/>
    <w:rPr>
      <w:rFonts w:eastAsia="Times New Roman"/>
    </w:rPr>
  </w:style>
  <w:style w:customStyle="true" w:styleId="WW8Num78z0" w:type="character">
    <w:name w:val="WW8Num78z0"/>
    <w:rPr>
      <w:i w:val="false"/>
    </w:rPr>
  </w:style>
  <w:style w:customStyle="true" w:styleId="WW8Num75z2" w:type="character">
    <w:name w:val="WW8Num75z2"/>
    <w:rPr>
      <w:rFonts w:cs="Wingdings" w:hAnsi="Wingdings" w:ascii="Wingdings"/>
    </w:rPr>
  </w:style>
  <w:style w:customStyle="true" w:styleId="WW8Num75z1" w:type="character">
    <w:name w:val="WW8Num75z1"/>
    <w:rPr>
      <w:rFonts w:cs="Courier New" w:hAnsi="Courier New" w:ascii="Courier New"/>
    </w:rPr>
  </w:style>
  <w:style w:customStyle="true" w:styleId="WW8Num75z0" w:type="character">
    <w:name w:val="WW8Num75z0"/>
    <w:rPr>
      <w:rFonts w:cs="Symbol" w:hAnsi="Symbol" w:ascii="Symbol"/>
    </w:rPr>
  </w:style>
  <w:style w:customStyle="true" w:styleId="WW8Num74z2" w:type="character">
    <w:name w:val="WW8Num74z2"/>
    <w:rPr>
      <w:rFonts w:cs="Wingdings" w:hAnsi="Wingdings" w:ascii="Wingdings"/>
    </w:rPr>
  </w:style>
  <w:style w:customStyle="true" w:styleId="WW8Num74z1" w:type="character">
    <w:name w:val="WW8Num74z1"/>
    <w:rPr>
      <w:rFonts w:cs="Courier New" w:hAnsi="Courier New" w:ascii="Courier New"/>
    </w:rPr>
  </w:style>
  <w:style w:customStyle="true" w:styleId="WW8Num74z0" w:type="character">
    <w:name w:val="WW8Num74z0"/>
    <w:rPr>
      <w:rFonts w:cs="Symbol" w:hAnsi="Symbol" w:ascii="Symbol"/>
    </w:rPr>
  </w:style>
  <w:style w:customStyle="true" w:styleId="WW8Num73z1" w:type="character">
    <w:name w:val="WW8Num73z1"/>
    <w:rPr>
      <w:rFonts w:cs="Courier New" w:hAnsi="Times New Roman" w:ascii="Times New Roman"/>
    </w:rPr>
  </w:style>
  <w:style w:customStyle="true" w:styleId="WW8Num72z2" w:type="character">
    <w:name w:val="WW8Num72z2"/>
    <w:rPr>
      <w:rFonts w:cs="Wingdings" w:hAnsi="Wingdings" w:ascii="Wingdings"/>
    </w:rPr>
  </w:style>
  <w:style w:customStyle="true" w:styleId="WW8Num72z1" w:type="character">
    <w:name w:val="WW8Num72z1"/>
    <w:rPr>
      <w:rFonts w:cs="Courier New" w:hAnsi="Courier New" w:ascii="Courier New"/>
    </w:rPr>
  </w:style>
  <w:style w:customStyle="true" w:styleId="WW8Num72z0" w:type="character">
    <w:name w:val="WW8Num72z0"/>
    <w:rPr>
      <w:rFonts w:cs="Symbol" w:hAnsi="Symbol" w:ascii="Symbol"/>
    </w:rPr>
  </w:style>
  <w:style w:customStyle="true" w:styleId="WW8Num71z2" w:type="character">
    <w:name w:val="WW8Num71z2"/>
    <w:rPr>
      <w:rFonts w:cs="Wingdings" w:hAnsi="Wingdings" w:ascii="Wingdings"/>
    </w:rPr>
  </w:style>
  <w:style w:customStyle="true" w:styleId="WW8Num71z1" w:type="character">
    <w:name w:val="WW8Num71z1"/>
    <w:rPr>
      <w:rFonts w:cs="Courier New" w:hAnsi="Courier New" w:ascii="Courier New"/>
    </w:rPr>
  </w:style>
  <w:style w:customStyle="true" w:styleId="WW8Num71z0" w:type="character">
    <w:name w:val="WW8Num71z0"/>
    <w:rPr>
      <w:rFonts w:cs="Symbol" w:hAnsi="Symbol" w:ascii="Symbol"/>
    </w:rPr>
  </w:style>
  <w:style w:customStyle="true" w:styleId="WW8Num67z4" w:type="character">
    <w:name w:val="WW8Num67z4"/>
    <w:rPr>
      <w:rFonts w:cs="Courier New" w:hAnsi="Courier New" w:ascii="Courier New"/>
    </w:rPr>
  </w:style>
  <w:style w:customStyle="true" w:styleId="WW8Num67z2" w:type="character">
    <w:name w:val="WW8Num67z2"/>
    <w:rPr>
      <w:rFonts w:cs="Wingdings" w:hAnsi="Wingdings" w:ascii="Wingdings"/>
    </w:rPr>
  </w:style>
  <w:style w:customStyle="true" w:styleId="WW8Num67z1" w:type="character">
    <w:name w:val="WW8Num67z1"/>
    <w:rPr>
      <w:rFonts w:cs="Times New Roman" w:eastAsia="Times New Roman" w:hAnsi="Symbol" w:ascii="Symbol"/>
    </w:rPr>
  </w:style>
  <w:style w:customStyle="true" w:styleId="WW8Num67z0" w:type="character">
    <w:name w:val="WW8Num67z0"/>
    <w:rPr>
      <w:rFonts w:cs="Symbol" w:hAnsi="Symbol" w:ascii="Symbol"/>
    </w:rPr>
  </w:style>
  <w:style w:customStyle="true" w:styleId="WW8Num66z2" w:type="character">
    <w:name w:val="WW8Num66z2"/>
    <w:rPr>
      <w:rFonts w:cs="Wingdings" w:hAnsi="Wingdings" w:ascii="Wingdings"/>
    </w:rPr>
  </w:style>
  <w:style w:customStyle="true" w:styleId="WW8Num66z1" w:type="character">
    <w:name w:val="WW8Num66z1"/>
    <w:rPr>
      <w:rFonts w:cs="Courier New" w:hAnsi="Courier New" w:ascii="Courier New"/>
    </w:rPr>
  </w:style>
  <w:style w:customStyle="true" w:styleId="WW8Num66z0" w:type="character">
    <w:name w:val="WW8Num66z0"/>
    <w:rPr>
      <w:rFonts w:cs="Symbol" w:hAnsi="Symbol" w:ascii="Symbol"/>
    </w:rPr>
  </w:style>
  <w:style w:customStyle="true" w:styleId="WW8Num62z3" w:type="character">
    <w:name w:val="WW8Num62z3"/>
    <w:rPr>
      <w:rFonts w:cs="Symbol" w:hAnsi="Symbol" w:ascii="Symbol"/>
    </w:rPr>
  </w:style>
  <w:style w:customStyle="true" w:styleId="WW8Num62z2" w:type="character">
    <w:name w:val="WW8Num62z2"/>
    <w:rPr>
      <w:rFonts w:cs="Wingdings" w:hAnsi="Wingdings" w:ascii="Wingdings"/>
    </w:rPr>
  </w:style>
  <w:style w:customStyle="true" w:styleId="WW8Num62z1" w:type="character">
    <w:name w:val="WW8Num62z1"/>
    <w:rPr>
      <w:rFonts w:cs="Courier New" w:hAnsi="Courier New" w:ascii="Courier New"/>
    </w:rPr>
  </w:style>
  <w:style w:customStyle="true" w:styleId="WW8Num62z0" w:type="character">
    <w:name w:val="WW8Num62z0"/>
    <w:rPr>
      <w:rFonts w:cs="Arial" w:hAnsi="Arial" w:ascii="Arial"/>
      <w:b/>
    </w:rPr>
  </w:style>
  <w:style w:customStyle="true" w:styleId="WW8Num61z0" w:type="character">
    <w:name w:val="WW8Num61z0"/>
    <w:rPr>
      <w:rFonts w:cs="Tahoma"/>
      <w:sz w:val="24"/>
      <w:szCs w:val="24"/>
    </w:rPr>
  </w:style>
  <w:style w:customStyle="true" w:styleId="WW8Num60z2" w:type="character">
    <w:name w:val="WW8Num60z2"/>
    <w:rPr>
      <w:rFonts w:cs="Wingdings" w:hAnsi="Wingdings" w:ascii="Wingdings"/>
    </w:rPr>
  </w:style>
  <w:style w:customStyle="true" w:styleId="WW8Num60z1" w:type="character">
    <w:name w:val="WW8Num60z1"/>
    <w:rPr>
      <w:rFonts w:cs="Courier New" w:hAnsi="Courier New" w:ascii="Courier New"/>
    </w:rPr>
  </w:style>
  <w:style w:customStyle="true" w:styleId="WW8Num60z0" w:type="character">
    <w:name w:val="WW8Num60z0"/>
    <w:rPr>
      <w:rFonts w:cs="Symbol" w:hAnsi="Symbol" w:ascii="Symbol"/>
    </w:rPr>
  </w:style>
  <w:style w:customStyle="true" w:styleId="WW8Num59z3" w:type="character">
    <w:name w:val="WW8Num59z3"/>
    <w:rPr>
      <w:rFonts w:cs="Symbol" w:hAnsi="Symbol" w:ascii="Symbol"/>
    </w:rPr>
  </w:style>
  <w:style w:customStyle="true" w:styleId="WW8Num59z1" w:type="character">
    <w:name w:val="WW8Num59z1"/>
    <w:rPr>
      <w:rFonts w:cs="Courier New" w:hAnsi="Courier New" w:ascii="Courier New"/>
    </w:rPr>
  </w:style>
  <w:style w:customStyle="true" w:styleId="WW8Num59z0" w:type="character">
    <w:name w:val="WW8Num59z0"/>
    <w:rPr>
      <w:rFonts w:cs="Wingdings" w:hAnsi="Wingdings" w:ascii="Wingdings"/>
    </w:rPr>
  </w:style>
  <w:style w:customStyle="true" w:styleId="WW8Num58z3" w:type="character">
    <w:name w:val="WW8Num58z3"/>
    <w:rPr>
      <w:rFonts w:cs="Symbol" w:hAnsi="Symbol" w:ascii="Symbol"/>
    </w:rPr>
  </w:style>
  <w:style w:customStyle="true" w:styleId="WW8Num58z1" w:type="character">
    <w:name w:val="WW8Num58z1"/>
    <w:rPr>
      <w:rFonts w:cs="Courier New" w:hAnsi="Courier New" w:ascii="Courier New"/>
    </w:rPr>
  </w:style>
  <w:style w:customStyle="true" w:styleId="WW8Num58z0" w:type="character">
    <w:name w:val="WW8Num58z0"/>
    <w:rPr>
      <w:rFonts w:cs="Wingdings" w:hAnsi="Wingdings" w:ascii="Wingdings"/>
    </w:rPr>
  </w:style>
  <w:style w:customStyle="true" w:styleId="WW8Num57z0" w:type="character">
    <w:name w:val="WW8Num57z0"/>
    <w:rPr>
      <w:rFonts w:cs="Wingdings" w:hAnsi="Wingdings" w:ascii="Wingdings"/>
    </w:rPr>
  </w:style>
  <w:style w:customStyle="true" w:styleId="WW8Num56z3" w:type="character">
    <w:name w:val="WW8Num56z3"/>
    <w:rPr>
      <w:rFonts w:cs="Symbol" w:hAnsi="Symbol" w:ascii="Symbol"/>
    </w:rPr>
  </w:style>
  <w:style w:customStyle="true" w:styleId="WW8Num56z1" w:type="character">
    <w:name w:val="WW8Num56z1"/>
    <w:rPr>
      <w:rFonts w:cs="Courier New" w:hAnsi="Courier New" w:ascii="Courier New"/>
    </w:rPr>
  </w:style>
  <w:style w:customStyle="true" w:styleId="WW8Num56z0" w:type="character">
    <w:name w:val="WW8Num56z0"/>
    <w:rPr>
      <w:rFonts w:cs="Wingdings" w:hAnsi="Wingdings" w:ascii="Wingdings"/>
    </w:rPr>
  </w:style>
  <w:style w:customStyle="true" w:styleId="WW8Num54z3" w:type="character">
    <w:name w:val="WW8Num54z3"/>
    <w:rPr>
      <w:rFonts w:cs="Symbol" w:hAnsi="Symbol" w:ascii="Symbol"/>
    </w:rPr>
  </w:style>
  <w:style w:customStyle="true" w:styleId="WW8Num54z1" w:type="character">
    <w:name w:val="WW8Num54z1"/>
    <w:rPr>
      <w:rFonts w:cs="Courier New" w:hAnsi="Courier New" w:ascii="Courier New"/>
    </w:rPr>
  </w:style>
  <w:style w:customStyle="true" w:styleId="WW8Num54z0" w:type="character">
    <w:name w:val="WW8Num54z0"/>
    <w:rPr>
      <w:rFonts w:cs="Wingdings" w:hAnsi="Wingdings" w:ascii="Wingdings"/>
    </w:rPr>
  </w:style>
  <w:style w:customStyle="true" w:styleId="WW8Num53z1" w:type="character">
    <w:name w:val="WW8Num53z1"/>
    <w:rPr>
      <w:rFonts w:cs="Calibri"/>
    </w:rPr>
  </w:style>
  <w:style w:customStyle="true" w:styleId="WW8Num52z0" w:type="character">
    <w:name w:val="WW8Num52z0"/>
    <w:rPr>
      <w:rFonts w:cs="Symbol" w:hAnsi="Symbol" w:ascii="Symbol"/>
    </w:rPr>
  </w:style>
  <w:style w:customStyle="true" w:styleId="WW8Num51z3" w:type="character">
    <w:name w:val="WW8Num51z3"/>
    <w:rPr>
      <w:rFonts w:cs="Symbol" w:hAnsi="Symbol" w:ascii="Symbol"/>
    </w:rPr>
  </w:style>
  <w:style w:customStyle="true" w:styleId="WW8Num51z2" w:type="character">
    <w:name w:val="WW8Num51z2"/>
    <w:rPr>
      <w:rFonts w:cs="Wingdings" w:hAnsi="Wingdings" w:ascii="Wingdings"/>
    </w:rPr>
  </w:style>
  <w:style w:customStyle="true" w:styleId="WW8Num51z1" w:type="character">
    <w:name w:val="WW8Num51z1"/>
    <w:rPr>
      <w:rFonts w:cs="Courier New" w:hAnsi="Courier New" w:ascii="Courier New"/>
    </w:rPr>
  </w:style>
  <w:style w:customStyle="true" w:styleId="WW8Num51z0" w:type="character">
    <w:name w:val="WW8Num51z0"/>
    <w:rPr>
      <w:rFonts w:cs="Calibri" w:hAnsi="Symbol" w:ascii="Symbol"/>
    </w:rPr>
  </w:style>
  <w:style w:customStyle="true" w:styleId="WW8Num50z3" w:type="character">
    <w:name w:val="WW8Num50z3"/>
    <w:rPr>
      <w:rFonts w:cs="Symbol" w:hAnsi="Symbol" w:ascii="Symbol"/>
    </w:rPr>
  </w:style>
  <w:style w:customStyle="true" w:styleId="WW8Num50z2" w:type="character">
    <w:name w:val="WW8Num50z2"/>
    <w:rPr>
      <w:rFonts w:cs="Wingdings" w:hAnsi="Wingdings" w:ascii="Wingdings"/>
    </w:rPr>
  </w:style>
  <w:style w:customStyle="true" w:styleId="WW8Num50z1" w:type="character">
    <w:name w:val="WW8Num50z1"/>
    <w:rPr>
      <w:rFonts w:cs="Courier New" w:hAnsi="Courier New" w:ascii="Courier New"/>
    </w:rPr>
  </w:style>
  <w:style w:customStyle="true" w:styleId="WW8Num50z0" w:type="character">
    <w:name w:val="WW8Num50z0"/>
    <w:rPr>
      <w:rFonts w:cs="Times New Roman" w:eastAsia="Times New Roman" w:hAnsi="Century Gothic" w:ascii="Century Gothic"/>
    </w:rPr>
  </w:style>
  <w:style w:customStyle="true" w:styleId="WW8Num49z1" w:type="character">
    <w:name w:val="WW8Num49z1"/>
    <w:rPr>
      <w:rFonts w:cs="Courier New" w:hAnsi="Times New Roman" w:ascii="Times New Roman"/>
    </w:rPr>
  </w:style>
  <w:style w:customStyle="true" w:styleId="WW8Num49z0" w:type="character">
    <w:name w:val="WW8Num49z0"/>
    <w:rPr>
      <w:rFonts w:cs="Calibri"/>
    </w:rPr>
  </w:style>
  <w:style w:customStyle="true" w:styleId="WW8Num45z3" w:type="character">
    <w:name w:val="WW8Num45z3"/>
    <w:rPr>
      <w:rFonts w:cs="Symbol" w:hAnsi="Symbol" w:ascii="Symbol"/>
    </w:rPr>
  </w:style>
  <w:style w:customStyle="true" w:styleId="WW8Num45z2" w:type="character">
    <w:name w:val="WW8Num45z2"/>
    <w:rPr>
      <w:rFonts w:cs="Wingdings" w:hAnsi="Wingdings" w:ascii="Wingdings"/>
    </w:rPr>
  </w:style>
  <w:style w:customStyle="true" w:styleId="WW8Num45z1" w:type="character">
    <w:name w:val="WW8Num45z1"/>
    <w:rPr>
      <w:rFonts w:cs="Courier New" w:hAnsi="Courier New" w:ascii="Courier New"/>
    </w:rPr>
  </w:style>
  <w:style w:customStyle="true" w:styleId="WW8Num45z0" w:type="character">
    <w:name w:val="WW8Num45z0"/>
    <w:rPr>
      <w:rFonts w:cs="Times New Roman" w:eastAsia="Times New Roman" w:hAnsi="Century Gothic" w:ascii="Century Gothic"/>
    </w:rPr>
  </w:style>
  <w:style w:customStyle="true" w:styleId="WW8Num44z3" w:type="character">
    <w:name w:val="WW8Num44z3"/>
    <w:rPr>
      <w:rFonts w:cs="Symbol" w:hAnsi="Symbol" w:ascii="Symbol"/>
    </w:rPr>
  </w:style>
  <w:style w:customStyle="true" w:styleId="WW8Num44z2" w:type="character">
    <w:name w:val="WW8Num44z2"/>
    <w:rPr>
      <w:rFonts w:cs="Wingdings" w:hAnsi="Wingdings" w:ascii="Wingdings"/>
    </w:rPr>
  </w:style>
  <w:style w:customStyle="true" w:styleId="WW8Num44z1" w:type="character">
    <w:name w:val="WW8Num44z1"/>
    <w:rPr>
      <w:rFonts w:cs="Courier New" w:hAnsi="Courier New" w:ascii="Courier New"/>
    </w:rPr>
  </w:style>
  <w:style w:customStyle="true" w:styleId="WW8Num44z0" w:type="character">
    <w:name w:val="WW8Num44z0"/>
    <w:rPr>
      <w:rFonts w:cs="Calibri" w:hAnsi="Symbol" w:ascii="Symbol"/>
    </w:rPr>
  </w:style>
  <w:style w:customStyle="true" w:styleId="WW8Num43z1" w:type="character">
    <w:name w:val="WW8Num43z1"/>
    <w:rPr>
      <w:rFonts w:cs="Calibri"/>
    </w:rPr>
  </w:style>
  <w:style w:customStyle="true" w:styleId="WW8Num42z3" w:type="character">
    <w:name w:val="WW8Num42z3"/>
    <w:rPr>
      <w:rFonts w:cs="Symbol" w:hAnsi="Symbol" w:ascii="Symbol"/>
    </w:rPr>
  </w:style>
  <w:style w:customStyle="true" w:styleId="WW8Num42z2" w:type="character">
    <w:name w:val="WW8Num42z2"/>
    <w:rPr>
      <w:rFonts w:cs="Wingdings" w:hAnsi="Wingdings" w:ascii="Wingdings"/>
    </w:rPr>
  </w:style>
  <w:style w:customStyle="true" w:styleId="WW8Num42z1" w:type="character">
    <w:name w:val="WW8Num42z1"/>
    <w:rPr>
      <w:rFonts w:cs="Courier New" w:hAnsi="Courier New" w:ascii="Courier New"/>
    </w:rPr>
  </w:style>
  <w:style w:customStyle="true" w:styleId="WW8Num42z0" w:type="character">
    <w:name w:val="WW8Num42z0"/>
    <w:rPr>
      <w:rFonts w:cs="Arial" w:eastAsia="Times New Roman" w:hAnsi="Century Gothic" w:ascii="Century Gothic"/>
    </w:rPr>
  </w:style>
  <w:style w:customStyle="true" w:styleId="WW8Num41z3" w:type="character">
    <w:name w:val="WW8Num41z3"/>
    <w:rPr>
      <w:rFonts w:cs="Symbol" w:hAnsi="Symbol" w:ascii="Symbol"/>
    </w:rPr>
  </w:style>
  <w:style w:customStyle="true" w:styleId="WW8Num41z2" w:type="character">
    <w:name w:val="WW8Num41z2"/>
    <w:rPr>
      <w:rFonts w:cs="Wingdings" w:hAnsi="Wingdings" w:ascii="Wingdings"/>
    </w:rPr>
  </w:style>
  <w:style w:customStyle="true" w:styleId="WW8Num41z1" w:type="character">
    <w:name w:val="WW8Num41z1"/>
    <w:rPr>
      <w:rFonts w:cs="Courier New" w:hAnsi="Courier New" w:ascii="Courier New"/>
    </w:rPr>
  </w:style>
  <w:style w:customStyle="true" w:styleId="WW8Num41z0" w:type="character">
    <w:name w:val="WW8Num41z0"/>
    <w:rPr>
      <w:rFonts w:cs="Times New Roman" w:eastAsia="Times New Roman" w:hAnsi="Century Gothic" w:ascii="Century Gothic"/>
    </w:rPr>
  </w:style>
  <w:style w:customStyle="true" w:styleId="WW8Num39z2" w:type="character">
    <w:name w:val="WW8Num39z2"/>
    <w:rPr>
      <w:rFonts w:cs="Wingdings" w:hAnsi="Wingdings" w:ascii="Wingdings"/>
    </w:rPr>
  </w:style>
  <w:style w:customStyle="true" w:styleId="WW8Num32z3" w:type="character">
    <w:name w:val="WW8Num32z3"/>
    <w:rPr>
      <w:rFonts w:cs="Symbol" w:hAnsi="Symbol" w:ascii="Symbol"/>
    </w:rPr>
  </w:style>
  <w:style w:customStyle="true" w:styleId="WW8Num6z4" w:type="character">
    <w:name w:val="WW8Num6z4"/>
    <w:rPr>
      <w:rFonts w:cs="Courier New" w:hAnsi="Courier New" w:ascii="Courier New"/>
    </w:rPr>
  </w:style>
  <w:style w:customStyle="true" w:styleId="BalloonTextChar" w:type="character">
    <w:name w:val="Balloon Text Char"/>
    <w:basedOn w:val="Zadanifontodlomka"/>
    <w:rPr>
      <w:rFonts w:hAnsi="Tahoma" w:ascii="Tahoma"/>
      <w:sz w:val="16"/>
      <w:szCs w:val="16"/>
    </w:rPr>
  </w:style>
  <w:style w:customStyle="true" w:styleId="WW8Num9z4" w:type="character">
    <w:name w:val="WW8Num9z4"/>
    <w:rPr>
      <w:rFonts w:cs="Courier New" w:hAnsi="Courier New" w:ascii="Courier New"/>
    </w:rPr>
  </w:style>
  <w:style w:customStyle="true" w:styleId="WW8Num9z5" w:type="character">
    <w:name w:val="WW8Num9z5"/>
    <w:rPr>
      <w:rFonts w:cs="Wingdings" w:hAnsi="Wingdings" w:ascii="Wingdings"/>
    </w:rPr>
  </w:style>
  <w:style w:customStyle="true" w:styleId="WW8Num11z3" w:type="character">
    <w:name w:val="WW8Num11z3"/>
    <w:rPr>
      <w:rFonts w:cs="Symbol" w:hAnsi="Symbol" w:ascii="Symbol"/>
    </w:rPr>
  </w:style>
  <w:style w:customStyle="true" w:styleId="WW8Num9z2" w:type="character">
    <w:name w:val="WW8Num9z2"/>
    <w:rPr>
      <w:rFonts w:cs="Wingdings" w:hAnsi="Wingdings" w:ascii="Wingdings"/>
    </w:rPr>
  </w:style>
  <w:style w:customStyle="true" w:styleId="BodyText3Char" w:type="character">
    <w:name w:val="Body Text 3 Char"/>
    <w:rPr>
      <w:rFonts w:cs="Arial" w:eastAsia="Times New Roman" w:hAnsi="Arial" w:ascii="Arial"/>
      <w:sz w:val="24"/>
    </w:rPr>
  </w:style>
  <w:style w:customStyle="true" w:styleId="WW8Num4z3" w:type="character">
    <w:name w:val="WW8Num4z3"/>
    <w:rPr>
      <w:rFonts w:cs="Symbol" w:hAnsi="Symbol" w:ascii="Symbol"/>
    </w:rPr>
  </w:style>
  <w:style w:customStyle="true" w:styleId="ListLabel6" w:type="character">
    <w:name w:val="ListLabel 6"/>
    <w:rPr>
      <w:rFonts w:cs="Calibri"/>
    </w:rPr>
  </w:style>
  <w:style w:customStyle="true" w:styleId="ListLabel7" w:type="character">
    <w:name w:val="ListLabel 7"/>
    <w:rPr>
      <w:b/>
    </w:rPr>
  </w:style>
  <w:style w:customStyle="true" w:styleId="ListLabel8" w:type="character">
    <w:name w:val="ListLabel 8"/>
    <w:rPr>
      <w:rFonts w:cs="Arial" w:eastAsia="SimSun"/>
    </w:rPr>
  </w:style>
  <w:style w:customStyle="true" w:styleId="ListLabel9" w:type="character">
    <w:name w:val="ListLabel 9"/>
    <w:rPr>
      <w:rFonts w:cs="Courier New"/>
    </w:rPr>
  </w:style>
  <w:style w:customStyle="true" w:styleId="ListLabel10" w:type="character">
    <w:name w:val="ListLabel 10"/>
    <w:rPr>
      <w:rFonts w:cs="Wingdings"/>
    </w:rPr>
  </w:style>
  <w:style w:customStyle="true" w:styleId="ListLabel11" w:type="character">
    <w:name w:val="ListLabel 11"/>
    <w:rPr>
      <w:rFonts w:cs="Symbol"/>
    </w:rPr>
  </w:style>
  <w:style w:customStyle="true" w:styleId="ListLabel12" w:type="character">
    <w:name w:val="ListLabel 12"/>
    <w:rPr>
      <w:rFonts w:eastAsia="Times New Roman"/>
    </w:rPr>
  </w:style>
  <w:style w:customStyle="true" w:styleId="ListLabel13" w:type="character">
    <w:name w:val="ListLabel 13"/>
    <w:rPr>
      <w:rFonts w:cs="Times New Roman" w:eastAsia="Times New Roman"/>
    </w:rPr>
  </w:style>
  <w:style w:customStyle="true" w:styleId="ListLabel14" w:type="character">
    <w:name w:val="ListLabel 14"/>
    <w:rPr>
      <w:b w:val="false"/>
    </w:rPr>
  </w:style>
  <w:style w:customStyle="true" w:styleId="ListLabel15" w:type="character">
    <w:name w:val="ListLabel 15"/>
    <w:rPr>
      <w:i w:val="false"/>
    </w:rPr>
  </w:style>
  <w:style w:customStyle="true" w:styleId="ListLabel16" w:type="character">
    <w:name w:val="ListLabel 16"/>
    <w:rPr>
      <w:rFonts w:cs="Arial" w:eastAsia="Times New Roman"/>
    </w:rPr>
  </w:style>
  <w:style w:customStyle="true" w:styleId="ListLabel17" w:type="character">
    <w:name w:val="ListLabel 17"/>
    <w:rPr>
      <w:rFonts w:cs="Tahoma"/>
      <w:sz w:val="24"/>
      <w:szCs w:val="24"/>
    </w:rPr>
  </w:style>
  <w:style w:customStyle="true" w:styleId="FooterChar" w:type="character">
    <w:name w:val="Footer Char"/>
    <w:basedOn w:val="Zadanifontodlomka"/>
    <w:rPr>
      <w:rFonts w:cs="Times New Roman" w:eastAsia="Calibri" w:hAnsi="Calibri" w:ascii="Calibri"/>
    </w:rPr>
  </w:style>
  <w:style w:customStyle="true" w:styleId="HeaderChar" w:type="character">
    <w:name w:val="Header Char"/>
    <w:basedOn w:val="Zadanifontodlomka"/>
    <w:rPr>
      <w:rFonts w:cs="Times New Roman" w:eastAsia="Calibri" w:hAnsi="Calibri" w:ascii="Calibri"/>
    </w:rPr>
  </w:style>
  <w:style w:customStyle="true" w:styleId="TekstbaloniaChar" w:type="character">
    <w:name w:val="Tekst balončića Char"/>
    <w:basedOn w:val="Zadanifontodlomka"/>
    <w:rPr>
      <w:rFonts w:hAnsi="Tahoma" w:ascii="Tahoma"/>
      <w:sz w:val="16"/>
      <w:szCs w:val="14"/>
    </w:rPr>
  </w:style>
  <w:style w:customStyle="true" w:styleId="ListLabel3" w:type="character">
    <w:name w:val="ListLabel 3"/>
    <w:rPr>
      <w:rFonts w:eastAsia="Times New Roman"/>
    </w:rPr>
  </w:style>
  <w:style w:customStyle="true" w:styleId="ListLabel4" w:type="character">
    <w:name w:val="ListLabel 4"/>
    <w:rPr>
      <w:rFonts w:cs="Tahoma"/>
      <w:sz w:val="24"/>
      <w:szCs w:val="24"/>
    </w:rPr>
  </w:style>
  <w:style w:customStyle="true" w:styleId="ListLabel5" w:type="character">
    <w:name w:val="ListLabel 5"/>
    <w:rPr>
      <w:rFonts w:cs="Times New Roman" w:eastAsia="Times New Roman"/>
    </w:rPr>
  </w:style>
  <w:style w:customStyle="true" w:styleId="ListLabel1" w:type="character">
    <w:name w:val="ListLabel 1"/>
    <w:rPr>
      <w:rFonts w:cs="Calibri"/>
    </w:rPr>
  </w:style>
  <w:style w:customStyle="true" w:styleId="ListLabel2" w:type="character">
    <w:name w:val="ListLabel 2"/>
    <w:rPr>
      <w:rFonts w:cs="Courier New"/>
    </w:rPr>
  </w:style>
  <w:style w:customStyle="true" w:styleId="WW8Num30z3" w:type="character">
    <w:name w:val="WW8Num30z3"/>
    <w:rPr>
      <w:rFonts w:cs="Symbol" w:hAnsi="Symbol" w:ascii="Symbol"/>
    </w:rPr>
  </w:style>
  <w:style w:customStyle="true" w:styleId="WW8Num30z2" w:type="character">
    <w:name w:val="WW8Num30z2"/>
    <w:rPr>
      <w:rFonts w:cs="Wingdings" w:hAnsi="Wingdings" w:ascii="Wingdings"/>
    </w:rPr>
  </w:style>
  <w:style w:customStyle="true" w:styleId="WW8Num30z1" w:type="character">
    <w:name w:val="WW8Num30z1"/>
    <w:rPr>
      <w:rFonts w:cs="Courier New" w:hAnsi="Courier New" w:ascii="Courier New"/>
    </w:rPr>
  </w:style>
  <w:style w:customStyle="true" w:styleId="WW8Num30z0" w:type="character">
    <w:name w:val="WW8Num30z0"/>
    <w:rPr>
      <w:rFonts w:cs="Times New Roman" w:eastAsia="Times New Roman" w:hAnsi="Century Gothic" w:ascii="Century Gothic"/>
    </w:rPr>
  </w:style>
  <w:style w:customStyle="true" w:styleId="WW8Num29z2" w:type="character">
    <w:name w:val="WW8Num29z2"/>
    <w:rPr>
      <w:rFonts w:cs="Wingdings" w:hAnsi="Wingdings" w:ascii="Wingdings"/>
    </w:rPr>
  </w:style>
  <w:style w:customStyle="true" w:styleId="WW8Num29z1" w:type="character">
    <w:name w:val="WW8Num29z1"/>
    <w:rPr>
      <w:rFonts w:cs="Courier New" w:hAnsi="Courier New" w:ascii="Courier New"/>
    </w:rPr>
  </w:style>
  <w:style w:customStyle="true" w:styleId="WW8Num29z0" w:type="character">
    <w:name w:val="WW8Num29z0"/>
    <w:rPr>
      <w:rFonts w:cs="Symbol" w:hAnsi="Symbol" w:ascii="Symbol"/>
    </w:rPr>
  </w:style>
  <w:style w:customStyle="true" w:styleId="WW8Num28z4" w:type="character">
    <w:name w:val="WW8Num28z4"/>
    <w:rPr>
      <w:rFonts w:cs="Courier New" w:hAnsi="Courier New" w:ascii="Courier New"/>
    </w:rPr>
  </w:style>
  <w:style w:customStyle="true" w:styleId="WW8Num28z2" w:type="character">
    <w:name w:val="WW8Num28z2"/>
    <w:rPr>
      <w:rFonts w:cs="Wingdings" w:hAnsi="Wingdings" w:ascii="Wingdings"/>
    </w:rPr>
  </w:style>
  <w:style w:customStyle="true" w:styleId="WW8Num28z0" w:type="character">
    <w:name w:val="WW8Num28z0"/>
    <w:rPr>
      <w:rFonts w:cs="Symbol" w:hAnsi="Symbol" w:ascii="Symbol"/>
    </w:rPr>
  </w:style>
  <w:style w:customStyle="true" w:styleId="WW8Num27z3" w:type="character">
    <w:name w:val="WW8Num27z3"/>
    <w:rPr>
      <w:rFonts w:cs="Symbol" w:hAnsi="Symbol" w:ascii="Symbol"/>
    </w:rPr>
  </w:style>
  <w:style w:customStyle="true" w:styleId="WW8Num27z2" w:type="character">
    <w:name w:val="WW8Num27z2"/>
    <w:rPr>
      <w:rFonts w:cs="Wingdings" w:hAnsi="Wingdings" w:ascii="Wingdings"/>
    </w:rPr>
  </w:style>
  <w:style w:customStyle="true" w:styleId="WW8Num27z1" w:type="character">
    <w:name w:val="WW8Num27z1"/>
    <w:rPr>
      <w:rFonts w:cs="Courier New" w:hAnsi="Courier New" w:ascii="Courier New"/>
    </w:rPr>
  </w:style>
  <w:style w:customStyle="true" w:styleId="WW8Num27z0" w:type="character">
    <w:name w:val="WW8Num27z0"/>
    <w:rPr>
      <w:rFonts w:cs="Arial" w:eastAsia="Times New Roman" w:hAnsi="Century Gothic" w:ascii="Century Gothic"/>
    </w:rPr>
  </w:style>
  <w:style w:customStyle="true" w:styleId="WW8Num25z0" w:type="character">
    <w:name w:val="WW8Num25z0"/>
    <w:rPr>
      <w:i w:val="false"/>
    </w:rPr>
  </w:style>
  <w:style w:customStyle="true" w:styleId="WW8Num24z3" w:type="character">
    <w:name w:val="WW8Num24z3"/>
    <w:rPr>
      <w:rFonts w:cs="Symbol" w:hAnsi="Symbol" w:ascii="Symbol"/>
    </w:rPr>
  </w:style>
  <w:style w:customStyle="true" w:styleId="WW8Num24z1" w:type="character">
    <w:name w:val="WW8Num24z1"/>
    <w:rPr>
      <w:rFonts w:cs="Courier New" w:hAnsi="Courier New" w:ascii="Courier New"/>
    </w:rPr>
  </w:style>
  <w:style w:customStyle="true" w:styleId="WW8Num24z0" w:type="character">
    <w:name w:val="WW8Num24z0"/>
    <w:rPr>
      <w:rFonts w:cs="Wingdings" w:hAnsi="Wingdings" w:ascii="Wingdings"/>
    </w:rPr>
  </w:style>
  <w:style w:customStyle="true" w:styleId="WW8Num23z3" w:type="character">
    <w:name w:val="WW8Num23z3"/>
    <w:rPr>
      <w:rFonts w:cs="Symbol" w:hAnsi="Symbol" w:ascii="Symbol"/>
    </w:rPr>
  </w:style>
  <w:style w:customStyle="true" w:styleId="WW8Num23z2" w:type="character">
    <w:name w:val="WW8Num23z2"/>
    <w:rPr>
      <w:rFonts w:cs="Wingdings" w:hAnsi="Wingdings" w:ascii="Wingdings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0" w:type="character">
    <w:name w:val="WW8Num23z0"/>
    <w:rPr>
      <w:rFonts w:cs="Times New Roman" w:eastAsia="Times New Roman" w:hAnsi="Century Gothic" w:ascii="Century Gothic"/>
    </w:rPr>
  </w:style>
  <w:style w:customStyle="true" w:styleId="WW8Num22z0" w:type="character">
    <w:name w:val="WW8Num22z0"/>
    <w:rPr>
      <w:b/>
    </w:rPr>
  </w:style>
  <w:style w:customStyle="true" w:styleId="WW8Num21z3" w:type="character">
    <w:name w:val="WW8Num21z3"/>
    <w:rPr>
      <w:rFonts w:cs="Symbol" w:hAnsi="Symbol" w:ascii="Symbol"/>
    </w:rPr>
  </w:style>
  <w:style w:customStyle="true" w:styleId="WW8Num21z2" w:type="character">
    <w:name w:val="WW8Num21z2"/>
    <w:rPr>
      <w:rFonts w:cs="Wingdings" w:hAnsi="Wingdings" w:ascii="Wingdings"/>
    </w:rPr>
  </w:style>
  <w:style w:customStyle="true" w:styleId="WW8Num21z1" w:type="character">
    <w:name w:val="WW8Num21z1"/>
    <w:rPr>
      <w:rFonts w:cs="Courier New" w:hAnsi="Courier New" w:ascii="Courier New"/>
    </w:rPr>
  </w:style>
  <w:style w:customStyle="true" w:styleId="WW8Num21z0" w:type="character">
    <w:name w:val="WW8Num21z0"/>
    <w:rPr>
      <w:rFonts w:cs="Times New Roman" w:eastAsia="Times New Roman" w:hAnsi="Century Gothic" w:ascii="Century Gothic"/>
    </w:rPr>
  </w:style>
  <w:style w:customStyle="true" w:styleId="WW8Num20z3" w:type="character">
    <w:name w:val="WW8Num20z3"/>
    <w:rPr>
      <w:rFonts w:cs="Symbol" w:hAnsi="Symbol" w:ascii="Symbol"/>
    </w:rPr>
  </w:style>
  <w:style w:customStyle="true" w:styleId="WW8Num20z1" w:type="character">
    <w:name w:val="WW8Num20z1"/>
    <w:rPr>
      <w:rFonts w:cs="Courier New" w:hAnsi="Courier New" w:ascii="Courier New"/>
    </w:rPr>
  </w:style>
  <w:style w:customStyle="true" w:styleId="WW8Num20z0" w:type="character">
    <w:name w:val="WW8Num20z0"/>
    <w:rPr>
      <w:rFonts w:cs="Wingdings" w:hAnsi="Wingdings" w:ascii="Wingdings"/>
    </w:rPr>
  </w:style>
  <w:style w:customStyle="true" w:styleId="WW8Num19z0" w:type="character">
    <w:name w:val="WW8Num19z0"/>
    <w:rPr>
      <w:rFonts w:cs="Symbol" w:hAnsi="Symbol" w:ascii="Symbol"/>
    </w:rPr>
  </w:style>
  <w:style w:customStyle="true" w:styleId="WW8Num18z3" w:type="character">
    <w:name w:val="WW8Num18z3"/>
    <w:rPr>
      <w:rFonts w:cs="Symbol" w:hAnsi="Symbol" w:ascii="Symbol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0" w:type="character">
    <w:name w:val="WW8Num18z0"/>
    <w:rPr>
      <w:rFonts w:cs="Wingdings" w:hAnsi="Wingdings" w:ascii="Wingdings"/>
    </w:rPr>
  </w:style>
  <w:style w:customStyle="true" w:styleId="WW8Num17z2" w:type="character">
    <w:name w:val="WW8Num17z2"/>
    <w:rPr>
      <w:rFonts w:cs="Symbol" w:hAnsi="Symbol" w:ascii="Symbol"/>
    </w:rPr>
  </w:style>
  <w:style w:customStyle="true" w:styleId="WW8Num16z3" w:type="character">
    <w:name w:val="WW8Num16z3"/>
    <w:rPr>
      <w:rFonts w:cs="Symbol" w:hAnsi="Symbol" w:ascii="Symbol"/>
    </w:rPr>
  </w:style>
  <w:style w:customStyle="true" w:styleId="WW8Num16z1" w:type="character">
    <w:name w:val="WW8Num16z1"/>
    <w:rPr>
      <w:rFonts w:cs="Courier New" w:hAnsi="Courier New" w:ascii="Courier New"/>
    </w:rPr>
  </w:style>
  <w:style w:customStyle="true" w:styleId="WW8Num16z0" w:type="character">
    <w:name w:val="WW8Num16z0"/>
    <w:rPr>
      <w:rFonts w:cs="Wingdings" w:hAnsi="Wingdings" w:ascii="Wingdings"/>
    </w:rPr>
  </w:style>
  <w:style w:customStyle="true" w:styleId="WW8Num15z4" w:type="character">
    <w:name w:val="WW8Num15z4"/>
    <w:rPr>
      <w:rFonts w:cs="Courier New" w:hAnsi="Courier New" w:ascii="Courier New"/>
    </w:rPr>
  </w:style>
  <w:style w:customStyle="true" w:styleId="WW8Num15z2" w:type="character">
    <w:name w:val="WW8Num15z2"/>
    <w:rPr>
      <w:rFonts w:cs="Wingdings" w:hAnsi="Wingdings" w:ascii="Wingdings"/>
    </w:rPr>
  </w:style>
  <w:style w:customStyle="true" w:styleId="WW8Num15z1" w:type="character">
    <w:name w:val="WW8Num15z1"/>
    <w:rPr>
      <w:rFonts w:cs="Times New Roman" w:eastAsia="Times New Roman" w:hAnsi="Symbol" w:ascii="Symbol"/>
    </w:rPr>
  </w:style>
  <w:style w:customStyle="true" w:styleId="WW8Num15z0" w:type="character">
    <w:name w:val="WW8Num15z0"/>
    <w:rPr>
      <w:rFonts w:cs="Symbol" w:hAnsi="Symbol" w:ascii="Symbol"/>
    </w:rPr>
  </w:style>
  <w:style w:customStyle="true" w:styleId="WW8Num14z3" w:type="character">
    <w:name w:val="WW8Num14z3"/>
    <w:rPr>
      <w:rFonts w:cs="Symbol" w:hAnsi="Symbol" w:ascii="Symbol"/>
    </w:rPr>
  </w:style>
  <w:style w:customStyle="true" w:styleId="WW8Num14z1" w:type="character">
    <w:name w:val="WW8Num14z1"/>
    <w:rPr>
      <w:rFonts w:cs="Courier New" w:hAnsi="Courier New" w:ascii="Courier New"/>
    </w:rPr>
  </w:style>
  <w:style w:customStyle="true" w:styleId="WW8Num14z0" w:type="character">
    <w:name w:val="WW8Num14z0"/>
    <w:rPr>
      <w:rFonts w:cs="Wingdings" w:hAnsi="Wingdings" w:ascii="Wingdings"/>
    </w:rPr>
  </w:style>
  <w:style w:customStyle="true" w:styleId="WW8Num13z2" w:type="character">
    <w:name w:val="WW8Num13z2"/>
    <w:rPr>
      <w:rFonts w:cs="Times New Roman" w:eastAsia="Times New Roman" w:hAnsi="Symbol" w:ascii="Symbol"/>
    </w:rPr>
  </w:style>
  <w:style w:customStyle="true" w:styleId="WW8Num12z4" w:type="character">
    <w:name w:val="WW8Num12z4"/>
    <w:rPr>
      <w:rFonts w:cs="Courier New" w:hAnsi="Courier New" w:ascii="Courier New"/>
    </w:rPr>
  </w:style>
  <w:style w:customStyle="true" w:styleId="WW8Num12z3" w:type="character">
    <w:name w:val="WW8Num12z3"/>
    <w:rPr>
      <w:rFonts w:cs="Symbol" w:hAnsi="Symbol" w:ascii="Symbol"/>
    </w:rPr>
  </w:style>
  <w:style w:customStyle="true" w:styleId="WW8Num12z1" w:type="character">
    <w:name w:val="WW8Num12z1"/>
    <w:rPr>
      <w:rFonts w:cs="Times New Roman" w:eastAsia="Times New Roman" w:hAnsi="Century Gothic" w:ascii="Century Gothic"/>
    </w:rPr>
  </w:style>
  <w:style w:customStyle="true" w:styleId="WW8Num12z0" w:type="character">
    <w:name w:val="WW8Num12z0"/>
    <w:rPr>
      <w:rFonts w:cs="Wingdings" w:hAnsi="Wingdings" w:ascii="Wingdings"/>
    </w:rPr>
  </w:style>
  <w:style w:customStyle="true" w:styleId="WW8Num11z1" w:type="character">
    <w:name w:val="WW8Num11z1"/>
    <w:rPr>
      <w:b/>
    </w:rPr>
  </w:style>
  <w:style w:customStyle="true" w:styleId="WW8Num11z0" w:type="character">
    <w:name w:val="WW8Num11z0"/>
    <w:rPr>
      <w:b w:val="false"/>
    </w:rPr>
  </w:style>
  <w:style w:customStyle="true" w:styleId="WW8Num9z3" w:type="character">
    <w:name w:val="WW8Num9z3"/>
    <w:rPr>
      <w:rFonts w:cs="Symbol" w:hAnsi="Symbol" w:ascii="Symbol"/>
    </w:rPr>
  </w:style>
  <w:style w:customStyle="true" w:styleId="WW8Num9z1" w:type="character">
    <w:name w:val="WW8Num9z1"/>
    <w:rPr>
      <w:rFonts w:cs="Courier New" w:hAnsi="Courier New" w:ascii="Courier New"/>
    </w:rPr>
  </w:style>
  <w:style w:customStyle="true" w:styleId="WW8Num9z0" w:type="character">
    <w:name w:val="WW8Num9z0"/>
    <w:rPr>
      <w:rFonts w:cs="Wingdings" w:hAnsi="Wingdings" w:ascii="Wingdings"/>
    </w:rPr>
  </w:style>
  <w:style w:customStyle="true" w:styleId="WW8Num4z2" w:type="character">
    <w:name w:val="WW8Num4z2"/>
    <w:rPr>
      <w:rFonts w:cs="Wingdings" w:hAnsi="Wingdings" w:ascii="Wingdings"/>
    </w:rPr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0" w:type="character">
    <w:name w:val="WW8Num4z0"/>
    <w:rPr>
      <w:rFonts w:cs="Symbol" w:hAnsi="Symbol" w:ascii="Symbol"/>
    </w:rPr>
  </w:style>
  <w:style w:customStyle="true" w:styleId="WW8Num2z2" w:type="character">
    <w:name w:val="WW8Num2z2"/>
    <w:rPr>
      <w:rFonts w:cs="Wingdings" w:hAnsi="Wingdings" w:ascii="Wingdings"/>
    </w:rPr>
  </w:style>
  <w:style w:customStyle="true" w:styleId="WW8Num2z1" w:type="character">
    <w:name w:val="WW8Num2z1"/>
    <w:rPr>
      <w:rFonts w:cs="Courier New" w:hAnsi="Courier New" w:ascii="Courier New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1z2" w:type="character">
    <w:name w:val="WW8Num1z2"/>
    <w:rPr>
      <w:rFonts w:cs="Wingdings" w:hAnsi="Wingdings" w:ascii="Wingdings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PodnojeChar" w:type="character">
    <w:name w:val="Podnožje Char"/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rPr>
      <w:rFonts w:cs="Times New Roman" w:eastAsia="Times New Roman" w:hAnsi="Times New Roman" w:ascii="Times New Roman"/>
      <w:sz w:val="24"/>
      <w:szCs w:val="24"/>
    </w:rPr>
  </w:style>
  <w:style w:customStyle="true" w:styleId="WW8Num33z3" w:type="character">
    <w:name w:val="WW8Num33z3"/>
    <w:rPr>
      <w:rFonts w:cs="Symbol" w:hAnsi="Symbol" w:ascii="Symbol"/>
    </w:rPr>
  </w:style>
  <w:style w:customStyle="true" w:styleId="WW8Num33z2" w:type="character">
    <w:name w:val="WW8Num33z2"/>
    <w:rPr>
      <w:rFonts w:cs="Wingdings" w:hAnsi="Wingdings" w:ascii="Wingdings"/>
    </w:rPr>
  </w:style>
  <w:style w:customStyle="true" w:styleId="WW8Num33z1" w:type="character">
    <w:name w:val="WW8Num33z1"/>
    <w:rPr>
      <w:rFonts w:cs="Courier New" w:hAnsi="Courier New" w:ascii="Courier New"/>
    </w:rPr>
  </w:style>
  <w:style w:customStyle="true" w:styleId="WW8Num33z0" w:type="character">
    <w:name w:val="WW8Num33z0"/>
    <w:rPr>
      <w:rFonts w:cs="Times New Roman" w:eastAsia="Times New Roman" w:hAnsi="Century Gothic" w:ascii="Century Gothic"/>
    </w:rPr>
  </w:style>
  <w:style w:customStyle="true" w:styleId="WW8Num32z2" w:type="character">
    <w:name w:val="WW8Num32z2"/>
    <w:rPr>
      <w:rFonts w:cs="Wingdings" w:hAnsi="Wingdings" w:ascii="Wingdings"/>
    </w:rPr>
  </w:style>
  <w:style w:customStyle="true" w:styleId="WW8Num32z1" w:type="character">
    <w:name w:val="WW8Num32z1"/>
    <w:rPr>
      <w:rFonts w:cs="Courier New" w:hAnsi="Courier New" w:ascii="Courier New"/>
    </w:rPr>
  </w:style>
  <w:style w:customStyle="true" w:styleId="WW8Num32z0" w:type="character">
    <w:name w:val="WW8Num32z0"/>
    <w:rPr>
      <w:rFonts w:cs="Symbol" w:hAnsi="Symbol" w:ascii="Symbol"/>
    </w:rPr>
  </w:style>
  <w:style w:customStyle="true" w:styleId="WW8Num31z4" w:type="character">
    <w:name w:val="WW8Num31z4"/>
    <w:rPr>
      <w:rFonts w:cs="Courier New" w:hAnsi="Courier New" w:ascii="Courier New"/>
    </w:rPr>
  </w:style>
  <w:style w:customStyle="true" w:styleId="WW8Num31z2" w:type="character">
    <w:name w:val="WW8Num31z2"/>
    <w:rPr>
      <w:rFonts w:cs="Wingdings" w:hAnsi="Wingdings" w:ascii="Wingdings"/>
    </w:rPr>
  </w:style>
  <w:style w:customStyle="true" w:styleId="WW8Num31z0" w:type="character">
    <w:name w:val="WW8Num31z0"/>
    <w:rPr>
      <w:rFonts w:cs="Symbol" w:hAnsi="Symbol" w:ascii="Symbol"/>
    </w:rPr>
  </w:style>
  <w:style w:customStyle="true" w:styleId="WW8Num29z3" w:type="character">
    <w:name w:val="WW8Num29z3"/>
    <w:rPr>
      <w:rFonts w:cs="Symbol" w:hAnsi="Symbol" w:ascii="Symbol"/>
    </w:rPr>
  </w:style>
  <w:style w:customStyle="true" w:styleId="WW8Num26z3" w:type="character">
    <w:name w:val="WW8Num26z3"/>
    <w:rPr>
      <w:rFonts w:cs="Symbol" w:hAnsi="Symbol" w:ascii="Symbol"/>
    </w:rPr>
  </w:style>
  <w:style w:customStyle="true" w:styleId="WW8Num26z1" w:type="character">
    <w:name w:val="WW8Num26z1"/>
    <w:rPr>
      <w:rFonts w:cs="Courier New" w:hAnsi="Courier New" w:ascii="Courier New"/>
    </w:rPr>
  </w:style>
  <w:style w:customStyle="true" w:styleId="WW8Num26z0" w:type="character">
    <w:name w:val="WW8Num26z0"/>
    <w:rPr>
      <w:rFonts w:cs="Wingdings" w:hAnsi="Wingdings" w:ascii="Wingdings"/>
    </w:rPr>
  </w:style>
  <w:style w:customStyle="true" w:styleId="WW8Num25z3" w:type="character">
    <w:name w:val="WW8Num25z3"/>
    <w:rPr>
      <w:rFonts w:cs="Symbol" w:hAnsi="Symbol" w:ascii="Symbol"/>
    </w:rPr>
  </w:style>
  <w:style w:customStyle="true" w:styleId="WW8Num25z2" w:type="character">
    <w:name w:val="WW8Num25z2"/>
    <w:rPr>
      <w:rFonts w:cs="Wingdings" w:hAnsi="Wingdings" w:ascii="Wingdings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2z3" w:type="character">
    <w:name w:val="WW8Num22z3"/>
    <w:rPr>
      <w:rFonts w:cs="Symbol" w:hAnsi="Symbol" w:ascii="Symbol"/>
    </w:rPr>
  </w:style>
  <w:style w:customStyle="true" w:styleId="WW8Num22z1" w:type="character">
    <w:name w:val="WW8Num22z1"/>
    <w:rPr>
      <w:rFonts w:cs="Courier New" w:hAnsi="Courier New" w:ascii="Courier New"/>
    </w:rPr>
  </w:style>
  <w:style w:customStyle="true" w:styleId="WW8Num19z3" w:type="character">
    <w:name w:val="WW8Num19z3"/>
    <w:rPr>
      <w:rFonts w:cs="Symbol" w:hAnsi="Symbol" w:ascii="Symbol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8z2" w:type="character">
    <w:name w:val="WW8Num18z2"/>
    <w:rPr>
      <w:rFonts w:cs="Symbol" w:hAnsi="Symbol" w:ascii="Symbol"/>
    </w:rPr>
  </w:style>
  <w:style w:customStyle="true" w:styleId="WW8Num17z3" w:type="character">
    <w:name w:val="WW8Num17z3"/>
    <w:rPr>
      <w:rFonts w:cs="Symbol" w:hAnsi="Symbol" w:ascii="Symbol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0" w:type="character">
    <w:name w:val="WW8Num17z0"/>
    <w:rPr>
      <w:rFonts w:cs="Wingdings" w:hAnsi="Wingdings" w:ascii="Wingdings"/>
    </w:rPr>
  </w:style>
  <w:style w:customStyle="true" w:styleId="WW8Num16z4" w:type="character">
    <w:name w:val="WW8Num16z4"/>
    <w:rPr>
      <w:rFonts w:cs="Courier New" w:hAnsi="Courier New" w:ascii="Courier New"/>
    </w:rPr>
  </w:style>
  <w:style w:customStyle="true" w:styleId="WW8Num16z2" w:type="character">
    <w:name w:val="WW8Num16z2"/>
    <w:rPr>
      <w:rFonts w:cs="Wingdings" w:hAnsi="Wingdings" w:ascii="Wingdings"/>
    </w:rPr>
  </w:style>
  <w:style w:customStyle="true" w:styleId="WW8Num15z3" w:type="character">
    <w:name w:val="WW8Num15z3"/>
    <w:rPr>
      <w:rFonts w:cs="Symbol" w:hAnsi="Symbol" w:ascii="Symbol"/>
    </w:rPr>
  </w:style>
  <w:style w:customStyle="true" w:styleId="WW8Num14z2" w:type="character">
    <w:name w:val="WW8Num14z2"/>
    <w:rPr>
      <w:rFonts w:cs="Times New Roman" w:eastAsia="Times New Roman" w:hAnsi="Symbol" w:ascii="Symbol"/>
    </w:rPr>
  </w:style>
  <w:style w:customStyle="true" w:styleId="WW8Num13z4" w:type="character">
    <w:name w:val="WW8Num13z4"/>
    <w:rPr>
      <w:rFonts w:cs="Courier New" w:hAnsi="Courier New" w:ascii="Courier New"/>
    </w:rPr>
  </w:style>
  <w:style w:customStyle="true" w:styleId="WW8Num13z3" w:type="character">
    <w:name w:val="WW8Num13z3"/>
    <w:rPr>
      <w:rFonts w:cs="Symbol" w:hAnsi="Symbol" w:ascii="Symbol"/>
    </w:rPr>
  </w:style>
  <w:style w:customStyle="true" w:styleId="WW8Num13z1" w:type="character">
    <w:name w:val="WW8Num13z1"/>
    <w:rPr>
      <w:rFonts w:cs="Times New Roman" w:eastAsia="Times New Roman" w:hAnsi="Century Gothic" w:ascii="Century Gothic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1" w:type="character">
    <w:name w:val="WW8Num10z1"/>
    <w:rPr>
      <w:rFonts w:cs="Courier New" w:hAnsi="Courier New" w:ascii="Courier New"/>
    </w:rPr>
  </w:style>
  <w:style w:customStyle="true" w:styleId="WW8Num35z3" w:type="character">
    <w:name w:val="WW8Num35z3"/>
    <w:rPr>
      <w:rFonts w:cs="Symbol" w:hAnsi="Symbol" w:ascii="Symbol"/>
    </w:rPr>
  </w:style>
  <w:style w:customStyle="true" w:styleId="WW8Num35z2" w:type="character">
    <w:name w:val="WW8Num35z2"/>
    <w:rPr>
      <w:rFonts w:cs="Wingdings" w:hAnsi="Wingdings" w:ascii="Wingdings"/>
    </w:rPr>
  </w:style>
  <w:style w:customStyle="true" w:styleId="WW8Num35z1" w:type="character">
    <w:name w:val="WW8Num35z1"/>
    <w:rPr>
      <w:rFonts w:cs="Courier New" w:hAnsi="Courier New" w:ascii="Courier New"/>
    </w:rPr>
  </w:style>
  <w:style w:customStyle="true" w:styleId="WW8Num35z0" w:type="character">
    <w:name w:val="WW8Num35z0"/>
    <w:rPr>
      <w:rFonts w:cs="Times New Roman" w:eastAsia="Times New Roman" w:hAnsi="Century Gothic" w:ascii="Century Gothic"/>
    </w:rPr>
  </w:style>
  <w:style w:customStyle="true" w:styleId="WW8Num34z2" w:type="character">
    <w:name w:val="WW8Num34z2"/>
    <w:rPr>
      <w:rFonts w:cs="Wingdings" w:hAnsi="Wingdings" w:ascii="Wingdings"/>
    </w:rPr>
  </w:style>
  <w:style w:customStyle="true" w:styleId="WW8Num34z1" w:type="character">
    <w:name w:val="WW8Num34z1"/>
    <w:rPr>
      <w:rFonts w:cs="Courier New" w:hAnsi="Courier New" w:ascii="Courier New"/>
    </w:rPr>
  </w:style>
  <w:style w:customStyle="true" w:styleId="WW8Num34z0" w:type="character">
    <w:name w:val="WW8Num34z0"/>
    <w:rPr>
      <w:rFonts w:cs="Symbol" w:hAnsi="Symbol" w:ascii="Symbol"/>
    </w:rPr>
  </w:style>
  <w:style w:customStyle="true" w:styleId="WW8Num33z4" w:type="character">
    <w:name w:val="WW8Num33z4"/>
    <w:rPr>
      <w:rFonts w:cs="Courier New" w:hAnsi="Courier New" w:ascii="Courier New"/>
    </w:rPr>
  </w:style>
  <w:style w:customStyle="true" w:styleId="WW8Num31z3" w:type="character">
    <w:name w:val="WW8Num31z3"/>
    <w:rPr>
      <w:rFonts w:cs="Symbol" w:hAnsi="Symbol" w:ascii="Symbol"/>
    </w:rPr>
  </w:style>
  <w:style w:customStyle="true" w:styleId="WW8Num31z1" w:type="character">
    <w:name w:val="WW8Num31z1"/>
    <w:rPr>
      <w:rFonts w:cs="Courier New" w:hAnsi="Courier New" w:ascii="Courier New"/>
    </w:rPr>
  </w:style>
  <w:style w:customStyle="true" w:styleId="WW8Num28z3" w:type="character">
    <w:name w:val="WW8Num28z3"/>
    <w:rPr>
      <w:rFonts w:cs="Symbol" w:hAnsi="Symbol" w:ascii="Symbol"/>
    </w:rPr>
  </w:style>
  <w:style w:customStyle="true" w:styleId="WW8Num28z1" w:type="character">
    <w:name w:val="WW8Num28z1"/>
    <w:rPr>
      <w:rFonts w:cs="Courier New" w:hAnsi="Courier New" w:ascii="Courier New"/>
    </w:rPr>
  </w:style>
  <w:style w:customStyle="true" w:styleId="WW8Num20z2" w:type="character">
    <w:name w:val="WW8Num20z2"/>
    <w:rPr>
      <w:rFonts w:cs="Symbol" w:hAnsi="Symbol" w:ascii="Symbol"/>
    </w:rPr>
  </w:style>
  <w:style w:customStyle="true" w:styleId="WW8Num18z4" w:type="character">
    <w:name w:val="WW8Num18z4"/>
    <w:rPr>
      <w:rFonts w:cs="Courier New" w:hAnsi="Courier New" w:ascii="Courier New"/>
    </w:rPr>
  </w:style>
  <w:style w:customStyle="true" w:styleId="WW8Num14z4" w:type="character">
    <w:name w:val="WW8Num14z4"/>
    <w:rPr>
      <w:rFonts w:cs="Courier New" w:hAnsi="Courier New" w:ascii="Courier New"/>
    </w:rPr>
  </w:style>
  <w:style w:customStyle="true" w:styleId="WW8Num11z2" w:type="character">
    <w:name w:val="WW8Num11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1" w:type="character">
    <w:name w:val="WW8Num3z1"/>
    <w:rPr>
      <w:rFonts w:cs="Courier New" w:hAnsi="Courier New" w:ascii="Courier New"/>
    </w:rPr>
  </w:style>
  <w:style w:customStyle="true" w:styleId="WW8Num2z3" w:type="character">
    <w:name w:val="WW8Num2z3"/>
    <w:rPr>
      <w:rFonts w:cs="Symbol" w:hAnsi="Symbol" w:ascii="Symbol"/>
    </w:rPr>
  </w:style>
  <w:style w:customStyle="true" w:styleId="WW-DefaultParagraphFont" w:type="character">
    <w:name w:val="WW-Default Paragraph Font"/>
  </w:style>
  <w:style w:customStyle="true" w:styleId="NumberingSymbolsuser" w:type="character">
    <w:name w:val="Numbering Symbols (user)"/>
  </w:style>
  <w:style w:customStyle="true" w:styleId="WW-Absatz-Standardschriftart1111111111111111111111111" w:type="character">
    <w:name w:val="WW-Absatz-Standardschriftart1111111111111111111111111"/>
  </w:style>
  <w:style w:customStyle="true" w:styleId="WW8Num3z3" w:type="character">
    <w:name w:val="WW8Num3z3"/>
    <w:rPr>
      <w:rFonts w:hAnsi="Symbol" w:ascii="Symbol"/>
    </w:rPr>
  </w:style>
  <w:style w:customStyle="true" w:styleId="Zadanifontodlomka2" w:type="character">
    <w:name w:val="Zadani font odlomka2"/>
  </w:style>
  <w:style w:customStyle="true" w:styleId="StrongEmphasis" w:type="character">
    <w:name w:val="Strong Emphasis"/>
    <w:rPr>
      <w:b/>
      <w:bCs/>
    </w:rPr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WW-Absatz-Standardschriftart111111111111111" w:type="character">
    <w:name w:val="WW-Absatz-Standardschriftart111111111111111"/>
  </w:style>
  <w:style w:customStyle="true" w:styleId="WW-Absatz-Standardschriftart1111111111111111" w:type="character">
    <w:name w:val="WW-Absatz-Standardschriftart1111111111111111"/>
  </w:style>
  <w:style w:customStyle="true" w:styleId="WW-Absatz-Standardschriftart11111111111111111" w:type="character">
    <w:name w:val="WW-Absatz-Standardschriftart11111111111111111"/>
  </w:style>
  <w:style w:customStyle="true" w:styleId="WW-Absatz-Standardschriftart111111111111111111" w:type="character">
    <w:name w:val="WW-Absatz-Standardschriftart111111111111111111"/>
  </w:style>
  <w:style w:customStyle="true" w:styleId="WW-Absatz-Standardschriftart1111111111111111111" w:type="character">
    <w:name w:val="WW-Absatz-Standardschriftart1111111111111111111"/>
  </w:style>
  <w:style w:customStyle="true" w:styleId="WW-Absatz-Standardschriftart11111111111111111111" w:type="character">
    <w:name w:val="WW-Absatz-Standardschriftart11111111111111111111"/>
  </w:style>
  <w:style w:customStyle="true" w:styleId="WW-Absatz-Standardschriftart111111111111111111111" w:type="character">
    <w:name w:val="WW-Absatz-Standardschriftart111111111111111111111"/>
  </w:style>
  <w:style w:customStyle="true" w:styleId="WW-Absatz-Standardschriftart1111111111111111111111" w:type="character">
    <w:name w:val="WW-Absatz-Standardschriftart1111111111111111111111"/>
  </w:style>
  <w:style w:customStyle="true" w:styleId="WW-Absatz-Standardschriftart11111111111111111111111" w:type="character">
    <w:name w:val="WW-Absatz-Standardschriftart11111111111111111111111"/>
  </w:style>
  <w:style w:customStyle="true" w:styleId="WW-Absatz-Standardschriftart111111111111111111111111" w:type="character">
    <w:name w:val="WW-Absatz-Standardschriftart111111111111111111111111"/>
  </w:style>
  <w:style w:customStyle="true" w:styleId="WW8Num40z2" w:type="character">
    <w:name w:val="WW8Num40z2"/>
    <w:rPr>
      <w:rFonts w:cs="Wingdings" w:hAnsi="Wingdings" w:ascii="Wingdings"/>
    </w:rPr>
  </w:style>
  <w:style w:customStyle="true" w:styleId="WW8Num40z1" w:type="character">
    <w:name w:val="WW8Num40z1"/>
    <w:rPr>
      <w:rFonts w:cs="Courier New" w:hAnsi="Courier New" w:ascii="Courier New"/>
    </w:rPr>
  </w:style>
  <w:style w:customStyle="true" w:styleId="WW8Num40z0" w:type="character">
    <w:name w:val="WW8Num40z0"/>
    <w:rPr>
      <w:rFonts w:cs="Symbol" w:hAnsi="Symbol" w:ascii="Symbol"/>
    </w:rPr>
  </w:style>
  <w:style w:customStyle="true" w:styleId="WW8Num39z3" w:type="character">
    <w:name w:val="WW8Num39z3"/>
    <w:rPr>
      <w:rFonts w:cs="Symbol" w:hAnsi="Symbol" w:ascii="Symbol"/>
    </w:rPr>
  </w:style>
  <w:style w:customStyle="true" w:styleId="WW8Num39z1" w:type="character">
    <w:name w:val="WW8Num39z1"/>
    <w:rPr>
      <w:rFonts w:cs="Courier New" w:hAnsi="Courier New" w:ascii="Courier New"/>
    </w:rPr>
  </w:style>
  <w:style w:customStyle="true" w:styleId="WW8Num39z0" w:type="character">
    <w:name w:val="WW8Num39z0"/>
    <w:rPr>
      <w:rFonts w:cs="Wingdings" w:hAnsi="Wingdings" w:ascii="Wingdings"/>
    </w:rPr>
  </w:style>
  <w:style w:customStyle="true" w:styleId="WW8Num38z2" w:type="character">
    <w:name w:val="WW8Num38z2"/>
    <w:rPr>
      <w:rFonts w:cs="Wingdings" w:hAnsi="Wingdings" w:ascii="Wingdings"/>
    </w:rPr>
  </w:style>
  <w:style w:customStyle="true" w:styleId="WW8Num38z1" w:type="character">
    <w:name w:val="WW8Num38z1"/>
    <w:rPr>
      <w:rFonts w:cs="Courier New" w:hAnsi="Courier New" w:ascii="Courier New"/>
    </w:rPr>
  </w:style>
  <w:style w:customStyle="true" w:styleId="WW8Num38z0" w:type="character">
    <w:name w:val="WW8Num38z0"/>
    <w:rPr>
      <w:rFonts w:cs="Symbol" w:hAnsi="Symbol" w:ascii="Symbol"/>
    </w:rPr>
  </w:style>
  <w:style w:customStyle="true" w:styleId="WW8Num37z3" w:type="character">
    <w:name w:val="WW8Num37z3"/>
    <w:rPr>
      <w:rFonts w:cs="Symbol" w:hAnsi="Symbol" w:ascii="Symbol"/>
    </w:rPr>
  </w:style>
  <w:style w:customStyle="true" w:styleId="WW8Num37z1" w:type="character">
    <w:name w:val="WW8Num37z1"/>
    <w:rPr>
      <w:rFonts w:cs="Courier New" w:hAnsi="Courier New" w:ascii="Courier New"/>
    </w:rPr>
  </w:style>
  <w:style w:customStyle="true" w:styleId="WW8Num37z0" w:type="character">
    <w:name w:val="WW8Num37z0"/>
    <w:rPr>
      <w:rFonts w:cs="Wingdings" w:hAnsi="Wingdings" w:ascii="Wingdings"/>
    </w:rPr>
  </w:style>
  <w:style w:customStyle="true" w:styleId="WW8Num36z0" w:type="character">
    <w:name w:val="WW8Num36z0"/>
    <w:rPr>
      <w:rFonts w:cs="Wingdings" w:hAnsi="Wingdings" w:ascii="Wingdings"/>
    </w:rPr>
  </w:style>
  <w:style w:customStyle="true" w:styleId="WW8Num34z3" w:type="character">
    <w:name w:val="WW8Num34z3"/>
    <w:rPr>
      <w:rFonts w:cs="Symbol" w:hAnsi="Symbol" w:ascii="Symbol"/>
    </w:rPr>
  </w:style>
  <w:style w:customStyle="true" w:styleId="WW8Num26z2" w:type="character">
    <w:name w:val="WW8Num26z2"/>
    <w:rPr>
      <w:rFonts w:cs="Wingdings" w:hAnsi="Wingdings" w:ascii="Wingdings"/>
    </w:rPr>
  </w:style>
  <w:style w:customStyle="true" w:styleId="WW8Num23z5" w:type="character">
    <w:name w:val="WW8Num23z5"/>
    <w:rPr>
      <w:rFonts w:cs="Wingdings" w:hAnsi="Wingdings" w:ascii="Wingdings"/>
    </w:rPr>
  </w:style>
  <w:style w:customStyle="true" w:styleId="WW8Num23z4" w:type="character">
    <w:name w:val="WW8Num23z4"/>
    <w:rPr>
      <w:rFonts w:cs="Courier New" w:hAnsi="Courier New" w:ascii="Courier New"/>
    </w:rPr>
  </w:style>
  <w:style w:customStyle="true" w:styleId="WW8Num19z2" w:type="character">
    <w:name w:val="WW8Num19z2"/>
    <w:rPr>
      <w:rFonts w:cs="Wingdings" w:hAnsi="Wingdings" w:ascii="Wingdings"/>
    </w:rPr>
  </w:style>
  <w:style w:customStyle="true" w:styleId="WW8Num17z4" w:type="character">
    <w:name w:val="WW8Num17z4"/>
    <w:rPr>
      <w:rFonts w:cs="Courier New" w:hAnsi="Courier New" w:ascii="Courier New"/>
    </w:rPr>
  </w:style>
  <w:style w:customStyle="true" w:styleId="WW8Num12z5" w:type="character">
    <w:name w:val="WW8Num12z5"/>
    <w:rPr>
      <w:rFonts w:cs="Arial" w:eastAsia="Times New Roman" w:hAnsi="Symbol" w:ascii="Symbol"/>
    </w:rPr>
  </w:style>
  <w:style w:customStyle="true" w:styleId="WW8Num12z2" w:type="character">
    <w:name w:val="WW8Num12z2"/>
    <w:rPr>
      <w:rFonts w:cs="Arial" w:eastAsia="Times New Roman" w:hAnsi="Century Gothic" w:ascii="Century Gothic"/>
    </w:rPr>
  </w:style>
  <w:style w:customStyle="true" w:styleId="WW8Num13z0" w:type="character">
    <w:name w:val="WW8Num13z0"/>
    <w:rPr>
      <w:rFonts w:cs="Arial" w:eastAsia="Times New Roman" w:hAnsi="Arial" w:ascii="Arial"/>
    </w:rPr>
  </w:style>
  <w:style w:customStyle="true" w:styleId="Internetlink" w:type="character">
    <w:name w:val="Internet link"/>
    <w:rPr>
      <w:color w:val="0000FF"/>
      <w:u w:val="single"/>
    </w:rPr>
  </w:style>
  <w:style w:customStyle="true" w:styleId="WW8Num7z0" w:type="character">
    <w:name w:val="WW8Num7z0"/>
    <w:rPr>
      <w:b/>
    </w:rPr>
  </w:style>
  <w:style w:customStyle="true" w:styleId="WW8Num8z0" w:type="character">
    <w:name w:val="WW8Num8z0"/>
    <w:rPr>
      <w:b/>
    </w:rPr>
  </w:style>
  <w:style w:customStyle="true" w:styleId="WW8Num5z0" w:type="character">
    <w:name w:val="WW8Num5z0"/>
    <w:rPr>
      <w:b/>
    </w:rPr>
  </w:style>
  <w:style w:customStyle="true" w:styleId="WW8Num2z0" w:type="character">
    <w:name w:val="WW8Num2z0"/>
    <w:rPr>
      <w:b/>
    </w:rPr>
  </w:style>
  <w:style w:customStyle="true" w:styleId="Internetlinkuser" w:type="character">
    <w:name w:val="Internet link (user)"/>
    <w:rPr>
      <w:color w:val="0000FF"/>
      <w:u w:val="single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0" w:type="character">
    <w:name w:val="WW8Num6z0"/>
    <w:rPr>
      <w:rFonts w:cs="Arial" w:eastAsia="SimSun," w:hAnsi="Arial" w:ascii="Arial"/>
    </w:rPr>
  </w:style>
  <w:style w:customStyle="true" w:styleId="WW8Num3z0" w:type="character">
    <w:name w:val="WW8Num3z0"/>
    <w:rPr>
      <w:b/>
    </w:rPr>
  </w:style>
  <w:style w:customStyle="true" w:styleId="WW8Num8z3" w:type="character">
    <w:name w:val="WW8Num8z3"/>
    <w:rPr>
      <w:rFonts w:cs="Symbol" w:hAnsi="Symbol" w:ascii="Symbol"/>
    </w:rPr>
  </w:style>
  <w:style w:customStyle="true" w:styleId="WW8Num8z2" w:type="character">
    <w:name w:val="WW8Num8z2"/>
    <w:rPr>
      <w:rFonts w:cs="Wingdings" w:hAnsi="Wingdings" w:ascii="Wingdings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7z3" w:type="character">
    <w:name w:val="WW8Num7z3"/>
    <w:rPr>
      <w:rFonts w:cs="Symbol" w:hAnsi="Symbol" w:ascii="Symbol"/>
    </w:rPr>
  </w:style>
  <w:style w:customStyle="true" w:styleId="WW8Num7z2" w:type="character">
    <w:name w:val="WW8Num7z2"/>
    <w:rPr>
      <w:rFonts w:cs="Wingdings" w:hAnsi="Wingdings" w:ascii="Wingdings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1z0" w:type="character">
    <w:name w:val="WW8Num1z0"/>
    <w:rPr>
      <w:rFonts w:cs="Arial" w:hAnsi="Arial" w:ascii="Arial"/>
    </w:rPr>
  </w:style>
  <w:style w:customStyle="true" w:styleId="WW8Num10z0" w:type="character">
    <w:name w:val="WW8Num10z0"/>
    <w:rPr>
      <w:b/>
    </w:rPr>
  </w:style>
  <w:style w:customStyle="true" w:styleId="WW8NumSt1z0" w:type="character">
    <w:name w:val="WW8NumSt1z0"/>
    <w:rPr>
      <w:rFonts w:cs="Symbol" w:hAnsi="Symbol" w:ascii="Symbol"/>
    </w:rPr>
  </w:style>
  <w:style w:styleId="Brojstranice" w:type="character">
    <w:name w:val="page number"/>
    <w:basedOn w:val="Zadanifontodlomka"/>
  </w:style>
  <w:style w:customStyle="true" w:styleId="Zadanifontodlomka1" w:type="character">
    <w:name w:val="Zadani font odlomka1"/>
  </w:style>
  <w:style w:styleId="Naglaeno" w:type="character">
    <w:name w:val="Strong"/>
    <w:basedOn w:val="Zadanifontodlomka"/>
    <w:rPr>
      <w:b/>
      <w:bCs/>
    </w:rPr>
  </w:style>
  <w:style w:styleId="Hiperveza" w:type="character">
    <w:name w:val="Hyperlink"/>
    <w:basedOn w:val="Zadanifontodlomka"/>
    <w:rPr>
      <w:color w:val="0000FF"/>
      <w:u w:val="single"/>
    </w:rPr>
  </w:style>
  <w:style w:styleId="Neupadljivoisticanje" w:type="character">
    <w:name w:val="Subtle Emphasis"/>
    <w:basedOn w:val="Zadanifontodlomka"/>
    <w:rPr>
      <w:i/>
      <w:iCs/>
      <w:color w:val="808080"/>
    </w:rPr>
  </w:style>
  <w:style w:customStyle="true" w:styleId="FootnoteSymbol" w:type="character">
    <w:name w:val="Footnote Symbol"/>
  </w:style>
  <w:style w:customStyle="true" w:styleId="EndnoteSymbol" w:type="character">
    <w:name w:val="Endnote Symbol"/>
  </w:style>
  <w:style w:customStyle="true" w:styleId="Footnoteanchor" w:type="character">
    <w:name w:val="Footnote anchor"/>
    <w:rPr>
      <w:position w:val="0"/>
      <w:vertAlign w:val="superscript"/>
    </w:rPr>
  </w:style>
  <w:style w:customStyle="true" w:styleId="wDefaultParagraphFont" w:type="character">
    <w:name w:val="wDefaultParagraphFont"/>
  </w:style>
  <w:style w:customStyle="true" w:styleId="wZadanifontodlomka" w:type="character">
    <w:name w:val="wZadanifontodlomka"/>
  </w:style>
  <w:style w:customStyle="true" w:styleId="wWW8NumSt1z0" w:type="character">
    <w:name w:val="wWW8NumSt1z0"/>
    <w:rPr>
      <w:b w:val="false"/>
      <w:bCs w:val="false"/>
    </w:rPr>
  </w:style>
  <w:style w:customStyle="true" w:styleId="wBrojstranice" w:type="character">
    <w:name w:val="wBrojstranice"/>
    <w:basedOn w:val="wZadanifontodlomka"/>
  </w:style>
  <w:style w:customStyle="true" w:styleId="wZadanifontodlomka1" w:type="character">
    <w:name w:val="wZadanifontodlomka1"/>
  </w:style>
  <w:style w:customStyle="true" w:styleId="wWW8Num2z0" w:type="character">
    <w:name w:val="wWW8Num2z0"/>
    <w:rPr>
      <w:b/>
      <w:bCs w:val="false"/>
    </w:rPr>
  </w:style>
  <w:style w:customStyle="true" w:styleId="wWW8Num8z0" w:type="character">
    <w:name w:val="wWW8Num8z0"/>
    <w:rPr>
      <w:b/>
      <w:bCs w:val="false"/>
    </w:rPr>
  </w:style>
  <w:style w:customStyle="true" w:styleId="wInternetlink" w:type="character">
    <w:name w:val="wInternetlink"/>
    <w:rPr>
      <w:b w:val="false"/>
      <w:bCs w:val="false"/>
    </w:rPr>
  </w:style>
  <w:style w:customStyle="true" w:styleId="wWW8Num10z0" w:type="character">
    <w:name w:val="wWW8Num10z0"/>
    <w:rPr>
      <w:b/>
      <w:bCs w:val="false"/>
    </w:rPr>
  </w:style>
  <w:style w:customStyle="true" w:styleId="wWW8Num7z0" w:type="character">
    <w:name w:val="wWW8Num7z0"/>
    <w:rPr>
      <w:b w:val="false"/>
      <w:bCs w:val="false"/>
    </w:rPr>
  </w:style>
  <w:style w:customStyle="true" w:styleId="wWW8Num6z0" w:type="character">
    <w:name w:val="wWW8Num6z0"/>
    <w:rPr>
      <w:b w:val="false"/>
      <w:bCs w:val="false"/>
    </w:rPr>
  </w:style>
  <w:style w:customStyle="true" w:styleId="wWW8Num5z0" w:type="character">
    <w:name w:val="wWW8Num5z0"/>
    <w:rPr>
      <w:b/>
      <w:bCs w:val="false"/>
    </w:rPr>
  </w:style>
  <w:style w:customStyle="true" w:styleId="wWW8Num3z0" w:type="character">
    <w:name w:val="wWW8Num3z0"/>
    <w:rPr>
      <w:b/>
      <w:bCs w:val="false"/>
    </w:rPr>
  </w:style>
  <w:style w:customStyle="true" w:styleId="wWW8Num1z0" w:type="character">
    <w:name w:val="wWW8Num1z0"/>
    <w:rPr>
      <w:b w:val="false"/>
      <w:bCs w:val="false"/>
    </w:rPr>
  </w:style>
  <w:style w:customStyle="true" w:styleId="wWW8Num8z2" w:type="character">
    <w:name w:val="wWW8Num8z2"/>
    <w:rPr>
      <w:b w:val="false"/>
      <w:bCs w:val="false"/>
    </w:rPr>
  </w:style>
  <w:style w:customStyle="true" w:styleId="wInternetlinkuser" w:type="character">
    <w:name w:val="wInternetlinkuser"/>
    <w:rPr>
      <w:b w:val="false"/>
      <w:bCs w:val="false"/>
    </w:rPr>
  </w:style>
  <w:style w:customStyle="true" w:styleId="wWW8Num4z3" w:type="character">
    <w:name w:val="wWW8Num4z3"/>
    <w:rPr>
      <w:b w:val="false"/>
      <w:bCs w:val="false"/>
    </w:rPr>
  </w:style>
  <w:style w:customStyle="true" w:styleId="wWW8Num7z3" w:type="character">
    <w:name w:val="wWW8Num7z3"/>
    <w:rPr>
      <w:b w:val="false"/>
      <w:bCs w:val="false"/>
    </w:rPr>
  </w:style>
  <w:style w:customStyle="true" w:styleId="wWW8Num12z2" w:type="character">
    <w:name w:val="wWW8Num12z2"/>
    <w:rPr>
      <w:b w:val="false"/>
      <w:bCs w:val="false"/>
    </w:rPr>
  </w:style>
  <w:style w:customStyle="true" w:styleId="wWW8Num12z5" w:type="character">
    <w:name w:val="wWW8Num12z5"/>
    <w:rPr>
      <w:b w:val="false"/>
      <w:bCs w:val="false"/>
    </w:rPr>
  </w:style>
  <w:style w:customStyle="true" w:styleId="wWW8Num17z4" w:type="character">
    <w:name w:val="wWW8Num17z4"/>
    <w:rPr>
      <w:b w:val="false"/>
      <w:bCs w:val="false"/>
    </w:rPr>
  </w:style>
  <w:style w:customStyle="true" w:styleId="wWW8Num19z2" w:type="character">
    <w:name w:val="wWW8Num19z2"/>
    <w:rPr>
      <w:b w:val="false"/>
      <w:bCs w:val="false"/>
    </w:rPr>
  </w:style>
  <w:style w:customStyle="true" w:styleId="wWW8Num23z4" w:type="character">
    <w:name w:val="wWW8Num23z4"/>
    <w:rPr>
      <w:b w:val="false"/>
      <w:bCs w:val="false"/>
    </w:rPr>
  </w:style>
  <w:style w:customStyle="true" w:styleId="wWW8Num23z5" w:type="character">
    <w:name w:val="wWW8Num23z5"/>
    <w:rPr>
      <w:b w:val="false"/>
      <w:bCs w:val="false"/>
    </w:rPr>
  </w:style>
  <w:style w:customStyle="true" w:styleId="wWW8Num26z2" w:type="character">
    <w:name w:val="wWW8Num26z2"/>
    <w:rPr>
      <w:b w:val="false"/>
      <w:bCs w:val="false"/>
    </w:rPr>
  </w:style>
  <w:style w:customStyle="true" w:styleId="wWW8Num34z3" w:type="character">
    <w:name w:val="wWW8Num34z3"/>
    <w:rPr>
      <w:b w:val="false"/>
      <w:bCs w:val="false"/>
    </w:rPr>
  </w:style>
  <w:style w:customStyle="true" w:styleId="wWW8Num36z0" w:type="character">
    <w:name w:val="wWW8Num36z0"/>
    <w:rPr>
      <w:b w:val="false"/>
      <w:bCs w:val="false"/>
    </w:rPr>
  </w:style>
  <w:style w:customStyle="true" w:styleId="wWW8Num37z0" w:type="character">
    <w:name w:val="wWW8Num37z0"/>
    <w:rPr>
      <w:b w:val="false"/>
      <w:bCs w:val="false"/>
    </w:rPr>
  </w:style>
  <w:style w:customStyle="true" w:styleId="wWW8Num37z1" w:type="character">
    <w:name w:val="wWW8Num37z1"/>
    <w:rPr>
      <w:b w:val="false"/>
      <w:bCs w:val="false"/>
    </w:rPr>
  </w:style>
  <w:style w:customStyle="true" w:styleId="wWW8Num37z3" w:type="character">
    <w:name w:val="wWW8Num37z3"/>
    <w:rPr>
      <w:b w:val="false"/>
      <w:bCs w:val="false"/>
    </w:rPr>
  </w:style>
  <w:style w:customStyle="true" w:styleId="wWW8Num38z0" w:type="character">
    <w:name w:val="wWW8Num38z0"/>
    <w:rPr>
      <w:b w:val="false"/>
      <w:bCs w:val="false"/>
    </w:rPr>
  </w:style>
  <w:style w:customStyle="true" w:styleId="wWW8Num38z1" w:type="character">
    <w:name w:val="wWW8Num38z1"/>
    <w:rPr>
      <w:b w:val="false"/>
      <w:bCs w:val="false"/>
    </w:rPr>
  </w:style>
  <w:style w:customStyle="true" w:styleId="wWW8Num38z2" w:type="character">
    <w:name w:val="wWW8Num38z2"/>
    <w:rPr>
      <w:b w:val="false"/>
      <w:bCs w:val="false"/>
    </w:rPr>
  </w:style>
  <w:style w:customStyle="true" w:styleId="wWW8Num39z0" w:type="character">
    <w:name w:val="wWW8Num39z0"/>
    <w:rPr>
      <w:b w:val="false"/>
      <w:bCs w:val="false"/>
    </w:rPr>
  </w:style>
  <w:style w:customStyle="true" w:styleId="wWW8Num39z1" w:type="character">
    <w:name w:val="wWW8Num39z1"/>
    <w:rPr>
      <w:b w:val="false"/>
      <w:bCs w:val="false"/>
    </w:rPr>
  </w:style>
  <w:style w:customStyle="true" w:styleId="wWW8Num39z3" w:type="character">
    <w:name w:val="wWW8Num39z3"/>
    <w:rPr>
      <w:b w:val="false"/>
      <w:bCs w:val="false"/>
    </w:rPr>
  </w:style>
  <w:style w:customStyle="true" w:styleId="wWW8Num40z0" w:type="character">
    <w:name w:val="wWW8Num40z0"/>
    <w:rPr>
      <w:b w:val="false"/>
      <w:bCs w:val="false"/>
    </w:rPr>
  </w:style>
  <w:style w:customStyle="true" w:styleId="wWW8Num40z1" w:type="character">
    <w:name w:val="wWW8Num40z1"/>
    <w:rPr>
      <w:b w:val="false"/>
      <w:bCs w:val="false"/>
    </w:rPr>
  </w:style>
  <w:style w:customStyle="true" w:styleId="wWW8Num40z2" w:type="character">
    <w:name w:val="wWW8Num40z2"/>
    <w:rPr>
      <w:b w:val="false"/>
      <w:bCs w:val="false"/>
    </w:rPr>
  </w:style>
  <w:style w:customStyle="true" w:styleId="wWW-Absatz-Standardschriftart111111111111111111111111" w:type="character">
    <w:name w:val="wWW-Absatz-Standardschriftart111111111111111111111111"/>
  </w:style>
  <w:style w:customStyle="true" w:styleId="wWW-Absatz-Standardschriftart11111111111111111111111" w:type="character">
    <w:name w:val="wWW-Absatz-Standardschriftart11111111111111111111111"/>
  </w:style>
  <w:style w:customStyle="true" w:styleId="wWW-Absatz-Standardschriftart1111111111111111111111" w:type="character">
    <w:name w:val="wWW-Absatz-Standardschriftart1111111111111111111111"/>
  </w:style>
  <w:style w:customStyle="true" w:styleId="wWW-Absatz-Standardschriftart111111111111111111111" w:type="character">
    <w:name w:val="wWW-Absatz-Standardschriftart111111111111111111111"/>
  </w:style>
  <w:style w:customStyle="true" w:styleId="wWW-Absatz-Standardschriftart11111111111111111111" w:type="character">
    <w:name w:val="wWW-Absatz-Standardschriftart11111111111111111111"/>
  </w:style>
  <w:style w:customStyle="true" w:styleId="wWW-Absatz-Standardschriftart1111111111111111111" w:type="character">
    <w:name w:val="wWW-Absatz-Standardschriftart1111111111111111111"/>
  </w:style>
  <w:style w:customStyle="true" w:styleId="wWW-Absatz-Standardschriftart111111111111111111" w:type="character">
    <w:name w:val="wWW-Absatz-Standardschriftart111111111111111111"/>
  </w:style>
  <w:style w:customStyle="true" w:styleId="wWW-Absatz-Standardschriftart11111111111111111" w:type="character">
    <w:name w:val="wWW-Absatz-Standardschriftart11111111111111111"/>
  </w:style>
  <w:style w:customStyle="true" w:styleId="wWW-Absatz-Standardschriftart1111111111111111" w:type="character">
    <w:name w:val="wWW-Absatz-Standardschriftart1111111111111111"/>
  </w:style>
  <w:style w:customStyle="true" w:styleId="wWW-Absatz-Standardschriftart111111111111111" w:type="character">
    <w:name w:val="wWW-Absatz-Standardschriftart111111111111111"/>
  </w:style>
  <w:style w:customStyle="true" w:styleId="wWW-Absatz-Standardschriftart11111111111111" w:type="character">
    <w:name w:val="wWW-Absatz-Standardschriftart11111111111111"/>
  </w:style>
  <w:style w:customStyle="true" w:styleId="wWW-Absatz-Standardschriftart1111111111111" w:type="character">
    <w:name w:val="wWW-Absatz-Standardschriftart1111111111111"/>
  </w:style>
  <w:style w:customStyle="true" w:styleId="wWW-Absatz-Standardschriftart111111111111" w:type="character">
    <w:name w:val="wWW-Absatz-Standardschriftart111111111111"/>
  </w:style>
  <w:style w:customStyle="true" w:styleId="wWW-Absatz-Standardschriftart11111111111" w:type="character">
    <w:name w:val="wWW-Absatz-Standardschriftart11111111111"/>
  </w:style>
  <w:style w:customStyle="true" w:styleId="wWW-Absatz-Standardschriftart1111111111" w:type="character">
    <w:name w:val="wWW-Absatz-Standardschriftart1111111111"/>
  </w:style>
  <w:style w:customStyle="true" w:styleId="wWW-Absatz-Standardschriftart111111111" w:type="character">
    <w:name w:val="wWW-Absatz-Standardschriftart111111111"/>
  </w:style>
  <w:style w:customStyle="true" w:styleId="wWW-Absatz-Standardschriftart11111111" w:type="character">
    <w:name w:val="wWW-Absatz-Standardschriftart11111111"/>
  </w:style>
  <w:style w:customStyle="true" w:styleId="wWW-Absatz-Standardschriftart1111111" w:type="character">
    <w:name w:val="wWW-Absatz-Standardschriftart1111111"/>
  </w:style>
  <w:style w:customStyle="true" w:styleId="wWW-Absatz-Standardschriftart111111" w:type="character">
    <w:name w:val="wWW-Absatz-Standardschriftart111111"/>
  </w:style>
  <w:style w:customStyle="true" w:styleId="wWW-Absatz-Standardschriftart11111" w:type="character">
    <w:name w:val="wWW-Absatz-Standardschriftart11111"/>
  </w:style>
  <w:style w:customStyle="true" w:styleId="wWW-Absatz-Standardschriftart1111" w:type="character">
    <w:name w:val="wWW-Absatz-Standardschriftart1111"/>
  </w:style>
  <w:style w:customStyle="true" w:styleId="wWW-Absatz-Standardschriftart111" w:type="character">
    <w:name w:val="wWW-Absatz-Standardschriftart111"/>
  </w:style>
  <w:style w:customStyle="true" w:styleId="wWW-Absatz-Standardschriftart11" w:type="character">
    <w:name w:val="wWW-Absatz-Standardschriftart11"/>
  </w:style>
  <w:style w:customStyle="true" w:styleId="wWW-Absatz-Standardschriftart1" w:type="character">
    <w:name w:val="wWW-Absatz-Standardschriftart1"/>
  </w:style>
  <w:style w:customStyle="true" w:styleId="wWW-Absatz-Standardschriftart" w:type="character">
    <w:name w:val="wWW-Absatz-Standardschriftart"/>
  </w:style>
  <w:style w:customStyle="true" w:styleId="wAbsatz-Standardschriftart" w:type="character">
    <w:name w:val="wAbsatz-Standardschriftart"/>
  </w:style>
  <w:style w:customStyle="true" w:styleId="wBulletSymbols" w:type="character">
    <w:name w:val="wBulletSymbols"/>
    <w:rPr>
      <w:b w:val="false"/>
      <w:bCs w:val="false"/>
    </w:rPr>
  </w:style>
  <w:style w:customStyle="true" w:styleId="wStrongEmphasis" w:type="character">
    <w:name w:val="wStrongEmphasis"/>
    <w:rPr>
      <w:b/>
      <w:bCs/>
    </w:rPr>
  </w:style>
  <w:style w:customStyle="true" w:styleId="wZadanifontodlomka2" w:type="character">
    <w:name w:val="wZadanifontodlomka2"/>
  </w:style>
  <w:style w:customStyle="true" w:styleId="wWW8Num3z3" w:type="character">
    <w:name w:val="wWW8Num3z3"/>
    <w:rPr>
      <w:b w:val="false"/>
      <w:bCs w:val="false"/>
    </w:rPr>
  </w:style>
  <w:style w:customStyle="true" w:styleId="wWW-Absatz-Standardschriftart1111111111111111111111111" w:type="character">
    <w:name w:val="wWW-Absatz-Standardschriftart1111111111111111111111111"/>
  </w:style>
  <w:style w:customStyle="true" w:styleId="wNumberingSymbols" w:type="character">
    <w:name w:val="wNumberingSymbols"/>
  </w:style>
  <w:style w:customStyle="true" w:styleId="wNumberingSymbolsuser" w:type="character">
    <w:name w:val="wNumberingSymbolsuser"/>
  </w:style>
  <w:style w:customStyle="true" w:styleId="wWW-DefaultParagraphFont" w:type="character">
    <w:name w:val="wWW-DefaultParagraphFont"/>
  </w:style>
  <w:style w:customStyle="true" w:styleId="wWW8Num2z3" w:type="character">
    <w:name w:val="wWW8Num2z3"/>
    <w:rPr>
      <w:b w:val="false"/>
      <w:bCs w:val="false"/>
    </w:rPr>
  </w:style>
  <w:style w:customStyle="true" w:styleId="wWW8Num3z1" w:type="character">
    <w:name w:val="wWW8Num3z1"/>
    <w:rPr>
      <w:b w:val="false"/>
      <w:bCs w:val="false"/>
    </w:rPr>
  </w:style>
  <w:style w:customStyle="true" w:styleId="wWW8Num3z2" w:type="character">
    <w:name w:val="wWW8Num3z2"/>
    <w:rPr>
      <w:b w:val="false"/>
      <w:bCs w:val="false"/>
    </w:rPr>
  </w:style>
  <w:style w:customStyle="true" w:styleId="wWW8Num6z3" w:type="character">
    <w:name w:val="wWW8Num6z3"/>
    <w:rPr>
      <w:b w:val="false"/>
      <w:bCs w:val="false"/>
    </w:rPr>
  </w:style>
  <w:style w:customStyle="true" w:styleId="wWW8Num7z2" w:type="character">
    <w:name w:val="wWW8Num7z2"/>
    <w:rPr>
      <w:b w:val="false"/>
      <w:bCs w:val="false"/>
    </w:rPr>
  </w:style>
  <w:style w:customStyle="true" w:styleId="wWW8Num10z3" w:type="character">
    <w:name w:val="wWW8Num10z3"/>
    <w:rPr>
      <w:b w:val="false"/>
      <w:bCs w:val="false"/>
    </w:rPr>
  </w:style>
  <w:style w:customStyle="true" w:styleId="wWW8Num11z2" w:type="character">
    <w:name w:val="wWW8Num11z2"/>
    <w:rPr>
      <w:b w:val="false"/>
      <w:bCs w:val="false"/>
    </w:rPr>
  </w:style>
  <w:style w:customStyle="true" w:styleId="wWW8Num14z4" w:type="character">
    <w:name w:val="wWW8Num14z4"/>
    <w:rPr>
      <w:b w:val="false"/>
      <w:bCs w:val="false"/>
    </w:rPr>
  </w:style>
  <w:style w:customStyle="true" w:styleId="wWW8Num18z4" w:type="character">
    <w:name w:val="wWW8Num18z4"/>
    <w:rPr>
      <w:b w:val="false"/>
      <w:bCs w:val="false"/>
    </w:rPr>
  </w:style>
  <w:style w:customStyle="true" w:styleId="wWW8Num20z2" w:type="character">
    <w:name w:val="wWW8Num20z2"/>
    <w:rPr>
      <w:b w:val="false"/>
      <w:bCs w:val="false"/>
    </w:rPr>
  </w:style>
  <w:style w:customStyle="true" w:styleId="wWW8Num28z1" w:type="character">
    <w:name w:val="wWW8Num28z1"/>
    <w:rPr>
      <w:b w:val="false"/>
      <w:bCs w:val="false"/>
    </w:rPr>
  </w:style>
  <w:style w:customStyle="true" w:styleId="wWW8Num28z3" w:type="character">
    <w:name w:val="wWW8Num28z3"/>
    <w:rPr>
      <w:b w:val="false"/>
      <w:bCs w:val="false"/>
    </w:rPr>
  </w:style>
  <w:style w:customStyle="true" w:styleId="wWW8Num31z1" w:type="character">
    <w:name w:val="wWW8Num31z1"/>
    <w:rPr>
      <w:b w:val="false"/>
      <w:bCs w:val="false"/>
    </w:rPr>
  </w:style>
  <w:style w:customStyle="true" w:styleId="wWW8Num31z3" w:type="character">
    <w:name w:val="wWW8Num31z3"/>
    <w:rPr>
      <w:b w:val="false"/>
      <w:bCs w:val="false"/>
    </w:rPr>
  </w:style>
  <w:style w:customStyle="true" w:styleId="wWW8Num33z4" w:type="character">
    <w:name w:val="wWW8Num33z4"/>
    <w:rPr>
      <w:b w:val="false"/>
      <w:bCs w:val="false"/>
    </w:rPr>
  </w:style>
  <w:style w:customStyle="true" w:styleId="wWW8Num34z0" w:type="character">
    <w:name w:val="wWW8Num34z0"/>
    <w:rPr>
      <w:b w:val="false"/>
      <w:bCs w:val="false"/>
    </w:rPr>
  </w:style>
  <w:style w:customStyle="true" w:styleId="wWW8Num34z1" w:type="character">
    <w:name w:val="wWW8Num34z1"/>
    <w:rPr>
      <w:b w:val="false"/>
      <w:bCs w:val="false"/>
    </w:rPr>
  </w:style>
  <w:style w:customStyle="true" w:styleId="wWW8Num34z2" w:type="character">
    <w:name w:val="wWW8Num34z2"/>
    <w:rPr>
      <w:b w:val="false"/>
      <w:bCs w:val="false"/>
    </w:rPr>
  </w:style>
  <w:style w:customStyle="true" w:styleId="wWW8Num35z0" w:type="character">
    <w:name w:val="wWW8Num35z0"/>
    <w:rPr>
      <w:b w:val="false"/>
      <w:bCs w:val="false"/>
    </w:rPr>
  </w:style>
  <w:style w:customStyle="true" w:styleId="wWW8Num35z1" w:type="character">
    <w:name w:val="wWW8Num35z1"/>
    <w:rPr>
      <w:b w:val="false"/>
      <w:bCs w:val="false"/>
    </w:rPr>
  </w:style>
  <w:style w:customStyle="true" w:styleId="wWW8Num35z2" w:type="character">
    <w:name w:val="wWW8Num35z2"/>
    <w:rPr>
      <w:b w:val="false"/>
      <w:bCs w:val="false"/>
    </w:rPr>
  </w:style>
  <w:style w:customStyle="true" w:styleId="wWW8Num35z3" w:type="character">
    <w:name w:val="wWW8Num35z3"/>
    <w:rPr>
      <w:b w:val="false"/>
      <w:bCs w:val="false"/>
    </w:rPr>
  </w:style>
  <w:style w:customStyle="true" w:styleId="wWW8Num10z1" w:type="character">
    <w:name w:val="wWW8Num10z1"/>
    <w:rPr>
      <w:b w:val="false"/>
      <w:bCs w:val="false"/>
    </w:rPr>
  </w:style>
  <w:style w:customStyle="true" w:styleId="wWW8Num10z2" w:type="character">
    <w:name w:val="wWW8Num10z2"/>
    <w:rPr>
      <w:b w:val="false"/>
      <w:bCs w:val="false"/>
    </w:rPr>
  </w:style>
  <w:style w:customStyle="true" w:styleId="wWW8Num13z0" w:type="character">
    <w:name w:val="wWW8Num13z0"/>
    <w:rPr>
      <w:b w:val="false"/>
      <w:bCs w:val="false"/>
    </w:rPr>
  </w:style>
  <w:style w:customStyle="true" w:styleId="wWW8Num13z1" w:type="character">
    <w:name w:val="wWW8Num13z1"/>
    <w:rPr>
      <w:b w:val="false"/>
      <w:bCs w:val="false"/>
    </w:rPr>
  </w:style>
  <w:style w:customStyle="true" w:styleId="wWW8Num13z3" w:type="character">
    <w:name w:val="wWW8Num13z3"/>
    <w:rPr>
      <w:b w:val="false"/>
      <w:bCs w:val="false"/>
    </w:rPr>
  </w:style>
  <w:style w:customStyle="true" w:styleId="wWW8Num13z4" w:type="character">
    <w:name w:val="wWW8Num13z4"/>
    <w:rPr>
      <w:b w:val="false"/>
      <w:bCs w:val="false"/>
    </w:rPr>
  </w:style>
  <w:style w:customStyle="true" w:styleId="wWW8Num14z2" w:type="character">
    <w:name w:val="wWW8Num14z2"/>
    <w:rPr>
      <w:b w:val="false"/>
      <w:bCs w:val="false"/>
    </w:rPr>
  </w:style>
  <w:style w:customStyle="true" w:styleId="wWW8Num15z3" w:type="character">
    <w:name w:val="wWW8Num15z3"/>
    <w:rPr>
      <w:b w:val="false"/>
      <w:bCs w:val="false"/>
    </w:rPr>
  </w:style>
  <w:style w:customStyle="true" w:styleId="wWW8Num16z2" w:type="character">
    <w:name w:val="wWW8Num16z2"/>
    <w:rPr>
      <w:b w:val="false"/>
      <w:bCs w:val="false"/>
    </w:rPr>
  </w:style>
  <w:style w:customStyle="true" w:styleId="wWW8Num16z4" w:type="character">
    <w:name w:val="wWW8Num16z4"/>
    <w:rPr>
      <w:b w:val="false"/>
      <w:bCs w:val="false"/>
    </w:rPr>
  </w:style>
  <w:style w:customStyle="true" w:styleId="wWW8Num17z0" w:type="character">
    <w:name w:val="wWW8Num17z0"/>
    <w:rPr>
      <w:b w:val="false"/>
      <w:bCs w:val="false"/>
    </w:rPr>
  </w:style>
  <w:style w:customStyle="true" w:styleId="wWW8Num17z1" w:type="character">
    <w:name w:val="wWW8Num17z1"/>
    <w:rPr>
      <w:b w:val="false"/>
      <w:bCs w:val="false"/>
    </w:rPr>
  </w:style>
  <w:style w:customStyle="true" w:styleId="wWW8Num17z3" w:type="character">
    <w:name w:val="wWW8Num17z3"/>
    <w:rPr>
      <w:b w:val="false"/>
      <w:bCs w:val="false"/>
    </w:rPr>
  </w:style>
  <w:style w:customStyle="true" w:styleId="wWW8Num18z2" w:type="character">
    <w:name w:val="wWW8Num18z2"/>
    <w:rPr>
      <w:b w:val="false"/>
      <w:bCs w:val="false"/>
    </w:rPr>
  </w:style>
  <w:style w:customStyle="true" w:styleId="wWW8Num19z1" w:type="character">
    <w:name w:val="wWW8Num19z1"/>
    <w:rPr>
      <w:b w:val="false"/>
      <w:bCs w:val="false"/>
    </w:rPr>
  </w:style>
  <w:style w:customStyle="true" w:styleId="wWW8Num19z3" w:type="character">
    <w:name w:val="wWW8Num19z3"/>
    <w:rPr>
      <w:b w:val="false"/>
      <w:bCs w:val="false"/>
    </w:rPr>
  </w:style>
  <w:style w:customStyle="true" w:styleId="wWW8Num22z1" w:type="character">
    <w:name w:val="wWW8Num22z1"/>
    <w:rPr>
      <w:b w:val="false"/>
      <w:bCs w:val="false"/>
    </w:rPr>
  </w:style>
  <w:style w:customStyle="true" w:styleId="wWW8Num22z3" w:type="character">
    <w:name w:val="wWW8Num22z3"/>
    <w:rPr>
      <w:b w:val="false"/>
      <w:bCs w:val="false"/>
    </w:rPr>
  </w:style>
  <w:style w:customStyle="true" w:styleId="wWW8Num25z1" w:type="character">
    <w:name w:val="wWW8Num25z1"/>
    <w:rPr>
      <w:b w:val="false"/>
      <w:bCs w:val="false"/>
    </w:rPr>
  </w:style>
  <w:style w:customStyle="true" w:styleId="wWW8Num25z2" w:type="character">
    <w:name w:val="wWW8Num25z2"/>
    <w:rPr>
      <w:b w:val="false"/>
      <w:bCs w:val="false"/>
    </w:rPr>
  </w:style>
  <w:style w:customStyle="true" w:styleId="wWW8Num25z3" w:type="character">
    <w:name w:val="wWW8Num25z3"/>
    <w:rPr>
      <w:b w:val="false"/>
      <w:bCs w:val="false"/>
    </w:rPr>
  </w:style>
  <w:style w:customStyle="true" w:styleId="wWW8Num26z0" w:type="character">
    <w:name w:val="wWW8Num26z0"/>
    <w:rPr>
      <w:b w:val="false"/>
      <w:bCs w:val="false"/>
    </w:rPr>
  </w:style>
  <w:style w:customStyle="true" w:styleId="wWW8Num26z1" w:type="character">
    <w:name w:val="wWW8Num26z1"/>
    <w:rPr>
      <w:b w:val="false"/>
      <w:bCs w:val="false"/>
    </w:rPr>
  </w:style>
  <w:style w:customStyle="true" w:styleId="wWW8Num26z3" w:type="character">
    <w:name w:val="wWW8Num26z3"/>
    <w:rPr>
      <w:b w:val="false"/>
      <w:bCs w:val="false"/>
    </w:rPr>
  </w:style>
  <w:style w:customStyle="true" w:styleId="wWW8Num29z3" w:type="character">
    <w:name w:val="wWW8Num29z3"/>
    <w:rPr>
      <w:b w:val="false"/>
      <w:bCs w:val="false"/>
    </w:rPr>
  </w:style>
  <w:style w:customStyle="true" w:styleId="wWW8Num31z0" w:type="character">
    <w:name w:val="wWW8Num31z0"/>
    <w:rPr>
      <w:b w:val="false"/>
      <w:bCs w:val="false"/>
    </w:rPr>
  </w:style>
  <w:style w:customStyle="true" w:styleId="wWW8Num31z2" w:type="character">
    <w:name w:val="wWW8Num31z2"/>
    <w:rPr>
      <w:b w:val="false"/>
      <w:bCs w:val="false"/>
    </w:rPr>
  </w:style>
  <w:style w:customStyle="true" w:styleId="wWW8Num31z4" w:type="character">
    <w:name w:val="wWW8Num31z4"/>
    <w:rPr>
      <w:b w:val="false"/>
      <w:bCs w:val="false"/>
    </w:rPr>
  </w:style>
  <w:style w:customStyle="true" w:styleId="wWW8Num32z0" w:type="character">
    <w:name w:val="wWW8Num32z0"/>
    <w:rPr>
      <w:b w:val="false"/>
      <w:bCs w:val="false"/>
    </w:rPr>
  </w:style>
  <w:style w:customStyle="true" w:styleId="wWW8Num32z1" w:type="character">
    <w:name w:val="wWW8Num32z1"/>
    <w:rPr>
      <w:b w:val="false"/>
      <w:bCs w:val="false"/>
    </w:rPr>
  </w:style>
  <w:style w:customStyle="true" w:styleId="wWW8Num32z2" w:type="character">
    <w:name w:val="wWW8Num32z2"/>
    <w:rPr>
      <w:b w:val="false"/>
      <w:bCs w:val="false"/>
    </w:rPr>
  </w:style>
  <w:style w:customStyle="true" w:styleId="wWW8Num33z0" w:type="character">
    <w:name w:val="wWW8Num33z0"/>
    <w:rPr>
      <w:b w:val="false"/>
      <w:bCs w:val="false"/>
    </w:rPr>
  </w:style>
  <w:style w:customStyle="true" w:styleId="wWW8Num33z1" w:type="character">
    <w:name w:val="wWW8Num33z1"/>
    <w:rPr>
      <w:b w:val="false"/>
      <w:bCs w:val="false"/>
    </w:rPr>
  </w:style>
  <w:style w:customStyle="true" w:styleId="wWW8Num33z2" w:type="character">
    <w:name w:val="wWW8Num33z2"/>
    <w:rPr>
      <w:b w:val="false"/>
      <w:bCs w:val="false"/>
    </w:rPr>
  </w:style>
  <w:style w:customStyle="true" w:styleId="wWW8Num33z3" w:type="character">
    <w:name w:val="wWW8Num33z3"/>
    <w:rPr>
      <w:b w:val="false"/>
      <w:bCs w:val="false"/>
    </w:rPr>
  </w:style>
  <w:style w:customStyle="true" w:styleId="wZaglavljeChar" w:type="character">
    <w:name w:val="wZaglavljeChar"/>
    <w:rPr>
      <w:b w:val="false"/>
      <w:bCs w:val="false"/>
    </w:rPr>
  </w:style>
  <w:style w:customStyle="true" w:styleId="wPodnojeChar" w:type="character">
    <w:name w:val="wPodnojeChar"/>
    <w:rPr>
      <w:b w:val="false"/>
      <w:bCs w:val="false"/>
    </w:rPr>
  </w:style>
  <w:style w:customStyle="true" w:styleId="wWW8Num1z1" w:type="character">
    <w:name w:val="wWW8Num1z1"/>
    <w:rPr>
      <w:b w:val="false"/>
      <w:bCs w:val="false"/>
    </w:rPr>
  </w:style>
  <w:style w:customStyle="true" w:styleId="wWW8Num1z2" w:type="character">
    <w:name w:val="wWW8Num1z2"/>
    <w:rPr>
      <w:b w:val="false"/>
      <w:bCs w:val="false"/>
    </w:rPr>
  </w:style>
  <w:style w:customStyle="true" w:styleId="wWW8Num1z3" w:type="character">
    <w:name w:val="wWW8Num1z3"/>
    <w:rPr>
      <w:b w:val="false"/>
      <w:bCs w:val="false"/>
    </w:rPr>
  </w:style>
  <w:style w:customStyle="true" w:styleId="wWW8Num2z1" w:type="character">
    <w:name w:val="wWW8Num2z1"/>
    <w:rPr>
      <w:b w:val="false"/>
      <w:bCs w:val="false"/>
    </w:rPr>
  </w:style>
  <w:style w:customStyle="true" w:styleId="wWW8Num2z2" w:type="character">
    <w:name w:val="wWW8Num2z2"/>
    <w:rPr>
      <w:b w:val="false"/>
      <w:bCs w:val="false"/>
    </w:rPr>
  </w:style>
  <w:style w:customStyle="true" w:styleId="wWW8Num4z0" w:type="character">
    <w:name w:val="wWW8Num4z0"/>
    <w:rPr>
      <w:b w:val="false"/>
      <w:bCs w:val="false"/>
    </w:rPr>
  </w:style>
  <w:style w:customStyle="true" w:styleId="wWW8Num4z1" w:type="character">
    <w:name w:val="wWW8Num4z1"/>
    <w:rPr>
      <w:b w:val="false"/>
      <w:bCs w:val="false"/>
    </w:rPr>
  </w:style>
  <w:style w:customStyle="true" w:styleId="wWW8Num4z2" w:type="character">
    <w:name w:val="wWW8Num4z2"/>
    <w:rPr>
      <w:b w:val="false"/>
      <w:bCs w:val="false"/>
    </w:rPr>
  </w:style>
  <w:style w:customStyle="true" w:styleId="wWW8Num5z1" w:type="character">
    <w:name w:val="wWW8Num5z1"/>
    <w:rPr>
      <w:b w:val="false"/>
      <w:bCs w:val="false"/>
    </w:rPr>
  </w:style>
  <w:style w:customStyle="true" w:styleId="wWW8Num5z2" w:type="character">
    <w:name w:val="wWW8Num5z2"/>
    <w:rPr>
      <w:b w:val="false"/>
      <w:bCs w:val="false"/>
    </w:rPr>
  </w:style>
  <w:style w:customStyle="true" w:styleId="wWW8Num5z3" w:type="character">
    <w:name w:val="wWW8Num5z3"/>
    <w:rPr>
      <w:b w:val="false"/>
      <w:bCs w:val="false"/>
    </w:rPr>
  </w:style>
  <w:style w:customStyle="true" w:styleId="wWW8Num6z1" w:type="character">
    <w:name w:val="wWW8Num6z1"/>
    <w:rPr>
      <w:b w:val="false"/>
      <w:bCs w:val="false"/>
    </w:rPr>
  </w:style>
  <w:style w:customStyle="true" w:styleId="wWW8Num6z2" w:type="character">
    <w:name w:val="wWW8Num6z2"/>
    <w:rPr>
      <w:b w:val="false"/>
      <w:bCs w:val="false"/>
    </w:rPr>
  </w:style>
  <w:style w:customStyle="true" w:styleId="wWW8Num7z1" w:type="character">
    <w:name w:val="wWW8Num7z1"/>
    <w:rPr>
      <w:b/>
      <w:bCs w:val="false"/>
    </w:rPr>
  </w:style>
  <w:style w:customStyle="true" w:styleId="wWW8Num8z1" w:type="character">
    <w:name w:val="wWW8Num8z1"/>
    <w:rPr>
      <w:b w:val="false"/>
      <w:bCs w:val="false"/>
    </w:rPr>
  </w:style>
  <w:style w:customStyle="true" w:styleId="wWW8Num8z3" w:type="character">
    <w:name w:val="wWW8Num8z3"/>
    <w:rPr>
      <w:b w:val="false"/>
      <w:bCs w:val="false"/>
    </w:rPr>
  </w:style>
  <w:style w:customStyle="true" w:styleId="wWW8Num9z0" w:type="character">
    <w:name w:val="wWW8Num9z0"/>
    <w:rPr>
      <w:b w:val="false"/>
      <w:bCs w:val="false"/>
    </w:rPr>
  </w:style>
  <w:style w:customStyle="true" w:styleId="wWW8Num9z1" w:type="character">
    <w:name w:val="wWW8Num9z1"/>
    <w:rPr>
      <w:b w:val="false"/>
      <w:bCs w:val="false"/>
    </w:rPr>
  </w:style>
  <w:style w:customStyle="true" w:styleId="wWW8Num9z3" w:type="character">
    <w:name w:val="wWW8Num9z3"/>
    <w:rPr>
      <w:b w:val="false"/>
      <w:bCs w:val="false"/>
    </w:rPr>
  </w:style>
  <w:style w:customStyle="true" w:styleId="wWW8Num11z0" w:type="character">
    <w:name w:val="wWW8Num11z0"/>
    <w:rPr>
      <w:b/>
      <w:bCs w:val="false"/>
    </w:rPr>
  </w:style>
  <w:style w:customStyle="true" w:styleId="wWW8Num11z1" w:type="character">
    <w:name w:val="wWW8Num11z1"/>
    <w:rPr>
      <w:b/>
      <w:bCs w:val="false"/>
    </w:rPr>
  </w:style>
  <w:style w:customStyle="true" w:styleId="wWW8Num12z0" w:type="character">
    <w:name w:val="wWW8Num12z0"/>
    <w:rPr>
      <w:b w:val="false"/>
      <w:bCs w:val="false"/>
    </w:rPr>
  </w:style>
  <w:style w:customStyle="true" w:styleId="wWW8Num12z1" w:type="character">
    <w:name w:val="wWW8Num12z1"/>
    <w:rPr>
      <w:b w:val="false"/>
      <w:bCs w:val="false"/>
    </w:rPr>
  </w:style>
  <w:style w:customStyle="true" w:styleId="wWW8Num12z3" w:type="character">
    <w:name w:val="wWW8Num12z3"/>
    <w:rPr>
      <w:b w:val="false"/>
      <w:bCs w:val="false"/>
    </w:rPr>
  </w:style>
  <w:style w:customStyle="true" w:styleId="wWW8Num12z4" w:type="character">
    <w:name w:val="wWW8Num12z4"/>
    <w:rPr>
      <w:b w:val="false"/>
      <w:bCs w:val="false"/>
    </w:rPr>
  </w:style>
  <w:style w:customStyle="true" w:styleId="wWW8Num13z2" w:type="character">
    <w:name w:val="wWW8Num13z2"/>
    <w:rPr>
      <w:b w:val="false"/>
      <w:bCs w:val="false"/>
    </w:rPr>
  </w:style>
  <w:style w:customStyle="true" w:styleId="wWW8Num14z0" w:type="character">
    <w:name w:val="wWW8Num14z0"/>
    <w:rPr>
      <w:b w:val="false"/>
      <w:bCs w:val="false"/>
    </w:rPr>
  </w:style>
  <w:style w:customStyle="true" w:styleId="wWW8Num14z1" w:type="character">
    <w:name w:val="wWW8Num14z1"/>
    <w:rPr>
      <w:b w:val="false"/>
      <w:bCs w:val="false"/>
    </w:rPr>
  </w:style>
  <w:style w:customStyle="true" w:styleId="wWW8Num14z3" w:type="character">
    <w:name w:val="wWW8Num14z3"/>
    <w:rPr>
      <w:b w:val="false"/>
      <w:bCs w:val="false"/>
    </w:rPr>
  </w:style>
  <w:style w:customStyle="true" w:styleId="wWW8Num15z0" w:type="character">
    <w:name w:val="wWW8Num15z0"/>
    <w:rPr>
      <w:b w:val="false"/>
      <w:bCs w:val="false"/>
    </w:rPr>
  </w:style>
  <w:style w:customStyle="true" w:styleId="wWW8Num15z1" w:type="character">
    <w:name w:val="wWW8Num15z1"/>
    <w:rPr>
      <w:b w:val="false"/>
      <w:bCs w:val="false"/>
    </w:rPr>
  </w:style>
  <w:style w:customStyle="true" w:styleId="wWW8Num15z2" w:type="character">
    <w:name w:val="wWW8Num15z2"/>
    <w:rPr>
      <w:b w:val="false"/>
      <w:bCs w:val="false"/>
    </w:rPr>
  </w:style>
  <w:style w:customStyle="true" w:styleId="wWW8Num15z4" w:type="character">
    <w:name w:val="wWW8Num15z4"/>
    <w:rPr>
      <w:b w:val="false"/>
      <w:bCs w:val="false"/>
    </w:rPr>
  </w:style>
  <w:style w:customStyle="true" w:styleId="wWW8Num16z0" w:type="character">
    <w:name w:val="wWW8Num16z0"/>
    <w:rPr>
      <w:b w:val="false"/>
      <w:bCs w:val="false"/>
    </w:rPr>
  </w:style>
  <w:style w:customStyle="true" w:styleId="wWW8Num16z1" w:type="character">
    <w:name w:val="wWW8Num16z1"/>
    <w:rPr>
      <w:b w:val="false"/>
      <w:bCs w:val="false"/>
    </w:rPr>
  </w:style>
  <w:style w:customStyle="true" w:styleId="wWW8Num16z3" w:type="character">
    <w:name w:val="wWW8Num16z3"/>
    <w:rPr>
      <w:b w:val="false"/>
      <w:bCs w:val="false"/>
    </w:rPr>
  </w:style>
  <w:style w:customStyle="true" w:styleId="wWW8Num17z2" w:type="character">
    <w:name w:val="wWW8Num17z2"/>
    <w:rPr>
      <w:b w:val="false"/>
      <w:bCs w:val="false"/>
    </w:rPr>
  </w:style>
  <w:style w:customStyle="true" w:styleId="wWW8Num18z0" w:type="character">
    <w:name w:val="wWW8Num18z0"/>
    <w:rPr>
      <w:b w:val="false"/>
      <w:bCs w:val="false"/>
    </w:rPr>
  </w:style>
  <w:style w:customStyle="true" w:styleId="wWW8Num18z1" w:type="character">
    <w:name w:val="wWW8Num18z1"/>
    <w:rPr>
      <w:b w:val="false"/>
      <w:bCs w:val="false"/>
    </w:rPr>
  </w:style>
  <w:style w:customStyle="true" w:styleId="wWW8Num18z3" w:type="character">
    <w:name w:val="wWW8Num18z3"/>
    <w:rPr>
      <w:b w:val="false"/>
      <w:bCs w:val="false"/>
    </w:rPr>
  </w:style>
  <w:style w:customStyle="true" w:styleId="wWW8Num19z0" w:type="character">
    <w:name w:val="wWW8Num19z0"/>
    <w:rPr>
      <w:b w:val="false"/>
      <w:bCs w:val="false"/>
    </w:rPr>
  </w:style>
  <w:style w:customStyle="true" w:styleId="wWW8Num20z0" w:type="character">
    <w:name w:val="wWW8Num20z0"/>
    <w:rPr>
      <w:b w:val="false"/>
      <w:bCs w:val="false"/>
    </w:rPr>
  </w:style>
  <w:style w:customStyle="true" w:styleId="wWW8Num20z1" w:type="character">
    <w:name w:val="wWW8Num20z1"/>
    <w:rPr>
      <w:b w:val="false"/>
      <w:bCs w:val="false"/>
    </w:rPr>
  </w:style>
  <w:style w:customStyle="true" w:styleId="wWW8Num20z3" w:type="character">
    <w:name w:val="wWW8Num20z3"/>
    <w:rPr>
      <w:b w:val="false"/>
      <w:bCs w:val="false"/>
    </w:rPr>
  </w:style>
  <w:style w:customStyle="true" w:styleId="wWW8Num21z0" w:type="character">
    <w:name w:val="wWW8Num21z0"/>
    <w:rPr>
      <w:b w:val="false"/>
      <w:bCs w:val="false"/>
    </w:rPr>
  </w:style>
  <w:style w:customStyle="true" w:styleId="wWW8Num21z1" w:type="character">
    <w:name w:val="wWW8Num21z1"/>
    <w:rPr>
      <w:b w:val="false"/>
      <w:bCs w:val="false"/>
    </w:rPr>
  </w:style>
  <w:style w:customStyle="true" w:styleId="wWW8Num21z2" w:type="character">
    <w:name w:val="wWW8Num21z2"/>
    <w:rPr>
      <w:b w:val="false"/>
      <w:bCs w:val="false"/>
    </w:rPr>
  </w:style>
  <w:style w:customStyle="true" w:styleId="wWW8Num21z3" w:type="character">
    <w:name w:val="wWW8Num21z3"/>
    <w:rPr>
      <w:b w:val="false"/>
      <w:bCs w:val="false"/>
    </w:rPr>
  </w:style>
  <w:style w:customStyle="true" w:styleId="wWW8Num22z0" w:type="character">
    <w:name w:val="wWW8Num22z0"/>
    <w:rPr>
      <w:b/>
      <w:bCs w:val="false"/>
    </w:rPr>
  </w:style>
  <w:style w:customStyle="true" w:styleId="wWW8Num23z0" w:type="character">
    <w:name w:val="wWW8Num23z0"/>
    <w:rPr>
      <w:b w:val="false"/>
      <w:bCs w:val="false"/>
    </w:rPr>
  </w:style>
  <w:style w:customStyle="true" w:styleId="wWW8Num23z1" w:type="character">
    <w:name w:val="wWW8Num23z1"/>
    <w:rPr>
      <w:b w:val="false"/>
      <w:bCs w:val="false"/>
    </w:rPr>
  </w:style>
  <w:style w:customStyle="true" w:styleId="wWW8Num23z2" w:type="character">
    <w:name w:val="wWW8Num23z2"/>
    <w:rPr>
      <w:b w:val="false"/>
      <w:bCs w:val="false"/>
    </w:rPr>
  </w:style>
  <w:style w:customStyle="true" w:styleId="wWW8Num23z3" w:type="character">
    <w:name w:val="wWW8Num23z3"/>
    <w:rPr>
      <w:b w:val="false"/>
      <w:bCs w:val="false"/>
    </w:rPr>
  </w:style>
  <w:style w:customStyle="true" w:styleId="wWW8Num24z0" w:type="character">
    <w:name w:val="wWW8Num24z0"/>
    <w:rPr>
      <w:b w:val="false"/>
      <w:bCs w:val="false"/>
    </w:rPr>
  </w:style>
  <w:style w:customStyle="true" w:styleId="wWW8Num24z1" w:type="character">
    <w:name w:val="wWW8Num24z1"/>
    <w:rPr>
      <w:b w:val="false"/>
      <w:bCs w:val="false"/>
    </w:rPr>
  </w:style>
  <w:style w:customStyle="true" w:styleId="wWW8Num24z3" w:type="character">
    <w:name w:val="wWW8Num24z3"/>
    <w:rPr>
      <w:b w:val="false"/>
      <w:bCs w:val="false"/>
    </w:rPr>
  </w:style>
  <w:style w:customStyle="true" w:styleId="wWW8Num25z0" w:type="character">
    <w:name w:val="wWW8Num25z0"/>
    <w:rPr>
      <w:b w:val="false"/>
      <w:bCs w:val="false"/>
      <w:i/>
    </w:rPr>
  </w:style>
  <w:style w:customStyle="true" w:styleId="wWW8Num27z0" w:type="character">
    <w:name w:val="wWW8Num27z0"/>
    <w:rPr>
      <w:b w:val="false"/>
      <w:bCs w:val="false"/>
    </w:rPr>
  </w:style>
  <w:style w:customStyle="true" w:styleId="wWW8Num27z1" w:type="character">
    <w:name w:val="wWW8Num27z1"/>
    <w:rPr>
      <w:b w:val="false"/>
      <w:bCs w:val="false"/>
    </w:rPr>
  </w:style>
  <w:style w:customStyle="true" w:styleId="wWW8Num27z2" w:type="character">
    <w:name w:val="wWW8Num27z2"/>
    <w:rPr>
      <w:b w:val="false"/>
      <w:bCs w:val="false"/>
    </w:rPr>
  </w:style>
  <w:style w:customStyle="true" w:styleId="wWW8Num27z3" w:type="character">
    <w:name w:val="wWW8Num27z3"/>
    <w:rPr>
      <w:b w:val="false"/>
      <w:bCs w:val="false"/>
    </w:rPr>
  </w:style>
  <w:style w:customStyle="true" w:styleId="wWW8Num28z0" w:type="character">
    <w:name w:val="wWW8Num28z0"/>
    <w:rPr>
      <w:b w:val="false"/>
      <w:bCs w:val="false"/>
    </w:rPr>
  </w:style>
  <w:style w:customStyle="true" w:styleId="wWW8Num28z2" w:type="character">
    <w:name w:val="wWW8Num28z2"/>
    <w:rPr>
      <w:b w:val="false"/>
      <w:bCs w:val="false"/>
    </w:rPr>
  </w:style>
  <w:style w:customStyle="true" w:styleId="wWW8Num28z4" w:type="character">
    <w:name w:val="wWW8Num28z4"/>
    <w:rPr>
      <w:b w:val="false"/>
      <w:bCs w:val="false"/>
    </w:rPr>
  </w:style>
  <w:style w:customStyle="true" w:styleId="wWW8Num29z0" w:type="character">
    <w:name w:val="wWW8Num29z0"/>
    <w:rPr>
      <w:b w:val="false"/>
      <w:bCs w:val="false"/>
    </w:rPr>
  </w:style>
  <w:style w:customStyle="true" w:styleId="wWW8Num29z1" w:type="character">
    <w:name w:val="wWW8Num29z1"/>
    <w:rPr>
      <w:b w:val="false"/>
      <w:bCs w:val="false"/>
    </w:rPr>
  </w:style>
  <w:style w:customStyle="true" w:styleId="wWW8Num29z2" w:type="character">
    <w:name w:val="wWW8Num29z2"/>
    <w:rPr>
      <w:b w:val="false"/>
      <w:bCs w:val="false"/>
    </w:rPr>
  </w:style>
  <w:style w:customStyle="true" w:styleId="wWW8Num30z0" w:type="character">
    <w:name w:val="wWW8Num30z0"/>
    <w:rPr>
      <w:b w:val="false"/>
      <w:bCs w:val="false"/>
    </w:rPr>
  </w:style>
  <w:style w:customStyle="true" w:styleId="wWW8Num30z1" w:type="character">
    <w:name w:val="wWW8Num30z1"/>
    <w:rPr>
      <w:b w:val="false"/>
      <w:bCs w:val="false"/>
    </w:rPr>
  </w:style>
  <w:style w:customStyle="true" w:styleId="wWW8Num30z2" w:type="character">
    <w:name w:val="wWW8Num30z2"/>
    <w:rPr>
      <w:b w:val="false"/>
      <w:bCs w:val="false"/>
    </w:rPr>
  </w:style>
  <w:style w:customStyle="true" w:styleId="wWW8Num30z3" w:type="character">
    <w:name w:val="wWW8Num30z3"/>
    <w:rPr>
      <w:b w:val="false"/>
      <w:bCs w:val="false"/>
    </w:rPr>
  </w:style>
  <w:style w:customStyle="true" w:styleId="wListLabel2" w:type="character">
    <w:name w:val="wListLabel2"/>
    <w:rPr>
      <w:b w:val="false"/>
      <w:bCs w:val="false"/>
    </w:rPr>
  </w:style>
  <w:style w:customStyle="true" w:styleId="wListLabel1" w:type="character">
    <w:name w:val="wListLabel1"/>
    <w:rPr>
      <w:b w:val="false"/>
      <w:bCs w:val="false"/>
    </w:rPr>
  </w:style>
  <w:style w:customStyle="true" w:styleId="wListLabel5" w:type="character">
    <w:name w:val="wListLabel5"/>
    <w:rPr>
      <w:b w:val="false"/>
      <w:bCs w:val="false"/>
    </w:rPr>
  </w:style>
  <w:style w:customStyle="true" w:styleId="wListLabel4" w:type="character">
    <w:name w:val="wListLabel4"/>
    <w:rPr>
      <w:b w:val="false"/>
      <w:bCs w:val="false"/>
    </w:rPr>
  </w:style>
  <w:style w:customStyle="true" w:styleId="wListLabel3" w:type="character">
    <w:name w:val="wListLabel3"/>
    <w:rPr>
      <w:b w:val="false"/>
      <w:bCs w:val="false"/>
    </w:rPr>
  </w:style>
  <w:style w:customStyle="true" w:styleId="wTekstbaloniaChar" w:type="character">
    <w:name w:val="wTekstbaloniaChar"/>
    <w:rPr>
      <w:b w:val="false"/>
      <w:bCs w:val="false"/>
    </w:rPr>
  </w:style>
  <w:style w:customStyle="true" w:styleId="NumberingSymbols" w:type="character">
    <w:name w:val="Numbering Symbols"/>
  </w:style>
  <w:style w:customStyle="true" w:styleId="WW8Num37z2" w:type="character">
    <w:name w:val="WW8Num37z2"/>
    <w:rPr>
      <w:rFonts w:cs="Wingdings" w:hAnsi="Wingdings" w:ascii="Wingdings"/>
    </w:rPr>
  </w:style>
  <w:style w:customStyle="true" w:styleId="WW8Num36z2" w:type="character">
    <w:name w:val="WW8Num36z2"/>
    <w:rPr>
      <w:rFonts w:cs="Wingdings" w:hAnsi="Wingdings" w:ascii="Wingdings"/>
    </w:rPr>
  </w:style>
  <w:style w:customStyle="true" w:styleId="WW8Num36z1" w:type="character">
    <w:name w:val="WW8Num36z1"/>
    <w:rPr>
      <w:rFonts w:cs="Courier New" w:hAnsi="Courier New" w:ascii="Courier New"/>
    </w:rPr>
  </w:style>
  <w:style w:customStyle="true" w:styleId="WW8Num35z4" w:type="character">
    <w:name w:val="WW8Num35z4"/>
    <w:rPr>
      <w:rFonts w:cs="Courier New" w:hAnsi="Courier New" w:ascii="Courier New"/>
    </w:rPr>
  </w:style>
  <w:style w:customStyle="true" w:styleId="WW8Num30z4" w:type="character">
    <w:name w:val="WW8Num30z4"/>
    <w:rPr>
      <w:rFonts w:cs="Courier New" w:hAnsi="Courier New" w:ascii="Courier New"/>
    </w:rPr>
  </w:style>
  <w:style w:customStyle="true" w:styleId="NaslovChar" w:type="character">
    <w:name w:val="Naslov Char"/>
    <w:basedOn w:val="Zadanifontodlomka"/>
    <w:rPr>
      <w:rFonts w:hAnsi="Cambria" w:ascii="Cambria"/>
      <w:spacing w:val="-10"/>
      <w:kern w:val="3"/>
      <w:sz w:val="56"/>
      <w:szCs w:val="56"/>
    </w:rPr>
  </w:style>
  <w:style w:customStyle="true" w:styleId="WWNum1" w:type="numbering">
    <w:name w:val="WWNum1"/>
    <w:basedOn w:val="Bezpopisa"/>
    <w:pPr>
      <w:numPr>
        <w:numId w:val="1"/>
      </w:numPr>
    </w:pPr>
  </w:style>
  <w:style w:customStyle="true" w:styleId="WWNum2" w:type="numbering">
    <w:name w:val="WWNum2"/>
    <w:basedOn w:val="Bezpopisa"/>
    <w:pPr>
      <w:numPr>
        <w:numId w:val="2"/>
      </w:numPr>
    </w:pPr>
  </w:style>
  <w:style w:customStyle="true" w:styleId="WWNum3" w:type="numbering">
    <w:name w:val="WWNum3"/>
    <w:basedOn w:val="Bezpopisa"/>
    <w:pPr>
      <w:numPr>
        <w:numId w:val="3"/>
      </w:numPr>
    </w:pPr>
  </w:style>
  <w:style w:customStyle="true" w:styleId="WWNum4" w:type="numbering">
    <w:name w:val="WWNum4"/>
    <w:basedOn w:val="Bezpopisa"/>
    <w:pPr>
      <w:numPr>
        <w:numId w:val="4"/>
      </w:numPr>
    </w:pPr>
  </w:style>
  <w:style w:customStyle="true" w:styleId="WWNum5" w:type="numbering">
    <w:name w:val="WWNum5"/>
    <w:basedOn w:val="Bezpopisa"/>
    <w:pPr>
      <w:numPr>
        <w:numId w:val="5"/>
      </w:numPr>
    </w:pPr>
  </w:style>
  <w:style w:customStyle="true" w:styleId="WWNum6" w:type="numbering">
    <w:name w:val="WWNum6"/>
    <w:basedOn w:val="Bezpopisa"/>
    <w:pPr>
      <w:numPr>
        <w:numId w:val="6"/>
      </w:numPr>
    </w:pPr>
  </w:style>
  <w:style w:customStyle="true" w:styleId="WWNum7" w:type="numbering">
    <w:name w:val="WWNum7"/>
    <w:basedOn w:val="Bezpopisa"/>
    <w:pPr>
      <w:numPr>
        <w:numId w:val="7"/>
      </w:numPr>
    </w:pPr>
  </w:style>
  <w:style w:customStyle="true" w:styleId="WWNum8" w:type="numbering">
    <w:name w:val="WWNum8"/>
    <w:basedOn w:val="Bezpopisa"/>
    <w:pPr>
      <w:numPr>
        <w:numId w:val="8"/>
      </w:numPr>
    </w:pPr>
  </w:style>
  <w:style w:customStyle="true" w:styleId="WWNum9" w:type="numbering">
    <w:name w:val="WWNum9"/>
    <w:basedOn w:val="Bezpopisa"/>
    <w:pPr>
      <w:numPr>
        <w:numId w:val="9"/>
      </w:numPr>
    </w:pPr>
  </w:style>
  <w:style w:customStyle="true" w:styleId="WWNum10" w:type="numbering">
    <w:name w:val="WWNum10"/>
    <w:basedOn w:val="Bezpopisa"/>
    <w:pPr>
      <w:numPr>
        <w:numId w:val="10"/>
      </w:numPr>
    </w:pPr>
  </w:style>
  <w:style w:customStyle="true" w:styleId="WWNum11" w:type="numbering">
    <w:name w:val="WWNum11"/>
    <w:basedOn w:val="Bezpopisa"/>
    <w:pPr>
      <w:numPr>
        <w:numId w:val="11"/>
      </w:numPr>
    </w:pPr>
  </w:style>
  <w:style w:customStyle="true" w:styleId="WWNum12" w:type="numbering">
    <w:name w:val="WWNum12"/>
    <w:basedOn w:val="Bezpopisa"/>
    <w:pPr>
      <w:numPr>
        <w:numId w:val="12"/>
      </w:numPr>
    </w:pPr>
  </w:style>
  <w:style w:customStyle="true" w:styleId="WWNum13" w:type="numbering">
    <w:name w:val="WWNum13"/>
    <w:basedOn w:val="Bezpopisa"/>
    <w:pPr>
      <w:numPr>
        <w:numId w:val="13"/>
      </w:numPr>
    </w:pPr>
  </w:style>
  <w:style w:customStyle="true" w:styleId="WWNum14" w:type="numbering">
    <w:name w:val="WWNum14"/>
    <w:basedOn w:val="Bezpopisa"/>
    <w:pPr>
      <w:numPr>
        <w:numId w:val="14"/>
      </w:numPr>
    </w:pPr>
  </w:style>
  <w:style w:customStyle="true" w:styleId="WWNum15" w:type="numbering">
    <w:name w:val="WWNum15"/>
    <w:basedOn w:val="Bezpopisa"/>
    <w:pPr>
      <w:numPr>
        <w:numId w:val="15"/>
      </w:numPr>
    </w:pPr>
  </w:style>
  <w:style w:customStyle="true" w:styleId="WWNum16" w:type="numbering">
    <w:name w:val="WWNum16"/>
    <w:basedOn w:val="Bezpopisa"/>
    <w:pPr>
      <w:numPr>
        <w:numId w:val="16"/>
      </w:numPr>
    </w:pPr>
  </w:style>
  <w:style w:customStyle="true" w:styleId="WWNum17" w:type="numbering">
    <w:name w:val="WWNum17"/>
    <w:basedOn w:val="Bezpopisa"/>
    <w:pPr>
      <w:numPr>
        <w:numId w:val="17"/>
      </w:numPr>
    </w:pPr>
  </w:style>
  <w:style w:customStyle="true" w:styleId="WWNum18" w:type="numbering">
    <w:name w:val="WWNum18"/>
    <w:basedOn w:val="Bezpopisa"/>
    <w:pPr>
      <w:numPr>
        <w:numId w:val="18"/>
      </w:numPr>
    </w:pPr>
  </w:style>
  <w:style w:customStyle="true" w:styleId="WWNum19" w:type="numbering">
    <w:name w:val="WWNum19"/>
    <w:basedOn w:val="Bezpopisa"/>
    <w:pPr>
      <w:numPr>
        <w:numId w:val="19"/>
      </w:numPr>
    </w:pPr>
  </w:style>
  <w:style w:customStyle="true" w:styleId="WWNum20" w:type="numbering">
    <w:name w:val="WWNum20"/>
    <w:basedOn w:val="Bezpopisa"/>
    <w:pPr>
      <w:numPr>
        <w:numId w:val="20"/>
      </w:numPr>
    </w:pPr>
  </w:style>
  <w:style w:customStyle="true" w:styleId="WWNum21" w:type="numbering">
    <w:name w:val="WWNum21"/>
    <w:basedOn w:val="Bezpopisa"/>
    <w:pPr>
      <w:numPr>
        <w:numId w:val="21"/>
      </w:numPr>
    </w:pPr>
  </w:style>
  <w:style w:customStyle="true" w:styleId="WWNum22" w:type="numbering">
    <w:name w:val="WWNum22"/>
    <w:basedOn w:val="Bezpopisa"/>
    <w:pPr>
      <w:numPr>
        <w:numId w:val="22"/>
      </w:numPr>
    </w:pPr>
  </w:style>
  <w:style w:customStyle="true" w:styleId="WWNum23" w:type="numbering">
    <w:name w:val="WWNum23"/>
    <w:basedOn w:val="Bezpopisa"/>
    <w:pPr>
      <w:numPr>
        <w:numId w:val="23"/>
      </w:numPr>
    </w:pPr>
  </w:style>
  <w:style w:customStyle="true" w:styleId="WWNum24" w:type="numbering">
    <w:name w:val="WWNum24"/>
    <w:basedOn w:val="Bezpopisa"/>
    <w:pPr>
      <w:numPr>
        <w:numId w:val="24"/>
      </w:numPr>
    </w:pPr>
  </w:style>
  <w:style w:customStyle="true" w:styleId="WWNum25" w:type="numbering">
    <w:name w:val="WWNum25"/>
    <w:basedOn w:val="Bezpopisa"/>
    <w:pPr>
      <w:numPr>
        <w:numId w:val="25"/>
      </w:numPr>
    </w:pPr>
  </w:style>
  <w:style w:customStyle="true" w:styleId="WWNum26" w:type="numbering">
    <w:name w:val="WWNum26"/>
    <w:basedOn w:val="Bezpopisa"/>
    <w:pPr>
      <w:numPr>
        <w:numId w:val="26"/>
      </w:numPr>
    </w:pPr>
  </w:style>
  <w:style w:customStyle="true" w:styleId="WWNum27" w:type="numbering">
    <w:name w:val="WWNum27"/>
    <w:basedOn w:val="Bezpopisa"/>
    <w:pPr>
      <w:numPr>
        <w:numId w:val="27"/>
      </w:numPr>
    </w:pPr>
  </w:style>
  <w:style w:customStyle="true" w:styleId="WWNum28" w:type="numbering">
    <w:name w:val="WWNum28"/>
    <w:basedOn w:val="Bezpopisa"/>
    <w:pPr>
      <w:numPr>
        <w:numId w:val="28"/>
      </w:numPr>
    </w:pPr>
  </w:style>
  <w:style w:customStyle="true" w:styleId="WWNum29" w:type="numbering">
    <w:name w:val="WWNum29"/>
    <w:basedOn w:val="Bezpopisa"/>
    <w:pPr>
      <w:numPr>
        <w:numId w:val="29"/>
      </w:numPr>
    </w:pPr>
  </w:style>
  <w:style w:customStyle="true" w:styleId="WWNum30" w:type="numbering">
    <w:name w:val="WWNum30"/>
    <w:basedOn w:val="Bezpopisa"/>
    <w:pPr>
      <w:numPr>
        <w:numId w:val="30"/>
      </w:numPr>
    </w:pPr>
  </w:style>
  <w:style w:customStyle="true" w:styleId="WWNum31" w:type="numbering">
    <w:name w:val="WWNum31"/>
    <w:basedOn w:val="Bezpopisa"/>
    <w:pPr>
      <w:numPr>
        <w:numId w:val="31"/>
      </w:numPr>
    </w:pPr>
  </w:style>
  <w:style w:customStyle="true" w:styleId="WWNum32" w:type="numbering">
    <w:name w:val="WWNum32"/>
    <w:basedOn w:val="Bezpopisa"/>
    <w:pPr>
      <w:numPr>
        <w:numId w:val="32"/>
      </w:numPr>
    </w:pPr>
  </w:style>
  <w:style w:customStyle="true" w:styleId="WWNum33" w:type="numbering">
    <w:name w:val="WWNum33"/>
    <w:basedOn w:val="Bezpopisa"/>
    <w:pPr>
      <w:numPr>
        <w:numId w:val="33"/>
      </w:numPr>
    </w:pPr>
  </w:style>
  <w:style w:customStyle="true" w:styleId="WWNum34" w:type="numbering">
    <w:name w:val="WWNum34"/>
    <w:basedOn w:val="Bezpopisa"/>
    <w:pPr>
      <w:numPr>
        <w:numId w:val="34"/>
      </w:numPr>
    </w:pPr>
  </w:style>
  <w:style w:customStyle="true" w:styleId="WWNum35" w:type="numbering">
    <w:name w:val="WWNum35"/>
    <w:basedOn w:val="Bezpopisa"/>
    <w:pPr>
      <w:numPr>
        <w:numId w:val="35"/>
      </w:numPr>
    </w:pPr>
  </w:style>
  <w:style w:customStyle="true" w:styleId="WWNum36" w:type="numbering">
    <w:name w:val="WWNum36"/>
    <w:basedOn w:val="Bezpopisa"/>
    <w:pPr>
      <w:numPr>
        <w:numId w:val="36"/>
      </w:numPr>
    </w:pPr>
  </w:style>
  <w:style w:customStyle="true" w:styleId="WWNum37" w:type="numbering">
    <w:name w:val="WWNum37"/>
    <w:basedOn w:val="Bezpopisa"/>
    <w:pPr>
      <w:numPr>
        <w:numId w:val="37"/>
      </w:numPr>
    </w:pPr>
  </w:style>
  <w:style w:customStyle="true" w:styleId="WWNum38" w:type="numbering">
    <w:name w:val="WWNum38"/>
    <w:basedOn w:val="Bezpopisa"/>
    <w:pPr>
      <w:numPr>
        <w:numId w:val="38"/>
      </w:numPr>
    </w:pPr>
  </w:style>
  <w:style w:customStyle="true" w:styleId="WWNum39" w:type="numbering">
    <w:name w:val="WWNum39"/>
    <w:basedOn w:val="Bezpopisa"/>
    <w:pPr>
      <w:numPr>
        <w:numId w:val="39"/>
      </w:numPr>
    </w:pPr>
  </w:style>
  <w:style w:customStyle="true" w:styleId="WWNum40" w:type="numbering">
    <w:name w:val="WWNum40"/>
    <w:basedOn w:val="Bezpopisa"/>
    <w:pPr>
      <w:numPr>
        <w:numId w:val="40"/>
      </w:numPr>
    </w:pPr>
  </w:style>
  <w:style w:customStyle="true" w:styleId="WWNum41" w:type="numbering">
    <w:name w:val="WWNum41"/>
    <w:basedOn w:val="Bezpopisa"/>
    <w:pPr>
      <w:numPr>
        <w:numId w:val="41"/>
      </w:numPr>
    </w:pPr>
  </w:style>
  <w:style w:customStyle="true" w:styleId="WWNum42" w:type="numbering">
    <w:name w:val="WWNum42"/>
    <w:basedOn w:val="Bezpopisa"/>
    <w:pPr>
      <w:numPr>
        <w:numId w:val="42"/>
      </w:numPr>
    </w:pPr>
  </w:style>
  <w:style w:customStyle="true" w:styleId="WWNum43" w:type="numbering">
    <w:name w:val="WWNum43"/>
    <w:basedOn w:val="Bezpopisa"/>
    <w:pPr>
      <w:numPr>
        <w:numId w:val="43"/>
      </w:numPr>
    </w:pPr>
  </w:style>
  <w:style w:customStyle="true" w:styleId="WWNum44" w:type="numbering">
    <w:name w:val="WWNum44"/>
    <w:basedOn w:val="Bezpopisa"/>
    <w:pPr>
      <w:numPr>
        <w:numId w:val="44"/>
      </w:numPr>
    </w:pPr>
  </w:style>
  <w:style w:customStyle="true" w:styleId="WWNum45" w:type="numbering">
    <w:name w:val="WWNum45"/>
    <w:basedOn w:val="Bezpopisa"/>
    <w:pPr>
      <w:numPr>
        <w:numId w:val="45"/>
      </w:numPr>
    </w:pPr>
  </w:style>
  <w:style w:customStyle="true" w:styleId="WWNum46" w:type="numbering">
    <w:name w:val="WWNum46"/>
    <w:basedOn w:val="Bezpopisa"/>
    <w:pPr>
      <w:numPr>
        <w:numId w:val="46"/>
      </w:numPr>
    </w:pPr>
  </w:style>
  <w:style w:customStyle="true" w:styleId="WWNum47" w:type="numbering">
    <w:name w:val="WWNum47"/>
    <w:basedOn w:val="Bezpopisa"/>
    <w:pPr>
      <w:numPr>
        <w:numId w:val="47"/>
      </w:numPr>
    </w:pPr>
  </w:style>
  <w:style w:customStyle="true" w:styleId="WWNum48" w:type="numbering">
    <w:name w:val="WWNum48"/>
    <w:basedOn w:val="Bezpopisa"/>
    <w:pPr>
      <w:numPr>
        <w:numId w:val="48"/>
      </w:numPr>
    </w:pPr>
  </w:style>
  <w:style w:customStyle="true" w:styleId="WWNum49" w:type="numbering">
    <w:name w:val="WWNum49"/>
    <w:basedOn w:val="Bezpopisa"/>
    <w:pPr>
      <w:numPr>
        <w:numId w:val="49"/>
      </w:numPr>
    </w:pPr>
  </w:style>
  <w:style w:customStyle="true" w:styleId="WWNum50" w:type="numbering">
    <w:name w:val="WWNum50"/>
    <w:basedOn w:val="Bezpopisa"/>
    <w:pPr>
      <w:numPr>
        <w:numId w:val="50"/>
      </w:numPr>
    </w:pPr>
  </w:style>
  <w:style w:customStyle="true" w:styleId="WWNum51" w:type="numbering">
    <w:name w:val="WWNum51"/>
    <w:basedOn w:val="Bezpopisa"/>
    <w:pPr>
      <w:numPr>
        <w:numId w:val="51"/>
      </w:numPr>
    </w:pPr>
  </w:style>
  <w:style w:customStyle="true" w:styleId="WWNum52" w:type="numbering">
    <w:name w:val="WWNum52"/>
    <w:basedOn w:val="Bezpopisa"/>
    <w:pPr>
      <w:numPr>
        <w:numId w:val="52"/>
      </w:numPr>
    </w:pPr>
  </w:style>
  <w:style w:customStyle="true" w:styleId="WWNum53" w:type="numbering">
    <w:name w:val="WWNum53"/>
    <w:basedOn w:val="Bezpopisa"/>
    <w:pPr>
      <w:numPr>
        <w:numId w:val="53"/>
      </w:numPr>
    </w:pPr>
  </w:style>
  <w:style w:customStyle="true" w:styleId="WWNum54" w:type="numbering">
    <w:name w:val="WWNum54"/>
    <w:basedOn w:val="Bezpopisa"/>
    <w:pPr>
      <w:numPr>
        <w:numId w:val="54"/>
      </w:numPr>
    </w:pPr>
  </w:style>
  <w:style w:customStyle="true" w:styleId="WWNum55" w:type="numbering">
    <w:name w:val="WWNum55"/>
    <w:basedOn w:val="Bezpopisa"/>
    <w:pPr>
      <w:numPr>
        <w:numId w:val="55"/>
      </w:numPr>
    </w:pPr>
  </w:style>
  <w:style w:customStyle="true" w:styleId="WWNum56" w:type="numbering">
    <w:name w:val="WWNum56"/>
    <w:basedOn w:val="Bezpopisa"/>
    <w:pPr>
      <w:numPr>
        <w:numId w:val="56"/>
      </w:numPr>
    </w:pPr>
  </w:style>
  <w:style w:customStyle="true" w:styleId="WWNum57" w:type="numbering">
    <w:name w:val="WWNum57"/>
    <w:basedOn w:val="Bezpopisa"/>
    <w:pPr>
      <w:numPr>
        <w:numId w:val="57"/>
      </w:numPr>
    </w:pPr>
  </w:style>
  <w:style w:customStyle="true" w:styleId="WWNum58" w:type="numbering">
    <w:name w:val="WWNum58"/>
    <w:basedOn w:val="Bezpopisa"/>
    <w:pPr>
      <w:numPr>
        <w:numId w:val="58"/>
      </w:numPr>
    </w:pPr>
  </w:style>
  <w:style w:customStyle="true" w:styleId="WWNum59" w:type="numbering">
    <w:name w:val="WWNum59"/>
    <w:basedOn w:val="Bezpopisa"/>
    <w:pPr>
      <w:numPr>
        <w:numId w:val="59"/>
      </w:numPr>
    </w:pPr>
  </w:style>
  <w:style w:customStyle="true" w:styleId="WWNum60" w:type="numbering">
    <w:name w:val="WWNum60"/>
    <w:basedOn w:val="Bezpopisa"/>
    <w:pPr>
      <w:numPr>
        <w:numId w:val="60"/>
      </w:numPr>
    </w:pPr>
  </w:style>
  <w:style w:customStyle="true" w:styleId="WWNum61" w:type="numbering">
    <w:name w:val="WWNum61"/>
    <w:basedOn w:val="Bezpopisa"/>
    <w:pPr>
      <w:numPr>
        <w:numId w:val="61"/>
      </w:numPr>
    </w:pPr>
  </w:style>
  <w:style w:customStyle="true" w:styleId="WWNum62" w:type="numbering">
    <w:name w:val="WWNum62"/>
    <w:basedOn w:val="Bezpopisa"/>
    <w:pPr>
      <w:numPr>
        <w:numId w:val="62"/>
      </w:numPr>
    </w:pPr>
  </w:style>
  <w:style w:customStyle="true" w:styleId="WWNum63" w:type="numbering">
    <w:name w:val="WWNum63"/>
    <w:basedOn w:val="Bezpopisa"/>
    <w:pPr>
      <w:numPr>
        <w:numId w:val="63"/>
      </w:numPr>
    </w:pPr>
  </w:style>
  <w:style w:customStyle="true" w:styleId="WWNum64" w:type="numbering">
    <w:name w:val="WWNum64"/>
    <w:basedOn w:val="Bezpopisa"/>
    <w:pPr>
      <w:numPr>
        <w:numId w:val="64"/>
      </w:numPr>
    </w:pPr>
  </w:style>
  <w:style w:customStyle="true" w:styleId="WWNum65" w:type="numbering">
    <w:name w:val="WWNum65"/>
    <w:basedOn w:val="Bezpopisa"/>
    <w:pPr>
      <w:numPr>
        <w:numId w:val="65"/>
      </w:numPr>
    </w:pPr>
  </w:style>
  <w:style w:customStyle="true" w:styleId="WWNum66" w:type="numbering">
    <w:name w:val="WWNum66"/>
    <w:basedOn w:val="Bezpopisa"/>
    <w:pPr>
      <w:numPr>
        <w:numId w:val="66"/>
      </w:numPr>
    </w:pPr>
  </w:style>
  <w:style w:customStyle="true" w:styleId="WWNum67" w:type="numbering">
    <w:name w:val="WWNum67"/>
    <w:basedOn w:val="Bezpopisa"/>
    <w:pPr>
      <w:numPr>
        <w:numId w:val="67"/>
      </w:numPr>
    </w:pPr>
  </w:style>
  <w:style w:customStyle="true" w:styleId="WWNum68" w:type="numbering">
    <w:name w:val="WWNum68"/>
    <w:basedOn w:val="Bezpopisa"/>
    <w:pPr>
      <w:numPr>
        <w:numId w:val="68"/>
      </w:numPr>
    </w:pPr>
  </w:style>
  <w:style w:customStyle="true" w:styleId="WWNum69" w:type="numbering">
    <w:name w:val="WWNum69"/>
    <w:basedOn w:val="Bezpopisa"/>
    <w:pPr>
      <w:numPr>
        <w:numId w:val="69"/>
      </w:numPr>
    </w:pPr>
  </w:style>
  <w:style w:customStyle="true" w:styleId="WWNum70" w:type="numbering">
    <w:name w:val="WWNum70"/>
    <w:basedOn w:val="Bezpopisa"/>
    <w:pPr>
      <w:numPr>
        <w:numId w:val="70"/>
      </w:numPr>
    </w:pPr>
  </w:style>
  <w:style w:customStyle="true" w:styleId="WWNum71" w:type="numbering">
    <w:name w:val="WWNum71"/>
    <w:basedOn w:val="Bezpopisa"/>
    <w:pPr>
      <w:numPr>
        <w:numId w:val="71"/>
      </w:numPr>
    </w:pPr>
  </w:style>
  <w:style w:customStyle="true" w:styleId="WWNum72" w:type="numbering">
    <w:name w:val="WWNum72"/>
    <w:basedOn w:val="Bezpopisa"/>
    <w:pPr>
      <w:numPr>
        <w:numId w:val="72"/>
      </w:numPr>
    </w:pPr>
  </w:style>
  <w:style w:customStyle="true" w:styleId="WWNum73" w:type="numbering">
    <w:name w:val="WWNum73"/>
    <w:basedOn w:val="Bezpopisa"/>
    <w:pPr>
      <w:numPr>
        <w:numId w:val="73"/>
      </w:numPr>
    </w:pPr>
  </w:style>
  <w:style w:customStyle="true" w:styleId="WWNum74" w:type="numbering">
    <w:name w:val="WWNum74"/>
    <w:basedOn w:val="Bezpopisa"/>
    <w:pPr>
      <w:numPr>
        <w:numId w:val="74"/>
      </w:numPr>
    </w:pPr>
  </w:style>
  <w:style w:customStyle="true" w:styleId="WWNum75" w:type="numbering">
    <w:name w:val="WWNum75"/>
    <w:basedOn w:val="Bezpopisa"/>
    <w:pPr>
      <w:numPr>
        <w:numId w:val="75"/>
      </w:numPr>
    </w:pPr>
  </w:style>
  <w:style w:customStyle="true" w:styleId="WWNum76" w:type="numbering">
    <w:name w:val="WWNum76"/>
    <w:basedOn w:val="Bezpopisa"/>
    <w:pPr>
      <w:numPr>
        <w:numId w:val="76"/>
      </w:numPr>
    </w:pPr>
  </w:style>
  <w:style w:customStyle="true" w:styleId="WWNum77" w:type="numbering">
    <w:name w:val="WWNum77"/>
    <w:basedOn w:val="Bezpopisa"/>
    <w:pPr>
      <w:numPr>
        <w:numId w:val="77"/>
      </w:numPr>
    </w:pPr>
  </w:style>
  <w:style w:customStyle="true" w:styleId="WWNum78" w:type="numbering">
    <w:name w:val="WWNum78"/>
    <w:basedOn w:val="Bezpopisa"/>
    <w:pPr>
      <w:numPr>
        <w:numId w:val="78"/>
      </w:numPr>
    </w:pPr>
  </w:style>
  <w:style w:customStyle="true" w:styleId="WWNum79" w:type="numbering">
    <w:name w:val="WWNum79"/>
    <w:basedOn w:val="Bezpopisa"/>
    <w:pPr>
      <w:numPr>
        <w:numId w:val="79"/>
      </w:numPr>
    </w:pPr>
  </w:style>
  <w:style w:customStyle="true" w:styleId="WWNum80" w:type="numbering">
    <w:name w:val="WWNum80"/>
    <w:basedOn w:val="Bezpopisa"/>
    <w:pPr>
      <w:numPr>
        <w:numId w:val="80"/>
      </w:numPr>
    </w:pPr>
  </w:style>
  <w:style w:customStyle="true" w:styleId="WWNum81" w:type="numbering">
    <w:name w:val="WWNum81"/>
    <w:basedOn w:val="Bezpopisa"/>
    <w:pPr>
      <w:numPr>
        <w:numId w:val="81"/>
      </w:numPr>
    </w:pPr>
  </w:style>
  <w:style w:customStyle="true" w:styleId="WWNum82" w:type="numbering">
    <w:name w:val="WWNum82"/>
    <w:basedOn w:val="Bezpopisa"/>
    <w:pPr>
      <w:numPr>
        <w:numId w:val="82"/>
      </w:numPr>
    </w:pPr>
  </w:style>
  <w:style w:customStyle="true" w:styleId="WWNum83" w:type="numbering">
    <w:name w:val="WWNum83"/>
    <w:basedOn w:val="Bezpopisa"/>
    <w:pPr>
      <w:numPr>
        <w:numId w:val="83"/>
      </w:numPr>
    </w:pPr>
  </w:style>
  <w:style w:customStyle="true" w:styleId="WWNum84" w:type="numbering">
    <w:name w:val="WWNum84"/>
    <w:basedOn w:val="Bezpopisa"/>
    <w:pPr>
      <w:numPr>
        <w:numId w:val="84"/>
      </w:numPr>
    </w:pPr>
  </w:style>
  <w:style w:customStyle="true" w:styleId="WWNum85" w:type="numbering">
    <w:name w:val="WWNum85"/>
    <w:basedOn w:val="Bezpopisa"/>
    <w:pPr>
      <w:numPr>
        <w:numId w:val="85"/>
      </w:numPr>
    </w:pPr>
  </w:style>
  <w:style w:customStyle="true" w:styleId="WWNum86" w:type="numbering">
    <w:name w:val="WWNum86"/>
    <w:basedOn w:val="Bezpopisa"/>
    <w:pPr>
      <w:numPr>
        <w:numId w:val="86"/>
      </w:numPr>
    </w:pPr>
  </w:style>
  <w:style w:customStyle="true" w:styleId="WWNum87" w:type="numbering">
    <w:name w:val="WWNum87"/>
    <w:basedOn w:val="Bezpopisa"/>
    <w:pPr>
      <w:numPr>
        <w:numId w:val="87"/>
      </w:numPr>
    </w:pPr>
  </w:style>
  <w:style w:customStyle="true" w:styleId="WWNum88" w:type="numbering">
    <w:name w:val="WWNum88"/>
    <w:basedOn w:val="Bezpopisa"/>
    <w:pPr>
      <w:numPr>
        <w:numId w:val="88"/>
      </w:numPr>
    </w:pPr>
  </w:style>
  <w:style w:customStyle="true" w:styleId="WWNum89" w:type="numbering">
    <w:name w:val="WWNum89"/>
    <w:basedOn w:val="Bezpopisa"/>
    <w:pPr>
      <w:numPr>
        <w:numId w:val="89"/>
      </w:numPr>
    </w:pPr>
  </w:style>
  <w:style w:customStyle="true" w:styleId="WWNum90" w:type="numbering">
    <w:name w:val="WWNum90"/>
    <w:basedOn w:val="Bezpopisa"/>
    <w:pPr>
      <w:numPr>
        <w:numId w:val="90"/>
      </w:numPr>
    </w:pPr>
  </w:style>
  <w:style w:customStyle="true" w:styleId="WWNum91" w:type="numbering">
    <w:name w:val="WWNum91"/>
    <w:basedOn w:val="Bezpopisa"/>
    <w:pPr>
      <w:numPr>
        <w:numId w:val="91"/>
      </w:numPr>
    </w:pPr>
  </w:style>
  <w:style w:customStyle="true" w:styleId="WWNum92" w:type="numbering">
    <w:name w:val="WWNum92"/>
    <w:basedOn w:val="Bezpopisa"/>
    <w:pPr>
      <w:numPr>
        <w:numId w:val="92"/>
      </w:numPr>
    </w:pPr>
  </w:style>
  <w:style w:customStyle="true" w:styleId="WWNum93" w:type="numbering">
    <w:name w:val="WWNum93"/>
    <w:basedOn w:val="Bezpopisa"/>
    <w:pPr>
      <w:numPr>
        <w:numId w:val="93"/>
      </w:numPr>
    </w:pPr>
  </w:style>
  <w:style w:customStyle="true" w:styleId="WWNum94" w:type="numbering">
    <w:name w:val="WWNum94"/>
    <w:basedOn w:val="Bezpopisa"/>
    <w:pPr>
      <w:numPr>
        <w:numId w:val="94"/>
      </w:numPr>
    </w:pPr>
  </w:style>
  <w:style w:customStyle="true" w:styleId="WWNum95" w:type="numbering">
    <w:name w:val="WWNum95"/>
    <w:basedOn w:val="Bezpopisa"/>
    <w:pPr>
      <w:numPr>
        <w:numId w:val="95"/>
      </w:numPr>
    </w:pPr>
  </w:style>
  <w:style w:customStyle="true" w:styleId="WWNum96" w:type="numbering">
    <w:name w:val="WWNum96"/>
    <w:basedOn w:val="Bezpopisa"/>
    <w:pPr>
      <w:numPr>
        <w:numId w:val="96"/>
      </w:numPr>
    </w:pPr>
  </w:style>
  <w:style w:customStyle="true" w:styleId="WWNum97" w:type="numbering">
    <w:name w:val="WWNum97"/>
    <w:basedOn w:val="Bezpopisa"/>
    <w:pPr>
      <w:numPr>
        <w:numId w:val="97"/>
      </w:numPr>
    </w:pPr>
  </w:style>
  <w:style w:customStyle="true" w:styleId="WWNum98" w:type="numbering">
    <w:name w:val="WWNum98"/>
    <w:basedOn w:val="Bezpopisa"/>
    <w:pPr>
      <w:numPr>
        <w:numId w:val="98"/>
      </w:numPr>
    </w:pPr>
  </w:style>
  <w:style w:customStyle="true" w:styleId="WWNum99" w:type="numbering">
    <w:name w:val="WWNum99"/>
    <w:basedOn w:val="Bezpopisa"/>
    <w:pPr>
      <w:numPr>
        <w:numId w:val="99"/>
      </w:numPr>
    </w:pPr>
  </w:style>
  <w:style w:customStyle="true" w:styleId="WWNum100" w:type="numbering">
    <w:name w:val="WWNum100"/>
    <w:basedOn w:val="Bezpopisa"/>
    <w:pPr>
      <w:numPr>
        <w:numId w:val="100"/>
      </w:numPr>
    </w:pPr>
  </w:style>
  <w:style w:customStyle="true" w:styleId="WWNum101" w:type="numbering">
    <w:name w:val="WWNum101"/>
    <w:basedOn w:val="Bezpopisa"/>
    <w:pPr>
      <w:numPr>
        <w:numId w:val="101"/>
      </w:numPr>
    </w:pPr>
  </w:style>
  <w:style w:customStyle="true" w:styleId="WWNum102" w:type="numbering">
    <w:name w:val="WWNum102"/>
    <w:basedOn w:val="Bezpopisa"/>
    <w:pPr>
      <w:numPr>
        <w:numId w:val="102"/>
      </w:numPr>
    </w:pPr>
  </w:style>
  <w:style w:customStyle="true" w:styleId="WWNum103" w:type="numbering">
    <w:name w:val="WWNum103"/>
    <w:basedOn w:val="Bezpopisa"/>
    <w:pPr>
      <w:numPr>
        <w:numId w:val="103"/>
      </w:numPr>
    </w:pPr>
  </w:style>
  <w:style w:customStyle="true" w:styleId="WWNum104" w:type="numbering">
    <w:name w:val="WWNum104"/>
    <w:basedOn w:val="Bezpopisa"/>
    <w:pPr>
      <w:numPr>
        <w:numId w:val="104"/>
      </w:numPr>
    </w:pPr>
  </w:style>
  <w:style w:customStyle="true" w:styleId="WWNum105" w:type="numbering">
    <w:name w:val="WWNum105"/>
    <w:basedOn w:val="Bezpopisa"/>
    <w:pPr>
      <w:numPr>
        <w:numId w:val="105"/>
      </w:numPr>
    </w:pPr>
  </w:style>
  <w:style w:customStyle="true" w:styleId="WWNum106" w:type="numbering">
    <w:name w:val="WWNum106"/>
    <w:basedOn w:val="Bezpopisa"/>
    <w:pPr>
      <w:numPr>
        <w:numId w:val="106"/>
      </w:numPr>
    </w:pPr>
  </w:style>
  <w:style w:customStyle="true" w:styleId="WWNum107" w:type="numbering">
    <w:name w:val="WWNum107"/>
    <w:basedOn w:val="Bezpopisa"/>
    <w:pPr>
      <w:numPr>
        <w:numId w:val="107"/>
      </w:numPr>
    </w:pPr>
  </w:style>
  <w:style w:customStyle="true" w:styleId="WWNum108" w:type="numbering">
    <w:name w:val="WWNum108"/>
    <w:basedOn w:val="Bezpopisa"/>
    <w:pPr>
      <w:numPr>
        <w:numId w:val="108"/>
      </w:numPr>
    </w:pPr>
  </w:style>
  <w:style w:customStyle="true" w:styleId="WWNum109" w:type="numbering">
    <w:name w:val="WWNum109"/>
    <w:basedOn w:val="Bezpopisa"/>
    <w:pPr>
      <w:numPr>
        <w:numId w:val="109"/>
      </w:numPr>
    </w:pPr>
  </w:style>
  <w:style w:customStyle="true" w:styleId="WWNum110" w:type="numbering">
    <w:name w:val="WWNum110"/>
    <w:basedOn w:val="Bezpopisa"/>
    <w:pPr>
      <w:numPr>
        <w:numId w:val="110"/>
      </w:numPr>
    </w:pPr>
  </w:style>
  <w:style w:customStyle="true" w:styleId="WWNum111" w:type="numbering">
    <w:name w:val="WWNum111"/>
    <w:basedOn w:val="Bezpopisa"/>
    <w:pPr>
      <w:numPr>
        <w:numId w:val="111"/>
      </w:numPr>
    </w:pPr>
  </w:style>
  <w:style w:customStyle="true" w:styleId="WWNum112" w:type="numbering">
    <w:name w:val="WWNum112"/>
    <w:basedOn w:val="Bezpopisa"/>
    <w:pPr>
      <w:numPr>
        <w:numId w:val="112"/>
      </w:numPr>
    </w:pPr>
  </w:style>
  <w:style w:customStyle="true" w:styleId="WWNum113" w:type="numbering">
    <w:name w:val="WWNum113"/>
    <w:basedOn w:val="Bezpopisa"/>
    <w:pPr>
      <w:numPr>
        <w:numId w:val="113"/>
      </w:numPr>
    </w:pPr>
  </w:style>
  <w:style w:customStyle="true" w:styleId="WWNum114" w:type="numbering">
    <w:name w:val="WWNum114"/>
    <w:basedOn w:val="Bezpopisa"/>
    <w:pPr>
      <w:numPr>
        <w:numId w:val="114"/>
      </w:numPr>
    </w:pPr>
  </w:style>
  <w:style w:customStyle="true" w:styleId="WWNum115" w:type="numbering">
    <w:name w:val="WWNum115"/>
    <w:basedOn w:val="Bezpopisa"/>
    <w:pPr>
      <w:numPr>
        <w:numId w:val="115"/>
      </w:numPr>
    </w:pPr>
  </w:style>
  <w:style w:customStyle="true" w:styleId="WWNum116" w:type="numbering">
    <w:name w:val="WWNum116"/>
    <w:basedOn w:val="Bezpopisa"/>
    <w:pPr>
      <w:numPr>
        <w:numId w:val="116"/>
      </w:numPr>
    </w:pPr>
  </w:style>
  <w:style w:customStyle="true" w:styleId="WWNum117" w:type="numbering">
    <w:name w:val="WWNum117"/>
    <w:basedOn w:val="Bezpopisa"/>
    <w:pPr>
      <w:numPr>
        <w:numId w:val="117"/>
      </w:numPr>
    </w:pPr>
  </w:style>
  <w:style w:customStyle="true" w:styleId="WWNum118" w:type="numbering">
    <w:name w:val="WWNum118"/>
    <w:basedOn w:val="Bezpopisa"/>
    <w:pPr>
      <w:numPr>
        <w:numId w:val="118"/>
      </w:numPr>
    </w:pPr>
  </w:style>
  <w:style w:customStyle="true" w:styleId="WWNum119" w:type="numbering">
    <w:name w:val="WWNum119"/>
    <w:basedOn w:val="Bezpopisa"/>
    <w:pPr>
      <w:numPr>
        <w:numId w:val="119"/>
      </w:numPr>
    </w:pPr>
  </w:style>
  <w:style w:customStyle="true" w:styleId="WWNum120" w:type="numbering">
    <w:name w:val="WWNum120"/>
    <w:basedOn w:val="Bezpopisa"/>
    <w:pPr>
      <w:numPr>
        <w:numId w:val="120"/>
      </w:numPr>
    </w:pPr>
  </w:style>
  <w:style w:customStyle="true" w:styleId="WWNum121" w:type="numbering">
    <w:name w:val="WWNum121"/>
    <w:basedOn w:val="Bezpopisa"/>
    <w:pPr>
      <w:numPr>
        <w:numId w:val="121"/>
      </w:numPr>
    </w:pPr>
  </w:style>
  <w:style w:customStyle="true" w:styleId="WWNum122" w:type="numbering">
    <w:name w:val="WWNum122"/>
    <w:basedOn w:val="Bezpopisa"/>
    <w:pPr>
      <w:numPr>
        <w:numId w:val="122"/>
      </w:numPr>
    </w:pPr>
  </w:style>
  <w:style w:customStyle="true" w:styleId="WWNum123" w:type="numbering">
    <w:name w:val="WWNum123"/>
    <w:basedOn w:val="Bezpopisa"/>
    <w:pPr>
      <w:numPr>
        <w:numId w:val="123"/>
      </w:numPr>
    </w:pPr>
  </w:style>
  <w:style w:customStyle="true" w:styleId="WWNum124" w:type="numbering">
    <w:name w:val="WWNum124"/>
    <w:basedOn w:val="Bezpopisa"/>
    <w:pPr>
      <w:numPr>
        <w:numId w:val="124"/>
      </w:numPr>
    </w:pPr>
  </w:style>
  <w:style w:customStyle="true" w:styleId="WWNum125" w:type="numbering">
    <w:name w:val="WWNum125"/>
    <w:basedOn w:val="Bezpopisa"/>
    <w:pPr>
      <w:numPr>
        <w:numId w:val="125"/>
      </w:numPr>
    </w:pPr>
  </w:style>
  <w:style w:customStyle="true" w:styleId="WWNum126" w:type="numbering">
    <w:name w:val="WWNum126"/>
    <w:basedOn w:val="Bezpopisa"/>
    <w:pPr>
      <w:numPr>
        <w:numId w:val="126"/>
      </w:numPr>
    </w:pPr>
  </w:style>
  <w:style w:customStyle="true" w:styleId="WWNum127" w:type="numbering">
    <w:name w:val="WWNum127"/>
    <w:basedOn w:val="Bezpopisa"/>
    <w:pPr>
      <w:numPr>
        <w:numId w:val="127"/>
      </w:numPr>
    </w:pPr>
  </w:style>
  <w:style w:customStyle="true" w:styleId="WWNum128" w:type="numbering">
    <w:name w:val="WWNum128"/>
    <w:basedOn w:val="Bezpopisa"/>
    <w:pPr>
      <w:numPr>
        <w:numId w:val="128"/>
      </w:numPr>
    </w:pPr>
  </w:style>
  <w:style w:customStyle="true" w:styleId="WWNum129" w:type="numbering">
    <w:name w:val="WWNum129"/>
    <w:basedOn w:val="Bezpopisa"/>
    <w:pPr>
      <w:numPr>
        <w:numId w:val="129"/>
      </w:numPr>
    </w:pPr>
  </w:style>
  <w:style w:customStyle="true" w:styleId="WWNum130" w:type="numbering">
    <w:name w:val="WWNum130"/>
    <w:basedOn w:val="Bezpopisa"/>
    <w:pPr>
      <w:numPr>
        <w:numId w:val="130"/>
      </w:numPr>
    </w:pPr>
  </w:style>
  <w:style w:customStyle="true" w:styleId="WWNum131" w:type="numbering">
    <w:name w:val="WWNum131"/>
    <w:basedOn w:val="Bezpopisa"/>
    <w:pPr>
      <w:numPr>
        <w:numId w:val="131"/>
      </w:numPr>
    </w:pPr>
  </w:style>
  <w:style w:customStyle="true" w:styleId="WWNum132" w:type="numbering">
    <w:name w:val="WWNum132"/>
    <w:basedOn w:val="Bezpopisa"/>
    <w:pPr>
      <w:numPr>
        <w:numId w:val="132"/>
      </w:numPr>
    </w:pPr>
  </w:style>
  <w:style w:customStyle="true" w:styleId="WWNum133" w:type="numbering">
    <w:name w:val="WWNum133"/>
    <w:basedOn w:val="Bezpopisa"/>
    <w:pPr>
      <w:numPr>
        <w:numId w:val="133"/>
      </w:numPr>
    </w:pPr>
  </w:style>
  <w:style w:customStyle="true" w:styleId="WWNum134" w:type="numbering">
    <w:name w:val="WWNum134"/>
    <w:basedOn w:val="Bezpopisa"/>
    <w:pPr>
      <w:numPr>
        <w:numId w:val="134"/>
      </w:numPr>
    </w:pPr>
  </w:style>
  <w:style w:customStyle="true" w:styleId="WWNum135" w:type="numbering">
    <w:name w:val="WWNum135"/>
    <w:basedOn w:val="Bezpopisa"/>
    <w:pPr>
      <w:numPr>
        <w:numId w:val="135"/>
      </w:numPr>
    </w:pPr>
  </w:style>
  <w:style w:customStyle="true" w:styleId="WWNum136" w:type="numbering">
    <w:name w:val="WWNum136"/>
    <w:basedOn w:val="Bezpopisa"/>
    <w:pPr>
      <w:numPr>
        <w:numId w:val="136"/>
      </w:numPr>
    </w:pPr>
  </w:style>
  <w:style w:customStyle="true" w:styleId="WWNum137" w:type="numbering">
    <w:name w:val="WWNum137"/>
    <w:basedOn w:val="Bezpopisa"/>
    <w:pPr>
      <w:numPr>
        <w:numId w:val="137"/>
      </w:numPr>
    </w:pPr>
  </w:style>
  <w:style w:customStyle="true" w:styleId="WWNum138" w:type="numbering">
    <w:name w:val="WWNum138"/>
    <w:basedOn w:val="Bezpopisa"/>
    <w:pPr>
      <w:numPr>
        <w:numId w:val="138"/>
      </w:numPr>
    </w:pPr>
  </w:style>
  <w:style w:customStyle="true" w:styleId="WWNum139" w:type="numbering">
    <w:name w:val="WWNum139"/>
    <w:basedOn w:val="Bezpopisa"/>
    <w:pPr>
      <w:numPr>
        <w:numId w:val="139"/>
      </w:numPr>
    </w:pPr>
  </w:style>
  <w:style w:customStyle="true" w:styleId="WWNum140" w:type="numbering">
    <w:name w:val="WWNum140"/>
    <w:basedOn w:val="Bezpopisa"/>
    <w:pPr>
      <w:numPr>
        <w:numId w:val="140"/>
      </w:numPr>
    </w:pPr>
  </w:style>
  <w:style w:customStyle="true" w:styleId="WWNum141" w:type="numbering">
    <w:name w:val="WWNum141"/>
    <w:basedOn w:val="Bezpopisa"/>
    <w:pPr>
      <w:numPr>
        <w:numId w:val="141"/>
      </w:numPr>
    </w:pPr>
  </w:style>
  <w:style w:customStyle="true" w:styleId="WWNum142" w:type="numbering">
    <w:name w:val="WWNum142"/>
    <w:basedOn w:val="Bezpopisa"/>
    <w:pPr>
      <w:numPr>
        <w:numId w:val="142"/>
      </w:numPr>
    </w:pPr>
  </w:style>
  <w:style w:customStyle="true" w:styleId="WWNum143" w:type="numbering">
    <w:name w:val="WWNum143"/>
    <w:basedOn w:val="Bezpopisa"/>
    <w:pPr>
      <w:numPr>
        <w:numId w:val="143"/>
      </w:numPr>
    </w:pPr>
  </w:style>
  <w:style w:customStyle="true" w:styleId="WWNum144" w:type="numbering">
    <w:name w:val="WWNum144"/>
    <w:basedOn w:val="Bezpopisa"/>
    <w:pPr>
      <w:numPr>
        <w:numId w:val="144"/>
      </w:numPr>
    </w:pPr>
  </w:style>
  <w:style w:customStyle="true" w:styleId="WWNum145" w:type="numbering">
    <w:name w:val="WWNum145"/>
    <w:basedOn w:val="Bezpopisa"/>
    <w:pPr>
      <w:numPr>
        <w:numId w:val="145"/>
      </w:numPr>
    </w:pPr>
  </w:style>
  <w:style w:customStyle="true" w:styleId="WWNum146" w:type="numbering">
    <w:name w:val="WWNum146"/>
    <w:basedOn w:val="Bezpopisa"/>
    <w:pPr>
      <w:numPr>
        <w:numId w:val="146"/>
      </w:numPr>
    </w:pPr>
  </w:style>
  <w:style w:customStyle="true" w:styleId="WWNum147" w:type="numbering">
    <w:name w:val="WWNum147"/>
    <w:basedOn w:val="Bezpopisa"/>
    <w:pPr>
      <w:numPr>
        <w:numId w:val="147"/>
      </w:numPr>
    </w:pPr>
  </w:style>
  <w:style w:customStyle="true" w:styleId="WWNum148" w:type="numbering">
    <w:name w:val="WWNum148"/>
    <w:basedOn w:val="Bezpopisa"/>
    <w:pPr>
      <w:numPr>
        <w:numId w:val="148"/>
      </w:numPr>
    </w:pPr>
  </w:style>
  <w:style w:customStyle="true" w:styleId="WWNum149" w:type="numbering">
    <w:name w:val="WWNum149"/>
    <w:basedOn w:val="Bezpopisa"/>
    <w:pPr>
      <w:numPr>
        <w:numId w:val="149"/>
      </w:numPr>
    </w:pPr>
  </w:style>
  <w:style w:customStyle="true" w:styleId="WWNum150" w:type="numbering">
    <w:name w:val="WWNum150"/>
    <w:basedOn w:val="Bezpopisa"/>
    <w:pPr>
      <w:numPr>
        <w:numId w:val="150"/>
      </w:numPr>
    </w:pPr>
  </w:style>
  <w:style w:customStyle="true" w:styleId="WWNum151" w:type="numbering">
    <w:name w:val="WWNum151"/>
    <w:basedOn w:val="Bezpopisa"/>
    <w:pPr>
      <w:numPr>
        <w:numId w:val="151"/>
      </w:numPr>
    </w:pPr>
  </w:style>
  <w:style w:customStyle="true" w:styleId="WWNum152" w:type="numbering">
    <w:name w:val="WWNum152"/>
    <w:basedOn w:val="Bezpopisa"/>
    <w:pPr>
      <w:numPr>
        <w:numId w:val="152"/>
      </w:numPr>
    </w:pPr>
  </w:style>
  <w:style w:customStyle="true" w:styleId="WWNum153" w:type="numbering">
    <w:name w:val="WWNum153"/>
    <w:basedOn w:val="Bezpopisa"/>
    <w:pPr>
      <w:numPr>
        <w:numId w:val="153"/>
      </w:numPr>
    </w:pPr>
  </w:style>
  <w:style w:customStyle="true" w:styleId="WWNum154" w:type="numbering">
    <w:name w:val="WWNum154"/>
    <w:basedOn w:val="Bezpopisa"/>
    <w:pPr>
      <w:numPr>
        <w:numId w:val="154"/>
      </w:numPr>
    </w:pPr>
  </w:style>
  <w:style w:customStyle="true" w:styleId="WWNum155" w:type="numbering">
    <w:name w:val="WWNum155"/>
    <w:basedOn w:val="Bezpopisa"/>
    <w:pPr>
      <w:numPr>
        <w:numId w:val="155"/>
      </w:numPr>
    </w:pPr>
  </w:style>
  <w:style w:customStyle="true" w:styleId="WWNum156" w:type="numbering">
    <w:name w:val="WWNum156"/>
    <w:basedOn w:val="Bezpopisa"/>
    <w:pPr>
      <w:numPr>
        <w:numId w:val="156"/>
      </w:numPr>
    </w:pPr>
  </w:style>
  <w:style w:customStyle="true" w:styleId="WWNum157" w:type="numbering">
    <w:name w:val="WWNum157"/>
    <w:basedOn w:val="Bezpopisa"/>
    <w:pPr>
      <w:numPr>
        <w:numId w:val="157"/>
      </w:numPr>
    </w:pPr>
  </w:style>
  <w:style w:customStyle="true" w:styleId="WWNum158" w:type="numbering">
    <w:name w:val="WWNum158"/>
    <w:basedOn w:val="Bezpopisa"/>
    <w:pPr>
      <w:numPr>
        <w:numId w:val="158"/>
      </w:numPr>
    </w:pPr>
  </w:style>
  <w:style w:customStyle="true" w:styleId="WWNum159" w:type="numbering">
    <w:name w:val="WWNum159"/>
    <w:basedOn w:val="Bezpopisa"/>
    <w:pPr>
      <w:numPr>
        <w:numId w:val="159"/>
      </w:numPr>
    </w:pPr>
  </w:style>
  <w:style w:customStyle="true" w:styleId="WWNum160" w:type="numbering">
    <w:name w:val="WWNum160"/>
    <w:basedOn w:val="Bezpopisa"/>
    <w:pPr>
      <w:numPr>
        <w:numId w:val="160"/>
      </w:numPr>
    </w:pPr>
  </w:style>
  <w:style w:customStyle="true" w:styleId="WWNum161" w:type="numbering">
    <w:name w:val="WWNum161"/>
    <w:basedOn w:val="Bezpopisa"/>
    <w:pPr>
      <w:numPr>
        <w:numId w:val="161"/>
      </w:numPr>
    </w:pPr>
  </w:style>
  <w:style w:customStyle="true" w:styleId="WWNum162" w:type="numbering">
    <w:name w:val="WWNum162"/>
    <w:basedOn w:val="Bezpopisa"/>
    <w:pPr>
      <w:numPr>
        <w:numId w:val="162"/>
      </w:numPr>
    </w:pPr>
  </w:style>
  <w:style w:customStyle="true" w:styleId="WWNum163" w:type="numbering">
    <w:name w:val="WWNum163"/>
    <w:basedOn w:val="Bezpopisa"/>
    <w:pPr>
      <w:numPr>
        <w:numId w:val="163"/>
      </w:numPr>
    </w:pPr>
  </w:style>
  <w:style w:customStyle="true" w:styleId="WWNum164" w:type="numbering">
    <w:name w:val="WWNum164"/>
    <w:basedOn w:val="Bezpopisa"/>
    <w:pPr>
      <w:numPr>
        <w:numId w:val="164"/>
      </w:numPr>
    </w:pPr>
  </w:style>
  <w:style w:customStyle="true" w:styleId="WWNum165" w:type="numbering">
    <w:name w:val="WWNum165"/>
    <w:basedOn w:val="Bezpopisa"/>
    <w:pPr>
      <w:numPr>
        <w:numId w:val="165"/>
      </w:numPr>
    </w:pPr>
  </w:style>
  <w:style w:customStyle="true" w:styleId="WWNum166" w:type="numbering">
    <w:name w:val="WWNum166"/>
    <w:basedOn w:val="Bezpopisa"/>
    <w:pPr>
      <w:numPr>
        <w:numId w:val="166"/>
      </w:numPr>
    </w:pPr>
  </w:style>
  <w:style w:customStyle="true" w:styleId="WWNum167" w:type="numbering">
    <w:name w:val="WWNum167"/>
    <w:basedOn w:val="Bezpopisa"/>
    <w:pPr>
      <w:numPr>
        <w:numId w:val="167"/>
      </w:numPr>
    </w:pPr>
  </w:style>
  <w:style w:customStyle="true" w:styleId="WWNum168" w:type="numbering">
    <w:name w:val="WWNum168"/>
    <w:basedOn w:val="Bezpopisa"/>
    <w:pPr>
      <w:numPr>
        <w:numId w:val="168"/>
      </w:numPr>
    </w:pPr>
  </w:style>
  <w:style w:customStyle="true" w:styleId="WWNum169" w:type="numbering">
    <w:name w:val="WWNum169"/>
    <w:basedOn w:val="Bezpopisa"/>
    <w:pPr>
      <w:numPr>
        <w:numId w:val="169"/>
      </w:numPr>
    </w:pPr>
  </w:style>
  <w:style w:customStyle="true" w:styleId="WWNum170" w:type="numbering">
    <w:name w:val="WWNum170"/>
    <w:basedOn w:val="Bezpopisa"/>
    <w:pPr>
      <w:numPr>
        <w:numId w:val="170"/>
      </w:numPr>
    </w:pPr>
  </w:style>
  <w:style w:customStyle="true" w:styleId="WWNum171" w:type="numbering">
    <w:name w:val="WWNum171"/>
    <w:basedOn w:val="Bezpopisa"/>
    <w:pPr>
      <w:numPr>
        <w:numId w:val="171"/>
      </w:numPr>
    </w:pPr>
  </w:style>
  <w:style w:customStyle="true" w:styleId="WWNum172" w:type="numbering">
    <w:name w:val="WWNum172"/>
    <w:basedOn w:val="Bezpopisa"/>
    <w:pPr>
      <w:numPr>
        <w:numId w:val="172"/>
      </w:numPr>
    </w:pPr>
  </w:style>
  <w:style w:customStyle="true" w:styleId="WWNum173" w:type="numbering">
    <w:name w:val="WWNum173"/>
    <w:basedOn w:val="Bezpopisa"/>
    <w:pPr>
      <w:numPr>
        <w:numId w:val="173"/>
      </w:numPr>
    </w:pPr>
  </w:style>
  <w:style w:customStyle="true" w:styleId="WWNum174" w:type="numbering">
    <w:name w:val="WWNum174"/>
    <w:basedOn w:val="Bezpopisa"/>
    <w:pPr>
      <w:numPr>
        <w:numId w:val="174"/>
      </w:numPr>
    </w:pPr>
  </w:style>
  <w:style w:customStyle="true" w:styleId="WWNum175" w:type="numbering">
    <w:name w:val="WWNum175"/>
    <w:basedOn w:val="Bezpopisa"/>
    <w:pPr>
      <w:numPr>
        <w:numId w:val="175"/>
      </w:numPr>
    </w:pPr>
  </w:style>
  <w:style w:customStyle="true" w:styleId="WWNum176" w:type="numbering">
    <w:name w:val="WWNum176"/>
    <w:basedOn w:val="Bezpopisa"/>
    <w:pPr>
      <w:numPr>
        <w:numId w:val="176"/>
      </w:numPr>
    </w:pPr>
  </w:style>
  <w:style w:customStyle="true" w:styleId="WWNum177" w:type="numbering">
    <w:name w:val="WWNum177"/>
    <w:basedOn w:val="Bezpopisa"/>
    <w:pPr>
      <w:numPr>
        <w:numId w:val="177"/>
      </w:numPr>
    </w:pPr>
  </w:style>
  <w:style w:customStyle="true" w:styleId="WWNum178" w:type="numbering">
    <w:name w:val="WWNum178"/>
    <w:basedOn w:val="Bezpopisa"/>
    <w:pPr>
      <w:numPr>
        <w:numId w:val="178"/>
      </w:numPr>
    </w:pPr>
  </w:style>
  <w:style w:customStyle="true" w:styleId="WWNum179" w:type="numbering">
    <w:name w:val="WWNum179"/>
    <w:basedOn w:val="Bezpopisa"/>
    <w:pPr>
      <w:numPr>
        <w:numId w:val="179"/>
      </w:numPr>
    </w:pPr>
  </w:style>
  <w:style w:customStyle="true" w:styleId="WWNum180" w:type="numbering">
    <w:name w:val="WWNum180"/>
    <w:basedOn w:val="Bezpopisa"/>
    <w:pPr>
      <w:numPr>
        <w:numId w:val="180"/>
      </w:numPr>
    </w:pPr>
  </w:style>
  <w:style w:customStyle="true" w:styleId="WWNum181" w:type="numbering">
    <w:name w:val="WWNum181"/>
    <w:basedOn w:val="Bezpopisa"/>
    <w:pPr>
      <w:numPr>
        <w:numId w:val="181"/>
      </w:numPr>
    </w:pPr>
  </w:style>
  <w:style w:customStyle="true" w:styleId="WWNum182" w:type="numbering">
    <w:name w:val="WWNum182"/>
    <w:basedOn w:val="Bezpopisa"/>
    <w:pPr>
      <w:numPr>
        <w:numId w:val="182"/>
      </w:numPr>
    </w:pPr>
  </w:style>
  <w:style w:customStyle="true" w:styleId="WWNum183" w:type="numbering">
    <w:name w:val="WWNum183"/>
    <w:basedOn w:val="Bezpopisa"/>
    <w:pPr>
      <w:numPr>
        <w:numId w:val="183"/>
      </w:numPr>
    </w:pPr>
  </w:style>
  <w:style w:customStyle="true" w:styleId="WWNum184" w:type="numbering">
    <w:name w:val="WWNum184"/>
    <w:basedOn w:val="Bezpopisa"/>
    <w:pPr>
      <w:numPr>
        <w:numId w:val="184"/>
      </w:numPr>
    </w:pPr>
  </w:style>
  <w:style w:customStyle="true" w:styleId="WWNum185" w:type="numbering">
    <w:name w:val="WWNum185"/>
    <w:basedOn w:val="Bezpopisa"/>
    <w:pPr>
      <w:numPr>
        <w:numId w:val="185"/>
      </w:numPr>
    </w:pPr>
  </w:style>
  <w:style w:customStyle="true" w:styleId="WWNum186" w:type="numbering">
    <w:name w:val="WWNum186"/>
    <w:basedOn w:val="Bezpopisa"/>
    <w:pPr>
      <w:numPr>
        <w:numId w:val="186"/>
      </w:numPr>
    </w:pPr>
  </w:style>
  <w:style w:customStyle="true" w:styleId="WWNum187" w:type="numbering">
    <w:name w:val="WWNum187"/>
    <w:basedOn w:val="Bezpopisa"/>
    <w:pPr>
      <w:numPr>
        <w:numId w:val="187"/>
      </w:numPr>
    </w:pPr>
  </w:style>
  <w:style w:customStyle="true" w:styleId="WWNum188" w:type="numbering">
    <w:name w:val="WWNum188"/>
    <w:basedOn w:val="Bezpopisa"/>
    <w:pPr>
      <w:numPr>
        <w:numId w:val="188"/>
      </w:numPr>
    </w:pPr>
  </w:style>
  <w:style w:customStyle="true" w:styleId="WWNum189" w:type="numbering">
    <w:name w:val="WWNum189"/>
    <w:basedOn w:val="Bezpopisa"/>
    <w:pPr>
      <w:numPr>
        <w:numId w:val="189"/>
      </w:numPr>
    </w:pPr>
  </w:style>
  <w:style w:customStyle="true" w:styleId="WWNum190" w:type="numbering">
    <w:name w:val="WWNum190"/>
    <w:basedOn w:val="Bezpopisa"/>
    <w:pPr>
      <w:numPr>
        <w:numId w:val="190"/>
      </w:numPr>
    </w:pPr>
  </w:style>
  <w:style w:customStyle="true" w:styleId="WWNum191" w:type="numbering">
    <w:name w:val="WWNum191"/>
    <w:basedOn w:val="Bezpopisa"/>
    <w:pPr>
      <w:numPr>
        <w:numId w:val="191"/>
      </w:numPr>
    </w:pPr>
  </w:style>
  <w:style w:customStyle="true" w:styleId="WWNum192" w:type="numbering">
    <w:name w:val="WWNum192"/>
    <w:basedOn w:val="Bezpopisa"/>
    <w:pPr>
      <w:numPr>
        <w:numId w:val="192"/>
      </w:numPr>
    </w:pPr>
  </w:style>
  <w:style w:customStyle="true" w:styleId="WWNum193" w:type="numbering">
    <w:name w:val="WWNum193"/>
    <w:basedOn w:val="Bezpopisa"/>
    <w:pPr>
      <w:numPr>
        <w:numId w:val="193"/>
      </w:numPr>
    </w:pPr>
  </w:style>
  <w:style w:customStyle="true" w:styleId="WWNum194" w:type="numbering">
    <w:name w:val="WWNum194"/>
    <w:basedOn w:val="Bezpopisa"/>
    <w:pPr>
      <w:numPr>
        <w:numId w:val="194"/>
      </w:numPr>
    </w:pPr>
  </w:style>
  <w:style w:customStyle="true" w:styleId="WWNum195" w:type="numbering">
    <w:name w:val="WWNum195"/>
    <w:basedOn w:val="Bezpopisa"/>
    <w:pPr>
      <w:numPr>
        <w:numId w:val="195"/>
      </w:numPr>
    </w:pPr>
  </w:style>
  <w:style w:customStyle="true" w:styleId="WWNum196" w:type="numbering">
    <w:name w:val="WWNum196"/>
    <w:basedOn w:val="Bezpopisa"/>
    <w:pPr>
      <w:numPr>
        <w:numId w:val="196"/>
      </w:numPr>
    </w:pPr>
  </w:style>
  <w:style w:customStyle="true" w:styleId="WWNum197" w:type="numbering">
    <w:name w:val="WWNum197"/>
    <w:basedOn w:val="Bezpopisa"/>
    <w:pPr>
      <w:numPr>
        <w:numId w:val="197"/>
      </w:numPr>
    </w:pPr>
  </w:style>
  <w:style w:customStyle="true" w:styleId="WWNum198" w:type="numbering">
    <w:name w:val="WWNum198"/>
    <w:basedOn w:val="Bezpopisa"/>
    <w:pPr>
      <w:numPr>
        <w:numId w:val="198"/>
      </w:numPr>
    </w:pPr>
  </w:style>
  <w:style w:customStyle="true" w:styleId="WWNum199" w:type="numbering">
    <w:name w:val="WWNum199"/>
    <w:basedOn w:val="Bezpopisa"/>
    <w:pPr>
      <w:numPr>
        <w:numId w:val="199"/>
      </w:numPr>
    </w:pPr>
  </w:style>
  <w:style w:customStyle="true" w:styleId="WWNum200" w:type="numbering">
    <w:name w:val="WWNum200"/>
    <w:basedOn w:val="Bezpopisa"/>
    <w:pPr>
      <w:numPr>
        <w:numId w:val="200"/>
      </w:numPr>
    </w:pPr>
  </w:style>
  <w:style w:customStyle="true" w:styleId="WWNum201" w:type="numbering">
    <w:name w:val="WWNum201"/>
    <w:basedOn w:val="Bezpopisa"/>
    <w:pPr>
      <w:numPr>
        <w:numId w:val="201"/>
      </w:numPr>
    </w:pPr>
  </w:style>
  <w:style w:customStyle="true" w:styleId="WWNum202" w:type="numbering">
    <w:name w:val="WWNum202"/>
    <w:basedOn w:val="Bezpopisa"/>
    <w:pPr>
      <w:numPr>
        <w:numId w:val="202"/>
      </w:numPr>
    </w:pPr>
  </w:style>
  <w:style w:customStyle="true" w:styleId="WWNum203" w:type="numbering">
    <w:name w:val="WWNum203"/>
    <w:basedOn w:val="Bezpopisa"/>
    <w:pPr>
      <w:numPr>
        <w:numId w:val="203"/>
      </w:numPr>
    </w:pPr>
  </w:style>
  <w:style w:customStyle="true" w:styleId="WWNum204" w:type="numbering">
    <w:name w:val="WWNum204"/>
    <w:basedOn w:val="Bezpopisa"/>
    <w:pPr>
      <w:numPr>
        <w:numId w:val="204"/>
      </w:numPr>
    </w:pPr>
  </w:style>
  <w:style w:customStyle="true" w:styleId="WWNum205" w:type="numbering">
    <w:name w:val="WWNum205"/>
    <w:basedOn w:val="Bezpopisa"/>
    <w:pPr>
      <w:numPr>
        <w:numId w:val="205"/>
      </w:numPr>
    </w:pPr>
  </w:style>
  <w:style w:customStyle="true" w:styleId="WWNum206" w:type="numbering">
    <w:name w:val="WWNum206"/>
    <w:basedOn w:val="Bezpopisa"/>
    <w:pPr>
      <w:numPr>
        <w:numId w:val="206"/>
      </w:numPr>
    </w:pPr>
  </w:style>
  <w:style w:customStyle="true" w:styleId="WWNum207" w:type="numbering">
    <w:name w:val="WWNum207"/>
    <w:basedOn w:val="Bezpopisa"/>
    <w:pPr>
      <w:numPr>
        <w:numId w:val="207"/>
      </w:numPr>
    </w:pPr>
  </w:style>
  <w:style w:customStyle="true" w:styleId="WWNum208" w:type="numbering">
    <w:name w:val="WWNum208"/>
    <w:basedOn w:val="Bezpopisa"/>
    <w:pPr>
      <w:numPr>
        <w:numId w:val="208"/>
      </w:numPr>
    </w:pPr>
  </w:style>
  <w:style w:customStyle="true" w:styleId="WWNum209" w:type="numbering">
    <w:name w:val="WWNum209"/>
    <w:basedOn w:val="Bezpopisa"/>
    <w:pPr>
      <w:numPr>
        <w:numId w:val="209"/>
      </w:numPr>
    </w:pPr>
  </w:style>
  <w:style w:customStyle="true" w:styleId="WWNum210" w:type="numbering">
    <w:name w:val="WWNum210"/>
    <w:basedOn w:val="Bezpopisa"/>
    <w:pPr>
      <w:numPr>
        <w:numId w:val="210"/>
      </w:numPr>
    </w:pPr>
  </w:style>
  <w:style w:customStyle="true" w:styleId="WWNum211" w:type="numbering">
    <w:name w:val="WWNum211"/>
    <w:basedOn w:val="Bezpopisa"/>
    <w:pPr>
      <w:numPr>
        <w:numId w:val="211"/>
      </w:numPr>
    </w:pPr>
  </w:style>
  <w:style w:customStyle="true" w:styleId="WWNum212" w:type="numbering">
    <w:name w:val="WWNum212"/>
    <w:basedOn w:val="Bezpopisa"/>
    <w:pPr>
      <w:numPr>
        <w:numId w:val="212"/>
      </w:numPr>
    </w:pPr>
  </w:style>
  <w:style w:customStyle="true" w:styleId="WWNum213" w:type="numbering">
    <w:name w:val="WWNum213"/>
    <w:basedOn w:val="Bezpopisa"/>
    <w:pPr>
      <w:numPr>
        <w:numId w:val="213"/>
      </w:numPr>
    </w:pPr>
  </w:style>
  <w:style w:customStyle="true" w:styleId="WWNum214" w:type="numbering">
    <w:name w:val="WWNum214"/>
    <w:basedOn w:val="Bezpopisa"/>
    <w:pPr>
      <w:numPr>
        <w:numId w:val="214"/>
      </w:numPr>
    </w:pPr>
  </w:style>
  <w:style w:customStyle="true" w:styleId="WWNum215" w:type="numbering">
    <w:name w:val="WWNum215"/>
    <w:basedOn w:val="Bezpopisa"/>
    <w:pPr>
      <w:numPr>
        <w:numId w:val="215"/>
      </w:numPr>
    </w:pPr>
  </w:style>
  <w:style w:customStyle="true" w:styleId="WWNum216" w:type="numbering">
    <w:name w:val="WWNum216"/>
    <w:basedOn w:val="Bezpopisa"/>
    <w:pPr>
      <w:numPr>
        <w:numId w:val="216"/>
      </w:numPr>
    </w:pPr>
  </w:style>
  <w:style w:customStyle="true" w:styleId="WWNum217" w:type="numbering">
    <w:name w:val="WWNum217"/>
    <w:basedOn w:val="Bezpopisa"/>
    <w:pPr>
      <w:numPr>
        <w:numId w:val="217"/>
      </w:numPr>
    </w:pPr>
  </w:style>
  <w:style w:customStyle="true" w:styleId="WWNum218" w:type="numbering">
    <w:name w:val="WWNum218"/>
    <w:basedOn w:val="Bezpopisa"/>
    <w:pPr>
      <w:numPr>
        <w:numId w:val="218"/>
      </w:numPr>
    </w:pPr>
  </w:style>
  <w:style w:customStyle="true" w:styleId="WWNum219" w:type="numbering">
    <w:name w:val="WWNum219"/>
    <w:basedOn w:val="Bezpopisa"/>
    <w:pPr>
      <w:numPr>
        <w:numId w:val="219"/>
      </w:numPr>
    </w:pPr>
  </w:style>
  <w:style w:customStyle="true" w:styleId="WWNum220" w:type="numbering">
    <w:name w:val="WWNum220"/>
    <w:basedOn w:val="Bezpopisa"/>
    <w:pPr>
      <w:numPr>
        <w:numId w:val="220"/>
      </w:numPr>
    </w:pPr>
  </w:style>
  <w:style w:customStyle="true" w:styleId="WWNum221" w:type="numbering">
    <w:name w:val="WWNum221"/>
    <w:basedOn w:val="Bezpopisa"/>
    <w:pPr>
      <w:numPr>
        <w:numId w:val="221"/>
      </w:numPr>
    </w:pPr>
  </w:style>
  <w:style w:customStyle="true" w:styleId="WWNum222" w:type="numbering">
    <w:name w:val="WWNum222"/>
    <w:basedOn w:val="Bezpopisa"/>
    <w:pPr>
      <w:numPr>
        <w:numId w:val="222"/>
      </w:numPr>
    </w:pPr>
  </w:style>
  <w:style w:customStyle="true" w:styleId="WWNum223" w:type="numbering">
    <w:name w:val="WWNum223"/>
    <w:basedOn w:val="Bezpopisa"/>
    <w:pPr>
      <w:numPr>
        <w:numId w:val="223"/>
      </w:numPr>
    </w:pPr>
  </w:style>
  <w:style w:customStyle="true" w:styleId="WWNum224" w:type="numbering">
    <w:name w:val="WWNum224"/>
    <w:basedOn w:val="Bezpopisa"/>
    <w:pPr>
      <w:numPr>
        <w:numId w:val="224"/>
      </w:numPr>
    </w:pPr>
  </w:style>
  <w:style w:customStyle="true" w:styleId="WWNum225" w:type="numbering">
    <w:name w:val="WWNum225"/>
    <w:basedOn w:val="Bezpopisa"/>
    <w:pPr>
      <w:numPr>
        <w:numId w:val="225"/>
      </w:numPr>
    </w:pPr>
  </w:style>
  <w:style w:customStyle="true" w:styleId="WWNum226" w:type="numbering">
    <w:name w:val="WWNum226"/>
    <w:basedOn w:val="Bezpopisa"/>
    <w:pPr>
      <w:numPr>
        <w:numId w:val="226"/>
      </w:numPr>
    </w:pPr>
  </w:style>
  <w:style w:customStyle="true" w:styleId="WWNum227" w:type="numbering">
    <w:name w:val="WWNum227"/>
    <w:basedOn w:val="Bezpopisa"/>
    <w:pPr>
      <w:numPr>
        <w:numId w:val="227"/>
      </w:numPr>
    </w:pPr>
  </w:style>
  <w:style w:customStyle="true" w:styleId="WWNum228" w:type="numbering">
    <w:name w:val="WWNum228"/>
    <w:basedOn w:val="Bezpopisa"/>
    <w:pPr>
      <w:numPr>
        <w:numId w:val="228"/>
      </w:numPr>
    </w:pPr>
  </w:style>
  <w:style w:customStyle="true" w:styleId="WWNum229" w:type="numbering">
    <w:name w:val="WWNum229"/>
    <w:basedOn w:val="Bezpopisa"/>
    <w:pPr>
      <w:numPr>
        <w:numId w:val="229"/>
      </w:numPr>
    </w:pPr>
  </w:style>
  <w:style w:customStyle="true" w:styleId="WWNum230" w:type="numbering">
    <w:name w:val="WWNum230"/>
    <w:basedOn w:val="Bezpopisa"/>
    <w:pPr>
      <w:numPr>
        <w:numId w:val="230"/>
      </w:numPr>
    </w:pPr>
  </w:style>
  <w:style w:customStyle="true" w:styleId="WWNum231" w:type="numbering">
    <w:name w:val="WWNum231"/>
    <w:basedOn w:val="Bezpopisa"/>
    <w:pPr>
      <w:numPr>
        <w:numId w:val="231"/>
      </w:numPr>
    </w:pPr>
  </w:style>
  <w:style w:customStyle="true" w:styleId="WWNum232" w:type="numbering">
    <w:name w:val="WWNum232"/>
    <w:basedOn w:val="Bezpopisa"/>
    <w:pPr>
      <w:numPr>
        <w:numId w:val="232"/>
      </w:numPr>
    </w:pPr>
  </w:style>
  <w:style w:customStyle="true" w:styleId="WWNum233" w:type="numbering">
    <w:name w:val="WWNum233"/>
    <w:basedOn w:val="Bezpopisa"/>
    <w:pPr>
      <w:numPr>
        <w:numId w:val="233"/>
      </w:numPr>
    </w:pPr>
  </w:style>
  <w:style w:customStyle="true" w:styleId="WWNum234" w:type="numbering">
    <w:name w:val="WWNum234"/>
    <w:basedOn w:val="Bezpopisa"/>
    <w:pPr>
      <w:numPr>
        <w:numId w:val="234"/>
      </w:numPr>
    </w:pPr>
  </w:style>
  <w:style w:customStyle="true" w:styleId="WWNum235" w:type="numbering">
    <w:name w:val="WWNum235"/>
    <w:basedOn w:val="Bezpopisa"/>
    <w:pPr>
      <w:numPr>
        <w:numId w:val="235"/>
      </w:numPr>
    </w:pPr>
  </w:style>
  <w:style w:customStyle="true" w:styleId="WWNum236" w:type="numbering">
    <w:name w:val="WWNum236"/>
    <w:basedOn w:val="Bezpopisa"/>
    <w:pPr>
      <w:numPr>
        <w:numId w:val="236"/>
      </w:numPr>
    </w:pPr>
  </w:style>
  <w:style w:customStyle="true" w:styleId="WWNum237" w:type="numbering">
    <w:name w:val="WWNum237"/>
    <w:basedOn w:val="Bezpopisa"/>
    <w:pPr>
      <w:numPr>
        <w:numId w:val="237"/>
      </w:numPr>
    </w:pPr>
  </w:style>
  <w:style w:customStyle="true" w:styleId="WWNum238" w:type="numbering">
    <w:name w:val="WWNum238"/>
    <w:basedOn w:val="Bezpopisa"/>
    <w:pPr>
      <w:numPr>
        <w:numId w:val="238"/>
      </w:numPr>
    </w:pPr>
  </w:style>
  <w:style w:customStyle="true" w:styleId="WWNum239" w:type="numbering">
    <w:name w:val="WWNum239"/>
    <w:basedOn w:val="Bezpopisa"/>
    <w:pPr>
      <w:numPr>
        <w:numId w:val="239"/>
      </w:numPr>
    </w:pPr>
  </w:style>
  <w:style w:customStyle="true" w:styleId="WWNum240" w:type="numbering">
    <w:name w:val="WWNum240"/>
    <w:basedOn w:val="Bezpopisa"/>
    <w:pPr>
      <w:numPr>
        <w:numId w:val="240"/>
      </w:numPr>
    </w:pPr>
  </w:style>
  <w:style w:customStyle="true" w:styleId="WWNum241" w:type="numbering">
    <w:name w:val="WWNum241"/>
    <w:basedOn w:val="Bezpopisa"/>
    <w:pPr>
      <w:numPr>
        <w:numId w:val="241"/>
      </w:numPr>
    </w:pPr>
  </w:style>
  <w:style w:customStyle="true" w:styleId="WWNum242" w:type="numbering">
    <w:name w:val="WWNum242"/>
    <w:basedOn w:val="Bezpopisa"/>
    <w:pPr>
      <w:numPr>
        <w:numId w:val="242"/>
      </w:numPr>
    </w:pPr>
  </w:style>
  <w:style w:customStyle="true" w:styleId="WWNum243" w:type="numbering">
    <w:name w:val="WWNum243"/>
    <w:basedOn w:val="Bezpopisa"/>
    <w:pPr>
      <w:numPr>
        <w:numId w:val="243"/>
      </w:numPr>
    </w:pPr>
  </w:style>
  <w:style w:customStyle="true" w:styleId="WWNum244" w:type="numbering">
    <w:name w:val="WWNum244"/>
    <w:basedOn w:val="Bezpopisa"/>
    <w:pPr>
      <w:numPr>
        <w:numId w:val="244"/>
      </w:numPr>
    </w:pPr>
  </w:style>
  <w:style w:customStyle="true" w:styleId="WWNum245" w:type="numbering">
    <w:name w:val="WWNum245"/>
    <w:basedOn w:val="Bezpopisa"/>
    <w:pPr>
      <w:numPr>
        <w:numId w:val="245"/>
      </w:numPr>
    </w:pPr>
  </w:style>
  <w:style w:customStyle="true" w:styleId="WWNum246" w:type="numbering">
    <w:name w:val="WWNum246"/>
    <w:basedOn w:val="Bezpopisa"/>
    <w:pPr>
      <w:numPr>
        <w:numId w:val="246"/>
      </w:numPr>
    </w:pPr>
  </w:style>
  <w:style w:customStyle="true" w:styleId="WWNum247" w:type="numbering">
    <w:name w:val="WWNum247"/>
    <w:basedOn w:val="Bezpopisa"/>
    <w:pPr>
      <w:numPr>
        <w:numId w:val="247"/>
      </w:numPr>
    </w:pPr>
  </w:style>
  <w:style w:customStyle="true" w:styleId="WWNum248" w:type="numbering">
    <w:name w:val="WWNum248"/>
    <w:basedOn w:val="Bezpopisa"/>
    <w:pPr>
      <w:numPr>
        <w:numId w:val="248"/>
      </w:numPr>
    </w:pPr>
  </w:style>
  <w:style w:customStyle="true" w:styleId="WWNum249" w:type="numbering">
    <w:name w:val="WWNum249"/>
    <w:basedOn w:val="Bezpopisa"/>
    <w:pPr>
      <w:numPr>
        <w:numId w:val="249"/>
      </w:numPr>
    </w:pPr>
  </w:style>
  <w:style w:customStyle="true" w:styleId="WWNum250" w:type="numbering">
    <w:name w:val="WWNum250"/>
    <w:basedOn w:val="Bezpopisa"/>
    <w:pPr>
      <w:numPr>
        <w:numId w:val="250"/>
      </w:numPr>
    </w:pPr>
  </w:style>
  <w:style w:customStyle="true" w:styleId="WWNum251" w:type="numbering">
    <w:name w:val="WWNum251"/>
    <w:basedOn w:val="Bezpopisa"/>
    <w:pPr>
      <w:numPr>
        <w:numId w:val="251"/>
      </w:numPr>
    </w:pPr>
  </w:style>
  <w:style w:customStyle="true" w:styleId="WWNum252" w:type="numbering">
    <w:name w:val="WWNum252"/>
    <w:basedOn w:val="Bezpopisa"/>
    <w:pPr>
      <w:numPr>
        <w:numId w:val="252"/>
      </w:numPr>
    </w:pPr>
  </w:style>
  <w:style w:customStyle="true" w:styleId="WWNum253" w:type="numbering">
    <w:name w:val="WWNum253"/>
    <w:basedOn w:val="Bezpopisa"/>
    <w:pPr>
      <w:numPr>
        <w:numId w:val="253"/>
      </w:numPr>
    </w:pPr>
  </w:style>
  <w:style w:customStyle="true" w:styleId="WWNum254" w:type="numbering">
    <w:name w:val="WWNum254"/>
    <w:basedOn w:val="Bezpopisa"/>
    <w:pPr>
      <w:numPr>
        <w:numId w:val="254"/>
      </w:numPr>
    </w:pPr>
  </w:style>
  <w:style w:customStyle="true" w:styleId="WWNum255" w:type="numbering">
    <w:name w:val="WWNum255"/>
    <w:basedOn w:val="Bezpopisa"/>
    <w:pPr>
      <w:numPr>
        <w:numId w:val="255"/>
      </w:numPr>
    </w:pPr>
  </w:style>
  <w:style w:customStyle="true" w:styleId="WWNum256" w:type="numbering">
    <w:name w:val="WWNum256"/>
    <w:basedOn w:val="Bezpopisa"/>
    <w:pPr>
      <w:numPr>
        <w:numId w:val="256"/>
      </w:numPr>
    </w:pPr>
  </w:style>
  <w:style w:customStyle="true" w:styleId="WWNum257" w:type="numbering">
    <w:name w:val="WWNum257"/>
    <w:basedOn w:val="Bezpopisa"/>
    <w:pPr>
      <w:numPr>
        <w:numId w:val="257"/>
      </w:numPr>
    </w:pPr>
  </w:style>
  <w:style w:customStyle="true" w:styleId="WWNum258" w:type="numbering">
    <w:name w:val="WWNum258"/>
    <w:basedOn w:val="Bezpopisa"/>
    <w:pPr>
      <w:numPr>
        <w:numId w:val="258"/>
      </w:numPr>
    </w:pPr>
  </w:style>
  <w:style w:customStyle="true" w:styleId="WWNum259" w:type="numbering">
    <w:name w:val="WWNum259"/>
    <w:basedOn w:val="Bezpopisa"/>
    <w:pPr>
      <w:numPr>
        <w:numId w:val="259"/>
      </w:numPr>
    </w:pPr>
  </w:style>
  <w:style w:customStyle="true" w:styleId="WWNum260" w:type="numbering">
    <w:name w:val="WWNum260"/>
    <w:basedOn w:val="Bezpopisa"/>
    <w:pPr>
      <w:numPr>
        <w:numId w:val="260"/>
      </w:numPr>
    </w:pPr>
  </w:style>
  <w:style w:customStyle="true" w:styleId="WWNum261" w:type="numbering">
    <w:name w:val="WWNum261"/>
    <w:basedOn w:val="Bezpopisa"/>
    <w:pPr>
      <w:numPr>
        <w:numId w:val="261"/>
      </w:numPr>
    </w:pPr>
  </w:style>
  <w:style w:customStyle="true" w:styleId="WWNum262" w:type="numbering">
    <w:name w:val="WWNum262"/>
    <w:basedOn w:val="Bezpopisa"/>
    <w:pPr>
      <w:numPr>
        <w:numId w:val="262"/>
      </w:numPr>
    </w:pPr>
  </w:style>
  <w:style w:customStyle="true" w:styleId="WWNum263" w:type="numbering">
    <w:name w:val="WWNum263"/>
    <w:basedOn w:val="Bezpopisa"/>
    <w:pPr>
      <w:numPr>
        <w:numId w:val="263"/>
      </w:numPr>
    </w:pPr>
  </w:style>
  <w:style w:customStyle="true" w:styleId="WWNum264" w:type="numbering">
    <w:name w:val="WWNum264"/>
    <w:basedOn w:val="Bezpopisa"/>
    <w:pPr>
      <w:numPr>
        <w:numId w:val="264"/>
      </w:numPr>
    </w:pPr>
  </w:style>
  <w:style w:customStyle="true" w:styleId="WWNum265" w:type="numbering">
    <w:name w:val="WWNum265"/>
    <w:basedOn w:val="Bezpopisa"/>
    <w:pPr>
      <w:numPr>
        <w:numId w:val="265"/>
      </w:numPr>
    </w:pPr>
  </w:style>
  <w:style w:customStyle="true" w:styleId="WW8Num1" w:type="numbering">
    <w:name w:val="WW8Num1"/>
    <w:basedOn w:val="Bezpopisa"/>
    <w:pPr>
      <w:numPr>
        <w:numId w:val="266"/>
      </w:numPr>
    </w:pPr>
  </w:style>
  <w:style w:customStyle="true" w:styleId="WW8Num2" w:type="numbering">
    <w:name w:val="WW8Num2"/>
    <w:basedOn w:val="Bezpopisa"/>
    <w:pPr>
      <w:numPr>
        <w:numId w:val="267"/>
      </w:numPr>
    </w:pPr>
  </w:style>
  <w:style w:customStyle="true" w:styleId="WW8Num3" w:type="numbering">
    <w:name w:val="WW8Num3"/>
    <w:basedOn w:val="Bezpopisa"/>
    <w:pPr>
      <w:numPr>
        <w:numId w:val="268"/>
      </w:numPr>
    </w:pPr>
  </w:style>
  <w:style w:customStyle="true" w:styleId="WW8Num4" w:type="numbering">
    <w:name w:val="WW8Num4"/>
    <w:basedOn w:val="Bezpopisa"/>
    <w:pPr>
      <w:numPr>
        <w:numId w:val="269"/>
      </w:numPr>
    </w:pPr>
  </w:style>
  <w:style w:customStyle="true" w:styleId="WW8Num5" w:type="numbering">
    <w:name w:val="WW8Num5"/>
    <w:basedOn w:val="Bezpopisa"/>
    <w:pPr>
      <w:numPr>
        <w:numId w:val="270"/>
      </w:numPr>
    </w:pPr>
  </w:style>
  <w:style w:customStyle="true" w:styleId="WW8Num6" w:type="numbering">
    <w:name w:val="WW8Num6"/>
    <w:basedOn w:val="Bezpopisa"/>
    <w:pPr>
      <w:numPr>
        <w:numId w:val="271"/>
      </w:numPr>
    </w:pPr>
  </w:style>
  <w:style w:customStyle="true" w:styleId="WW8Num7" w:type="numbering">
    <w:name w:val="WW8Num7"/>
    <w:basedOn w:val="Bezpopisa"/>
    <w:pPr>
      <w:numPr>
        <w:numId w:val="272"/>
      </w:numPr>
    </w:pPr>
  </w:style>
  <w:style w:customStyle="true" w:styleId="WW8Num8" w:type="numbering">
    <w:name w:val="WW8Num8"/>
    <w:basedOn w:val="Bezpopisa"/>
    <w:pPr>
      <w:numPr>
        <w:numId w:val="273"/>
      </w:numPr>
    </w:pPr>
  </w:style>
  <w:style w:customStyle="true" w:styleId="WW8Num9" w:type="numbering">
    <w:name w:val="WW8Num9"/>
    <w:basedOn w:val="Bezpopisa"/>
    <w:pPr>
      <w:numPr>
        <w:numId w:val="274"/>
      </w:numPr>
    </w:pPr>
  </w:style>
  <w:style w:customStyle="true" w:styleId="WW8Num10" w:type="numbering">
    <w:name w:val="WW8Num10"/>
    <w:basedOn w:val="Bezpopisa"/>
    <w:pPr>
      <w:numPr>
        <w:numId w:val="275"/>
      </w:numPr>
    </w:pPr>
  </w:style>
  <w:style w:customStyle="true" w:styleId="WW8Num11" w:type="numbering">
    <w:name w:val="WW8Num11"/>
    <w:basedOn w:val="Bezpopisa"/>
    <w:pPr>
      <w:numPr>
        <w:numId w:val="276"/>
      </w:numPr>
    </w:pPr>
  </w:style>
  <w:style w:customStyle="true" w:styleId="WW8Num12" w:type="numbering">
    <w:name w:val="WW8Num12"/>
    <w:basedOn w:val="Bezpopisa"/>
    <w:pPr>
      <w:numPr>
        <w:numId w:val="277"/>
      </w:numPr>
    </w:pPr>
  </w:style>
  <w:style w:customStyle="true" w:styleId="WW8Num13" w:type="numbering">
    <w:name w:val="WW8Num13"/>
    <w:basedOn w:val="Bezpopisa"/>
    <w:pPr>
      <w:numPr>
        <w:numId w:val="278"/>
      </w:numPr>
    </w:pPr>
  </w:style>
  <w:style w:customStyle="true" w:styleId="WW8Num14" w:type="numbering">
    <w:name w:val="WW8Num14"/>
    <w:basedOn w:val="Bezpopisa"/>
    <w:pPr>
      <w:numPr>
        <w:numId w:val="279"/>
      </w:numPr>
    </w:pPr>
  </w:style>
  <w:style w:customStyle="true" w:styleId="WW8Num15" w:type="numbering">
    <w:name w:val="WW8Num15"/>
    <w:basedOn w:val="Bezpopisa"/>
    <w:pPr>
      <w:numPr>
        <w:numId w:val="280"/>
      </w:numPr>
    </w:pPr>
  </w:style>
  <w:style w:customStyle="true" w:styleId="WW8Num16" w:type="numbering">
    <w:name w:val="WW8Num16"/>
    <w:basedOn w:val="Bezpopisa"/>
    <w:pPr>
      <w:numPr>
        <w:numId w:val="281"/>
      </w:numPr>
    </w:pPr>
  </w:style>
  <w:style w:customStyle="true" w:styleId="WW8Num17" w:type="numbering">
    <w:name w:val="WW8Num17"/>
    <w:basedOn w:val="Bezpopisa"/>
    <w:pPr>
      <w:numPr>
        <w:numId w:val="282"/>
      </w:numPr>
    </w:pPr>
  </w:style>
  <w:style w:customStyle="true" w:styleId="WW8Num18" w:type="numbering">
    <w:name w:val="WW8Num18"/>
    <w:basedOn w:val="Bezpopisa"/>
    <w:pPr>
      <w:numPr>
        <w:numId w:val="283"/>
      </w:numPr>
    </w:pPr>
  </w:style>
  <w:style w:customStyle="true" w:styleId="WW8Num19" w:type="numbering">
    <w:name w:val="WW8Num19"/>
    <w:basedOn w:val="Bezpopisa"/>
    <w:pPr>
      <w:numPr>
        <w:numId w:val="284"/>
      </w:numPr>
    </w:pPr>
  </w:style>
  <w:style w:customStyle="true" w:styleId="WW8Num20" w:type="numbering">
    <w:name w:val="WW8Num20"/>
    <w:basedOn w:val="Bezpopisa"/>
    <w:pPr>
      <w:numPr>
        <w:numId w:val="285"/>
      </w:numPr>
    </w:pPr>
  </w:style>
  <w:style w:customStyle="true" w:styleId="WW8Num21" w:type="numbering">
    <w:name w:val="WW8Num21"/>
    <w:basedOn w:val="Bezpopisa"/>
    <w:pPr>
      <w:numPr>
        <w:numId w:val="286"/>
      </w:numPr>
    </w:pPr>
  </w:style>
  <w:style w:customStyle="true" w:styleId="WW8Num22" w:type="numbering">
    <w:name w:val="WW8Num22"/>
    <w:basedOn w:val="Bezpopisa"/>
    <w:pPr>
      <w:numPr>
        <w:numId w:val="287"/>
      </w:numPr>
    </w:pPr>
  </w:style>
  <w:style w:customStyle="true" w:styleId="WW8Num23" w:type="numbering">
    <w:name w:val="WW8Num23"/>
    <w:basedOn w:val="Bezpopisa"/>
    <w:pPr>
      <w:numPr>
        <w:numId w:val="288"/>
      </w:numPr>
    </w:pPr>
  </w:style>
  <w:style w:customStyle="true" w:styleId="WW8Num24" w:type="numbering">
    <w:name w:val="WW8Num24"/>
    <w:basedOn w:val="Bezpopisa"/>
    <w:pPr>
      <w:numPr>
        <w:numId w:val="289"/>
      </w:numPr>
    </w:pPr>
  </w:style>
  <w:style w:customStyle="true" w:styleId="WW8Num25" w:type="numbering">
    <w:name w:val="WW8Num25"/>
    <w:basedOn w:val="Bezpopisa"/>
    <w:pPr>
      <w:numPr>
        <w:numId w:val="290"/>
      </w:numPr>
    </w:pPr>
  </w:style>
  <w:style w:customStyle="true" w:styleId="WW8Num26" w:type="numbering">
    <w:name w:val="WW8Num26"/>
    <w:basedOn w:val="Bezpopisa"/>
    <w:pPr>
      <w:numPr>
        <w:numId w:val="291"/>
      </w:numPr>
    </w:pPr>
  </w:style>
  <w:style w:customStyle="true" w:styleId="WW8Num27" w:type="numbering">
    <w:name w:val="WW8Num27"/>
    <w:basedOn w:val="Bezpopisa"/>
    <w:pPr>
      <w:numPr>
        <w:numId w:val="292"/>
      </w:numPr>
    </w:pPr>
  </w:style>
  <w:style w:customStyle="true" w:styleId="WW8Num28" w:type="numbering">
    <w:name w:val="WW8Num28"/>
    <w:basedOn w:val="Bezpopisa"/>
    <w:pPr>
      <w:numPr>
        <w:numId w:val="293"/>
      </w:numPr>
    </w:pPr>
  </w:style>
  <w:style w:customStyle="true" w:styleId="WW8Num29" w:type="numbering">
    <w:name w:val="WW8Num29"/>
    <w:basedOn w:val="Bezpopisa"/>
    <w:pPr>
      <w:numPr>
        <w:numId w:val="294"/>
      </w:numPr>
    </w:pPr>
  </w:style>
  <w:style w:customStyle="true" w:styleId="WW8Num30" w:type="numbering">
    <w:name w:val="WW8Num30"/>
    <w:basedOn w:val="Bezpopisa"/>
    <w:pPr>
      <w:numPr>
        <w:numId w:val="295"/>
      </w:numPr>
    </w:pPr>
  </w:style>
  <w:style w:customStyle="true" w:styleId="WW8Num31" w:type="numbering">
    <w:name w:val="WW8Num31"/>
    <w:basedOn w:val="Bezpopisa"/>
    <w:pPr>
      <w:numPr>
        <w:numId w:val="296"/>
      </w:numPr>
    </w:pPr>
  </w:style>
  <w:style w:customStyle="true" w:styleId="WW8Num32" w:type="numbering">
    <w:name w:val="WW8Num32"/>
    <w:basedOn w:val="Bezpopisa"/>
    <w:pPr>
      <w:numPr>
        <w:numId w:val="297"/>
      </w:numPr>
    </w:pPr>
  </w:style>
  <w:style w:customStyle="true" w:styleId="WW8Num33" w:type="numbering">
    <w:name w:val="WW8Num33"/>
    <w:basedOn w:val="Bezpopisa"/>
    <w:pPr>
      <w:numPr>
        <w:numId w:val="298"/>
      </w:numPr>
    </w:pPr>
  </w:style>
  <w:style w:customStyle="true" w:styleId="WW8Num34" w:type="numbering">
    <w:name w:val="WW8Num34"/>
    <w:basedOn w:val="Bezpopisa"/>
    <w:pPr>
      <w:numPr>
        <w:numId w:val="299"/>
      </w:numPr>
    </w:pPr>
  </w:style>
  <w:style w:customStyle="true" w:styleId="WW8Num35" w:type="numbering">
    <w:name w:val="WW8Num35"/>
    <w:basedOn w:val="Bezpopisa"/>
    <w:pPr>
      <w:numPr>
        <w:numId w:val="300"/>
      </w:numPr>
    </w:pPr>
  </w:style>
  <w:style w:customStyle="true" w:styleId="WW8Num36" w:type="numbering">
    <w:name w:val="WW8Num36"/>
    <w:basedOn w:val="Bezpopisa"/>
    <w:pPr>
      <w:numPr>
        <w:numId w:val="301"/>
      </w:numPr>
    </w:pPr>
  </w:style>
  <w:style w:customStyle="true" w:styleId="WW8Num37" w:type="numbering">
    <w:name w:val="WW8Num37"/>
    <w:basedOn w:val="Bezpopisa"/>
    <w:pPr>
      <w:numPr>
        <w:numId w:val="302"/>
      </w:numPr>
    </w:pPr>
  </w:style>
  <w:style w:customStyle="true" w:styleId="WW8Num38" w:type="numbering">
    <w:name w:val="WW8Num38"/>
    <w:basedOn w:val="Bezpopisa"/>
    <w:pPr>
      <w:numPr>
        <w:numId w:val="303"/>
      </w:numPr>
    </w:pPr>
  </w:style>
  <w:style w:customStyle="true" w:styleId="WW8Num39" w:type="numbering">
    <w:name w:val="WW8Num39"/>
    <w:basedOn w:val="Bezpopisa"/>
    <w:pPr>
      <w:numPr>
        <w:numId w:val="304"/>
      </w:numPr>
    </w:pPr>
  </w:style>
  <w:style w:customStyle="true" w:styleId="WW8Num40" w:type="numbering">
    <w:name w:val="WW8Num40"/>
    <w:basedOn w:val="Bezpopisa"/>
    <w:pPr>
      <w:numPr>
        <w:numId w:val="305"/>
      </w:numPr>
    </w:pPr>
  </w:style>
  <w:style w:customStyle="true" w:styleId="WWOutlineListStyle2" w:type="numbering">
    <w:name w:val="WW_OutlineListStyle_2"/>
    <w:basedOn w:val="Bezpopisa"/>
    <w:pPr>
      <w:numPr>
        <w:numId w:val="306"/>
      </w:numPr>
    </w:pPr>
  </w:style>
  <w:style w:customStyle="true" w:styleId="WWOutlineListStyle18" w:type="numbering">
    <w:name w:val="WW_OutlineListStyle_1"/>
    <w:basedOn w:val="Bezpopisa"/>
    <w:pPr>
      <w:numPr>
        <w:numId w:val="307"/>
      </w:numPr>
    </w:pPr>
  </w:style>
  <w:style w:customStyle="true" w:styleId="WWOutlineListStyle" w:type="numbering">
    <w:name w:val="WW_OutlineListStyle"/>
    <w:basedOn w:val="Bezpopisa"/>
    <w:pPr>
      <w:numPr>
        <w:numId w:val="308"/>
      </w:numPr>
    </w:pPr>
  </w:style>
  <w:style w:customStyle="true" w:styleId="WWOutlineListStyle4" w:type="numbering">
    <w:name w:val="WWOutlineListStyle4"/>
    <w:basedOn w:val="Bezpopisa"/>
    <w:pPr>
      <w:numPr>
        <w:numId w:val="309"/>
      </w:numPr>
    </w:pPr>
  </w:style>
  <w:style w:customStyle="true" w:styleId="WWOutlineListStyle30" w:type="numbering">
    <w:name w:val="WWOutlineListStyle3"/>
    <w:basedOn w:val="Bezpopisa"/>
    <w:pPr>
      <w:numPr>
        <w:numId w:val="310"/>
      </w:numPr>
    </w:pPr>
  </w:style>
  <w:style w:customStyle="true" w:styleId="WWOutlineListStyle20" w:type="numbering">
    <w:name w:val="WWOutlineListStyle2"/>
    <w:basedOn w:val="Bezpopisa"/>
    <w:pPr>
      <w:numPr>
        <w:numId w:val="311"/>
      </w:numPr>
    </w:pPr>
  </w:style>
  <w:style w:customStyle="true" w:styleId="WWOutlineListStyle1" w:type="numbering">
    <w:name w:val="WWOutlineListStyle1"/>
    <w:basedOn w:val="Bezpopisa"/>
    <w:pPr>
      <w:numPr>
        <w:numId w:val="312"/>
      </w:numPr>
    </w:pPr>
  </w:style>
  <w:style w:customStyle="true" w:styleId="WWOutlineListStyle0" w:type="numbering">
    <w:name w:val="WWOutlineListStyle"/>
    <w:basedOn w:val="Bezpopisa"/>
    <w:pPr>
      <w:numPr>
        <w:numId w:val="313"/>
      </w:numPr>
    </w:pPr>
  </w:style>
  <w:style w:customStyle="true" w:styleId="WWOutlineListStyle8" w:type="numbering">
    <w:name w:val="WW_OutlineListStyle_8"/>
    <w:basedOn w:val="Bezpopisa"/>
    <w:pPr>
      <w:numPr>
        <w:numId w:val="314"/>
      </w:numPr>
    </w:pPr>
  </w:style>
  <w:style w:customStyle="true" w:styleId="WWOutlineListStyle7" w:type="numbering">
    <w:name w:val="WW_OutlineListStyle_7"/>
    <w:basedOn w:val="Bezpopisa"/>
    <w:pPr>
      <w:numPr>
        <w:numId w:val="315"/>
      </w:numPr>
    </w:pPr>
  </w:style>
  <w:style w:customStyle="true" w:styleId="WWOutlineListStyle6" w:type="numbering">
    <w:name w:val="WW_OutlineListStyle_6"/>
    <w:basedOn w:val="Bezpopisa"/>
    <w:pPr>
      <w:numPr>
        <w:numId w:val="316"/>
      </w:numPr>
    </w:pPr>
  </w:style>
  <w:style w:customStyle="true" w:styleId="WWOutlineListStyle5" w:type="numbering">
    <w:name w:val="WW_OutlineListStyle_5"/>
    <w:basedOn w:val="Bezpopisa"/>
    <w:pPr>
      <w:numPr>
        <w:numId w:val="317"/>
      </w:numPr>
    </w:pPr>
  </w:style>
  <w:style w:customStyle="true" w:styleId="WWOutlineListStyle40" w:type="numbering">
    <w:name w:val="WW_OutlineListStyle_4"/>
    <w:basedOn w:val="Bezpopisa"/>
    <w:pPr>
      <w:numPr>
        <w:numId w:val="318"/>
      </w:numPr>
    </w:pPr>
  </w:style>
  <w:style w:customStyle="true" w:styleId="WWOutlineListStyle3" w:type="numbering">
    <w:name w:val="WW_OutlineListStyle_3"/>
    <w:basedOn w:val="Bezpopisa"/>
    <w:pPr>
      <w:numPr>
        <w:numId w:val="319"/>
      </w:numPr>
    </w:pPr>
  </w:style>
  <w:style w:customStyle="true" w:styleId="WWOutlineListStyle180" w:type="numbering">
    <w:name w:val="WW_OutlineListStyle_18"/>
    <w:basedOn w:val="Bezpopisa"/>
    <w:pPr>
      <w:numPr>
        <w:numId w:val="320"/>
      </w:numPr>
    </w:pPr>
  </w:style>
  <w:style w:customStyle="true" w:styleId="WWOutlineListStyle17" w:type="numbering">
    <w:name w:val="WW_OutlineListStyle_17"/>
    <w:basedOn w:val="Bezpopisa"/>
    <w:pPr>
      <w:numPr>
        <w:numId w:val="321"/>
      </w:numPr>
    </w:pPr>
  </w:style>
  <w:style w:customStyle="true" w:styleId="WWOutlineListStyle16" w:type="numbering">
    <w:name w:val="WW_OutlineListStyle_16"/>
    <w:basedOn w:val="Bezpopisa"/>
    <w:pPr>
      <w:numPr>
        <w:numId w:val="322"/>
      </w:numPr>
    </w:pPr>
  </w:style>
  <w:style w:customStyle="true" w:styleId="WWOutlineListStyle15" w:type="numbering">
    <w:name w:val="WW_OutlineListStyle_15"/>
    <w:basedOn w:val="Bezpopisa"/>
    <w:pPr>
      <w:numPr>
        <w:numId w:val="323"/>
      </w:numPr>
    </w:pPr>
  </w:style>
  <w:style w:customStyle="true" w:styleId="WWOutlineListStyle14" w:type="numbering">
    <w:name w:val="WW_OutlineListStyle_14"/>
    <w:basedOn w:val="Bezpopisa"/>
    <w:pPr>
      <w:numPr>
        <w:numId w:val="324"/>
      </w:numPr>
    </w:pPr>
  </w:style>
  <w:style w:customStyle="true" w:styleId="WWOutlineListStyle13" w:type="numbering">
    <w:name w:val="WW_OutlineListStyle_13"/>
    <w:basedOn w:val="Bezpopisa"/>
    <w:pPr>
      <w:numPr>
        <w:numId w:val="325"/>
      </w:numPr>
    </w:pPr>
  </w:style>
  <w:style w:customStyle="true" w:styleId="WWOutlineListStyle12" w:type="numbering">
    <w:name w:val="WW_OutlineListStyle_12"/>
    <w:basedOn w:val="Bezpopisa"/>
    <w:pPr>
      <w:numPr>
        <w:numId w:val="326"/>
      </w:numPr>
    </w:pPr>
  </w:style>
  <w:style w:customStyle="true" w:styleId="WWOutlineListStyle11" w:type="numbering">
    <w:name w:val="WW_OutlineListStyle_11"/>
    <w:basedOn w:val="Bezpopisa"/>
    <w:pPr>
      <w:numPr>
        <w:numId w:val="327"/>
      </w:numPr>
    </w:pPr>
  </w:style>
  <w:style w:customStyle="true" w:styleId="WWOutlineListStyle10" w:type="numbering">
    <w:name w:val="WW_OutlineListStyle_10"/>
    <w:basedOn w:val="Bezpopisa"/>
    <w:pPr>
      <w:numPr>
        <w:numId w:val="328"/>
      </w:numPr>
    </w:pPr>
  </w:style>
  <w:style w:customStyle="true" w:styleId="WWOutlineListStyle9" w:type="numbering">
    <w:name w:val="WW_OutlineListStyle_9"/>
    <w:basedOn w:val="Bezpopisa"/>
    <w:pPr>
      <w:numPr>
        <w:numId w:val="329"/>
      </w:numPr>
    </w:pPr>
  </w:style>
  <w:style w:customStyle="true" w:styleId="WW8Num41" w:type="numbering">
    <w:name w:val="WW8Num41"/>
    <w:basedOn w:val="Bezpopisa"/>
    <w:pPr>
      <w:numPr>
        <w:numId w:val="330"/>
      </w:numPr>
    </w:pPr>
  </w:style>
  <w:style w:customStyle="true" w:styleId="WW8Num42" w:type="numbering">
    <w:name w:val="WW8Num42"/>
    <w:basedOn w:val="Bezpopisa"/>
    <w:pPr>
      <w:numPr>
        <w:numId w:val="331"/>
      </w:numPr>
    </w:pPr>
  </w:style>
  <w:style w:customStyle="true" w:styleId="WW8Num43" w:type="numbering">
    <w:name w:val="WW8Num43"/>
    <w:basedOn w:val="Bezpopisa"/>
    <w:pPr>
      <w:numPr>
        <w:numId w:val="332"/>
      </w:numPr>
    </w:pPr>
  </w:style>
  <w:style w:customStyle="true" w:styleId="WW8Num44" w:type="numbering">
    <w:name w:val="WW8Num44"/>
    <w:basedOn w:val="Bezpopisa"/>
    <w:pPr>
      <w:numPr>
        <w:numId w:val="333"/>
      </w:numPr>
    </w:pPr>
  </w:style>
  <w:style w:customStyle="true" w:styleId="WW8Num45" w:type="numbering">
    <w:name w:val="WW8Num45"/>
    <w:basedOn w:val="Bezpopisa"/>
    <w:pPr>
      <w:numPr>
        <w:numId w:val="334"/>
      </w:numPr>
    </w:pPr>
  </w:style>
  <w:style w:customStyle="true" w:styleId="WW8Num46" w:type="numbering">
    <w:name w:val="WW8Num46"/>
    <w:basedOn w:val="Bezpopisa"/>
    <w:pPr>
      <w:numPr>
        <w:numId w:val="335"/>
      </w:numPr>
    </w:pPr>
  </w:style>
  <w:style w:customStyle="true" w:styleId="WW8Num47" w:type="numbering">
    <w:name w:val="WW8Num47"/>
    <w:basedOn w:val="Bezpopisa"/>
    <w:pPr>
      <w:numPr>
        <w:numId w:val="336"/>
      </w:numPr>
    </w:pPr>
  </w:style>
  <w:style w:customStyle="true" w:styleId="WW8Num48" w:type="numbering">
    <w:name w:val="WW8Num48"/>
    <w:basedOn w:val="Bezpopisa"/>
    <w:pPr>
      <w:numPr>
        <w:numId w:val="337"/>
      </w:numPr>
    </w:pPr>
  </w:style>
  <w:style w:customStyle="true" w:styleId="WW8Num49" w:type="numbering">
    <w:name w:val="WW8Num49"/>
    <w:basedOn w:val="Bezpopisa"/>
    <w:pPr>
      <w:numPr>
        <w:numId w:val="338"/>
      </w:numPr>
    </w:pPr>
  </w:style>
  <w:style w:customStyle="true" w:styleId="WW8Num50" w:type="numbering">
    <w:name w:val="WW8Num50"/>
    <w:basedOn w:val="Bezpopisa"/>
    <w:pPr>
      <w:numPr>
        <w:numId w:val="339"/>
      </w:numPr>
    </w:pPr>
  </w:style>
  <w:style w:customStyle="true" w:styleId="WW8Num51" w:type="numbering">
    <w:name w:val="WW8Num51"/>
    <w:basedOn w:val="Bezpopisa"/>
    <w:pPr>
      <w:numPr>
        <w:numId w:val="340"/>
      </w:numPr>
    </w:pPr>
  </w:style>
  <w:style w:customStyle="true" w:styleId="WW8Num52" w:type="numbering">
    <w:name w:val="WW8Num52"/>
    <w:basedOn w:val="Bezpopisa"/>
    <w:pPr>
      <w:numPr>
        <w:numId w:val="341"/>
      </w:numPr>
    </w:pPr>
  </w:style>
  <w:style w:customStyle="true" w:styleId="WW8Num53" w:type="numbering">
    <w:name w:val="WW8Num53"/>
    <w:basedOn w:val="Bezpopisa"/>
    <w:pPr>
      <w:numPr>
        <w:numId w:val="342"/>
      </w:numPr>
    </w:pPr>
  </w:style>
  <w:style w:customStyle="true" w:styleId="WW8Num54" w:type="numbering">
    <w:name w:val="WW8Num54"/>
    <w:basedOn w:val="Bezpopisa"/>
    <w:pPr>
      <w:numPr>
        <w:numId w:val="343"/>
      </w:numPr>
    </w:pPr>
  </w:style>
  <w:style w:customStyle="true" w:styleId="WW8Num55" w:type="numbering">
    <w:name w:val="WW8Num55"/>
    <w:basedOn w:val="Bezpopisa"/>
    <w:pPr>
      <w:numPr>
        <w:numId w:val="344"/>
      </w:numPr>
    </w:pPr>
  </w:style>
  <w:style w:customStyle="true" w:styleId="WW8Num56" w:type="numbering">
    <w:name w:val="WW8Num56"/>
    <w:basedOn w:val="Bezpopisa"/>
    <w:pPr>
      <w:numPr>
        <w:numId w:val="345"/>
      </w:numPr>
    </w:pPr>
  </w:style>
  <w:style w:customStyle="true" w:styleId="WW8Num57" w:type="numbering">
    <w:name w:val="WW8Num57"/>
    <w:basedOn w:val="Bezpopisa"/>
    <w:pPr>
      <w:numPr>
        <w:numId w:val="346"/>
      </w:numPr>
    </w:pPr>
  </w:style>
  <w:style w:customStyle="true" w:styleId="WW8Num58" w:type="numbering">
    <w:name w:val="WW8Num58"/>
    <w:basedOn w:val="Bezpopisa"/>
    <w:pPr>
      <w:numPr>
        <w:numId w:val="347"/>
      </w:numPr>
    </w:pPr>
  </w:style>
  <w:style w:customStyle="true" w:styleId="WW8Num59" w:type="numbering">
    <w:name w:val="WW8Num59"/>
    <w:basedOn w:val="Bezpopisa"/>
    <w:pPr>
      <w:numPr>
        <w:numId w:val="348"/>
      </w:numPr>
    </w:pPr>
  </w:style>
  <w:style w:customStyle="true" w:styleId="WW8Num60" w:type="numbering">
    <w:name w:val="WW8Num60"/>
    <w:basedOn w:val="Bezpopisa"/>
    <w:pPr>
      <w:numPr>
        <w:numId w:val="349"/>
      </w:numPr>
    </w:pPr>
  </w:style>
  <w:style w:customStyle="true" w:styleId="WW8Num61" w:type="numbering">
    <w:name w:val="WW8Num61"/>
    <w:basedOn w:val="Bezpopisa"/>
    <w:pPr>
      <w:numPr>
        <w:numId w:val="350"/>
      </w:numPr>
    </w:pPr>
  </w:style>
  <w:style w:customStyle="true" w:styleId="WW8Num62" w:type="numbering">
    <w:name w:val="WW8Num62"/>
    <w:basedOn w:val="Bezpopisa"/>
    <w:pPr>
      <w:numPr>
        <w:numId w:val="351"/>
      </w:numPr>
    </w:pPr>
  </w:style>
  <w:style w:customStyle="true" w:styleId="WW8Num63" w:type="numbering">
    <w:name w:val="WW8Num63"/>
    <w:basedOn w:val="Bezpopisa"/>
    <w:pPr>
      <w:numPr>
        <w:numId w:val="352"/>
      </w:numPr>
    </w:pPr>
  </w:style>
  <w:style w:customStyle="true" w:styleId="WW8Num64" w:type="numbering">
    <w:name w:val="WW8Num64"/>
    <w:basedOn w:val="Bezpopisa"/>
    <w:pPr>
      <w:numPr>
        <w:numId w:val="353"/>
      </w:numPr>
    </w:pPr>
  </w:style>
  <w:style w:customStyle="true" w:styleId="WW8Num65" w:type="numbering">
    <w:name w:val="WW8Num65"/>
    <w:basedOn w:val="Bezpopisa"/>
    <w:pPr>
      <w:numPr>
        <w:numId w:val="354"/>
      </w:numPr>
    </w:pPr>
  </w:style>
  <w:style w:customStyle="true" w:styleId="WW8Num66" w:type="numbering">
    <w:name w:val="WW8Num66"/>
    <w:basedOn w:val="Bezpopisa"/>
    <w:pPr>
      <w:numPr>
        <w:numId w:val="355"/>
      </w:numPr>
    </w:pPr>
  </w:style>
  <w:style w:customStyle="true" w:styleId="WW8Num67" w:type="numbering">
    <w:name w:val="WW8Num67"/>
    <w:basedOn w:val="Bezpopisa"/>
    <w:pPr>
      <w:numPr>
        <w:numId w:val="356"/>
      </w:numPr>
    </w:pPr>
  </w:style>
  <w:style w:customStyle="true" w:styleId="WW8Num68" w:type="numbering">
    <w:name w:val="WW8Num68"/>
    <w:basedOn w:val="Bezpopisa"/>
    <w:pPr>
      <w:numPr>
        <w:numId w:val="357"/>
      </w:numPr>
    </w:pPr>
  </w:style>
  <w:style w:customStyle="true" w:styleId="WW8Num69" w:type="numbering">
    <w:name w:val="WW8Num69"/>
    <w:basedOn w:val="Bezpopisa"/>
    <w:pPr>
      <w:numPr>
        <w:numId w:val="358"/>
      </w:numPr>
    </w:pPr>
  </w:style>
  <w:style w:customStyle="true" w:styleId="WW8Num70" w:type="numbering">
    <w:name w:val="WW8Num70"/>
    <w:basedOn w:val="Bezpopisa"/>
    <w:pPr>
      <w:numPr>
        <w:numId w:val="359"/>
      </w:numPr>
    </w:pPr>
  </w:style>
  <w:style w:customStyle="true" w:styleId="WW8Num71" w:type="numbering">
    <w:name w:val="WW8Num71"/>
    <w:basedOn w:val="Bezpopisa"/>
    <w:pPr>
      <w:numPr>
        <w:numId w:val="360"/>
      </w:numPr>
    </w:pPr>
  </w:style>
  <w:style w:customStyle="true" w:styleId="WW8Num72" w:type="numbering">
    <w:name w:val="WW8Num72"/>
    <w:basedOn w:val="Bezpopisa"/>
    <w:pPr>
      <w:numPr>
        <w:numId w:val="361"/>
      </w:numPr>
    </w:pPr>
  </w:style>
  <w:style w:customStyle="true" w:styleId="WW8Num73" w:type="numbering">
    <w:name w:val="WW8Num73"/>
    <w:basedOn w:val="Bezpopisa"/>
    <w:pPr>
      <w:numPr>
        <w:numId w:val="362"/>
      </w:numPr>
    </w:pPr>
  </w:style>
  <w:style w:customStyle="true" w:styleId="WW8Num74" w:type="numbering">
    <w:name w:val="WW8Num74"/>
    <w:basedOn w:val="Bezpopisa"/>
    <w:pPr>
      <w:numPr>
        <w:numId w:val="363"/>
      </w:numPr>
    </w:pPr>
  </w:style>
  <w:style w:customStyle="true" w:styleId="WW8Num75" w:type="numbering">
    <w:name w:val="WW8Num75"/>
    <w:basedOn w:val="Bezpopisa"/>
    <w:pPr>
      <w:numPr>
        <w:numId w:val="364"/>
      </w:numPr>
    </w:pPr>
  </w:style>
  <w:style w:customStyle="true" w:styleId="WW8Num76" w:type="numbering">
    <w:name w:val="WW8Num76"/>
    <w:basedOn w:val="Bezpopisa"/>
    <w:pPr>
      <w:numPr>
        <w:numId w:val="365"/>
      </w:numPr>
    </w:pPr>
  </w:style>
  <w:style w:customStyle="true" w:styleId="WW8Num77" w:type="numbering">
    <w:name w:val="WW8Num77"/>
    <w:basedOn w:val="Bezpopisa"/>
    <w:pPr>
      <w:numPr>
        <w:numId w:val="366"/>
      </w:numPr>
    </w:pPr>
  </w:style>
  <w:style w:customStyle="true" w:styleId="WW8Num78" w:type="numbering">
    <w:name w:val="WW8Num78"/>
    <w:basedOn w:val="Bezpopisa"/>
    <w:pPr>
      <w:numPr>
        <w:numId w:val="367"/>
      </w:numPr>
    </w:pPr>
  </w:style>
  <w:style w:customStyle="true" w:styleId="WW8Num79" w:type="numbering">
    <w:name w:val="WW8Num79"/>
    <w:basedOn w:val="Bezpopisa"/>
    <w:pPr>
      <w:numPr>
        <w:numId w:val="368"/>
      </w:numPr>
    </w:pPr>
  </w:style>
  <w:style w:customStyle="true" w:styleId="WW8Num80" w:type="numbering">
    <w:name w:val="WW8Num80"/>
    <w:basedOn w:val="Bezpopisa"/>
    <w:pPr>
      <w:numPr>
        <w:numId w:val="369"/>
      </w:numPr>
    </w:pPr>
  </w:style>
  <w:style w:customStyle="true" w:styleId="WW8Num81" w:type="numbering">
    <w:name w:val="WW8Num81"/>
    <w:basedOn w:val="Bezpopisa"/>
    <w:pPr>
      <w:numPr>
        <w:numId w:val="370"/>
      </w:numPr>
    </w:pPr>
  </w:style>
  <w:style w:customStyle="true" w:styleId="WW8Num82" w:type="numbering">
    <w:name w:val="WW8Num82"/>
    <w:basedOn w:val="Bezpopisa"/>
    <w:pPr>
      <w:numPr>
        <w:numId w:val="371"/>
      </w:numPr>
    </w:pPr>
  </w:style>
  <w:style w:customStyle="true" w:styleId="WW8Num83" w:type="numbering">
    <w:name w:val="WW8Num83"/>
    <w:basedOn w:val="Bezpopisa"/>
    <w:pPr>
      <w:numPr>
        <w:numId w:val="372"/>
      </w:numPr>
    </w:pPr>
  </w:style>
  <w:style w:customStyle="true" w:styleId="WW8Num84" w:type="numbering">
    <w:name w:val="WW8Num84"/>
    <w:basedOn w:val="Bezpopisa"/>
    <w:pPr>
      <w:numPr>
        <w:numId w:val="373"/>
      </w:numPr>
    </w:pPr>
  </w:style>
  <w:style w:customStyle="true" w:styleId="WW8Num85" w:type="numbering">
    <w:name w:val="WW8Num85"/>
    <w:basedOn w:val="Bezpopisa"/>
    <w:pPr>
      <w:numPr>
        <w:numId w:val="374"/>
      </w:numPr>
    </w:pPr>
  </w:style>
  <w:style w:customStyle="true" w:styleId="WW8Num86" w:type="numbering">
    <w:name w:val="WW8Num86"/>
    <w:basedOn w:val="Bezpopisa"/>
    <w:pPr>
      <w:numPr>
        <w:numId w:val="375"/>
      </w:numPr>
    </w:pPr>
  </w:style>
  <w:style w:customStyle="true" w:styleId="WW8Num87" w:type="numbering">
    <w:name w:val="WW8Num87"/>
    <w:basedOn w:val="Bezpopisa"/>
    <w:pPr>
      <w:numPr>
        <w:numId w:val="376"/>
      </w:numPr>
    </w:pPr>
  </w:style>
  <w:style w:customStyle="true" w:styleId="WW8Num88" w:type="numbering">
    <w:name w:val="WW8Num88"/>
    <w:basedOn w:val="Bezpopisa"/>
    <w:pPr>
      <w:numPr>
        <w:numId w:val="377"/>
      </w:numPr>
    </w:pPr>
  </w:style>
  <w:style w:customStyle="true" w:styleId="WW8Num89" w:type="numbering">
    <w:name w:val="WW8Num89"/>
    <w:basedOn w:val="Bezpopisa"/>
    <w:pPr>
      <w:numPr>
        <w:numId w:val="378"/>
      </w:numPr>
    </w:pPr>
  </w:style>
  <w:style w:customStyle="true" w:styleId="WW8Num90" w:type="numbering">
    <w:name w:val="WW8Num90"/>
    <w:basedOn w:val="Bezpopisa"/>
    <w:pPr>
      <w:numPr>
        <w:numId w:val="379"/>
      </w:numPr>
    </w:pPr>
  </w:style>
  <w:style w:customStyle="true" w:styleId="WW8Num91" w:type="numbering">
    <w:name w:val="WW8Num91"/>
    <w:basedOn w:val="Bezpopisa"/>
    <w:pPr>
      <w:numPr>
        <w:numId w:val="380"/>
      </w:numPr>
    </w:pPr>
  </w:style>
  <w:style w:customStyle="true" w:styleId="WW8Num92" w:type="numbering">
    <w:name w:val="WW8Num92"/>
    <w:basedOn w:val="Bezpopisa"/>
    <w:pPr>
      <w:numPr>
        <w:numId w:val="381"/>
      </w:numPr>
    </w:pPr>
  </w:style>
  <w:style w:customStyle="true" w:styleId="WW8Num93" w:type="numbering">
    <w:name w:val="WW8Num93"/>
    <w:basedOn w:val="Bezpopisa"/>
    <w:pPr>
      <w:numPr>
        <w:numId w:val="382"/>
      </w:numPr>
    </w:pPr>
  </w:style>
  <w:style w:customStyle="true" w:styleId="WW8Num94" w:type="numbering">
    <w:name w:val="WW8Num94"/>
    <w:basedOn w:val="Bezpopisa"/>
    <w:pPr>
      <w:numPr>
        <w:numId w:val="383"/>
      </w:numPr>
    </w:pPr>
  </w:style>
  <w:style w:customStyle="true" w:styleId="WW8Num95" w:type="numbering">
    <w:name w:val="WW8Num95"/>
    <w:basedOn w:val="Bezpopisa"/>
    <w:pPr>
      <w:numPr>
        <w:numId w:val="384"/>
      </w:numPr>
    </w:pPr>
  </w:style>
  <w:style w:customStyle="true" w:styleId="WW8Num96" w:type="numbering">
    <w:name w:val="WW8Num96"/>
    <w:basedOn w:val="Bezpopisa"/>
    <w:pPr>
      <w:numPr>
        <w:numId w:val="385"/>
      </w:numPr>
    </w:pPr>
  </w:style>
  <w:style w:customStyle="true" w:styleId="WW8Num97" w:type="numbering">
    <w:name w:val="WW8Num97"/>
    <w:basedOn w:val="Bezpopisa"/>
    <w:pPr>
      <w:numPr>
        <w:numId w:val="386"/>
      </w:numPr>
    </w:pPr>
  </w:style>
  <w:style w:customStyle="true" w:styleId="WW8Num98" w:type="numbering">
    <w:name w:val="WW8Num98"/>
    <w:basedOn w:val="Bezpopisa"/>
    <w:pPr>
      <w:numPr>
        <w:numId w:val="387"/>
      </w:numPr>
    </w:pPr>
  </w:style>
  <w:style w:customStyle="true" w:styleId="WW8Num99" w:type="numbering">
    <w:name w:val="WW8Num99"/>
    <w:basedOn w:val="Bezpopisa"/>
    <w:pPr>
      <w:numPr>
        <w:numId w:val="388"/>
      </w:numPr>
    </w:pPr>
  </w:style>
  <w:style w:customStyle="true" w:styleId="WW8Num100" w:type="numbering">
    <w:name w:val="WW8Num100"/>
    <w:basedOn w:val="Bezpopisa"/>
    <w:pPr>
      <w:numPr>
        <w:numId w:val="389"/>
      </w:numPr>
    </w:pPr>
  </w:style>
  <w:style w:customStyle="true" w:styleId="WW8Num101" w:type="numbering">
    <w:name w:val="WW8Num101"/>
    <w:basedOn w:val="Bezpopisa"/>
    <w:pPr>
      <w:numPr>
        <w:numId w:val="390"/>
      </w:numPr>
    </w:pPr>
  </w:style>
  <w:style w:customStyle="true" w:styleId="WW8Num102" w:type="numbering">
    <w:name w:val="WW8Num102"/>
    <w:basedOn w:val="Bezpopisa"/>
    <w:pPr>
      <w:numPr>
        <w:numId w:val="391"/>
      </w:numPr>
    </w:pPr>
  </w:style>
  <w:style w:customStyle="true" w:styleId="WW8Num103" w:type="numbering">
    <w:name w:val="WW8Num103"/>
    <w:basedOn w:val="Bezpopisa"/>
    <w:pPr>
      <w:numPr>
        <w:numId w:val="392"/>
      </w:numPr>
    </w:pPr>
  </w:style>
  <w:style w:customStyle="true" w:styleId="WW8Num104" w:type="numbering">
    <w:name w:val="WW8Num104"/>
    <w:basedOn w:val="Bezpopisa"/>
    <w:pPr>
      <w:numPr>
        <w:numId w:val="393"/>
      </w:numPr>
    </w:pPr>
  </w:style>
  <w:style w:customStyle="true" w:styleId="WW8Num105" w:type="numbering">
    <w:name w:val="WW8Num105"/>
    <w:basedOn w:val="Bezpopisa"/>
    <w:pPr>
      <w:numPr>
        <w:numId w:val="394"/>
      </w:numPr>
    </w:pPr>
  </w:style>
  <w:style w:customStyle="true" w:styleId="WW8Num106" w:type="numbering">
    <w:name w:val="WW8Num106"/>
    <w:basedOn w:val="Bezpopisa"/>
    <w:pPr>
      <w:numPr>
        <w:numId w:val="395"/>
      </w:numPr>
    </w:pPr>
  </w:style>
  <w:style w:customStyle="true" w:styleId="WW8Num107" w:type="numbering">
    <w:name w:val="WW8Num107"/>
    <w:basedOn w:val="Bezpopisa"/>
    <w:pPr>
      <w:numPr>
        <w:numId w:val="396"/>
      </w:numPr>
    </w:pPr>
  </w:style>
  <w:style w:customStyle="true" w:styleId="WW8Num108" w:type="numbering">
    <w:name w:val="WW8Num108"/>
    <w:basedOn w:val="Bezpopisa"/>
    <w:pPr>
      <w:numPr>
        <w:numId w:val="397"/>
      </w:numPr>
    </w:pPr>
  </w:style>
  <w:style w:customStyle="true" w:styleId="WW8Num109" w:type="numbering">
    <w:name w:val="WW8Num109"/>
    <w:basedOn w:val="Bezpopisa"/>
    <w:pPr>
      <w:numPr>
        <w:numId w:val="398"/>
      </w:numPr>
    </w:pPr>
  </w:style>
  <w:style w:customStyle="true" w:styleId="WW8Num110" w:type="numbering">
    <w:name w:val="WW8Num110"/>
    <w:basedOn w:val="Bezpopisa"/>
    <w:pPr>
      <w:numPr>
        <w:numId w:val="399"/>
      </w:numPr>
    </w:pPr>
  </w:style>
  <w:style w:customStyle="true" w:styleId="WW8Num111" w:type="numbering">
    <w:name w:val="WW8Num111"/>
    <w:basedOn w:val="Bezpopisa"/>
    <w:pPr>
      <w:numPr>
        <w:numId w:val="400"/>
      </w:numPr>
    </w:pPr>
  </w:style>
  <w:style w:customStyle="true" w:styleId="WW8Num112" w:type="numbering">
    <w:name w:val="WW8Num112"/>
    <w:basedOn w:val="Bezpopisa"/>
    <w:pPr>
      <w:numPr>
        <w:numId w:val="401"/>
      </w:numPr>
    </w:pPr>
  </w:style>
  <w:style w:customStyle="true" w:styleId="WW8Num113" w:type="numbering">
    <w:name w:val="WW8Num113"/>
    <w:basedOn w:val="Bezpopisa"/>
    <w:pPr>
      <w:numPr>
        <w:numId w:val="402"/>
      </w:numPr>
    </w:pPr>
  </w:style>
  <w:style w:customStyle="true" w:styleId="WW8Num114" w:type="numbering">
    <w:name w:val="WW8Num114"/>
    <w:basedOn w:val="Bezpopisa"/>
    <w:pPr>
      <w:numPr>
        <w:numId w:val="403"/>
      </w:numPr>
    </w:pPr>
  </w:style>
  <w:style w:customStyle="true" w:styleId="WW8Num115" w:type="numbering">
    <w:name w:val="WW8Num115"/>
    <w:basedOn w:val="Bezpopisa"/>
    <w:pPr>
      <w:numPr>
        <w:numId w:val="404"/>
      </w:numPr>
    </w:pPr>
  </w:style>
  <w:style w:customStyle="true" w:styleId="WW8Num116" w:type="numbering">
    <w:name w:val="WW8Num116"/>
    <w:basedOn w:val="Bezpopisa"/>
    <w:pPr>
      <w:numPr>
        <w:numId w:val="405"/>
      </w:numPr>
    </w:pPr>
  </w:style>
  <w:style w:customStyle="true" w:styleId="WW8Num117" w:type="numbering">
    <w:name w:val="WW8Num117"/>
    <w:basedOn w:val="Bezpopisa"/>
    <w:pPr>
      <w:numPr>
        <w:numId w:val="406"/>
      </w:numPr>
    </w:pPr>
  </w:style>
  <w:style w:customStyle="true" w:styleId="WW8Num118" w:type="numbering">
    <w:name w:val="WW8Num118"/>
    <w:basedOn w:val="Bezpopisa"/>
    <w:pPr>
      <w:numPr>
        <w:numId w:val="407"/>
      </w:numPr>
    </w:pPr>
  </w:style>
  <w:style w:customStyle="true" w:styleId="WW8Num119" w:type="numbering">
    <w:name w:val="WW8Num119"/>
    <w:basedOn w:val="Bezpopisa"/>
    <w:pPr>
      <w:numPr>
        <w:numId w:val="408"/>
      </w:numPr>
    </w:pPr>
  </w:style>
  <w:style w:customStyle="true" w:styleId="WW8Num120" w:type="numbering">
    <w:name w:val="WW8Num120"/>
    <w:basedOn w:val="Bezpopisa"/>
    <w:pPr>
      <w:numPr>
        <w:numId w:val="409"/>
      </w:numPr>
    </w:pPr>
  </w:style>
  <w:style w:customStyle="true" w:styleId="WW8Num121" w:type="numbering">
    <w:name w:val="WW8Num121"/>
    <w:basedOn w:val="Bezpopisa"/>
    <w:pPr>
      <w:numPr>
        <w:numId w:val="410"/>
      </w:numPr>
    </w:pPr>
  </w:style>
  <w:style w:customStyle="true" w:styleId="WW8Num122" w:type="numbering">
    <w:name w:val="WW8Num122"/>
    <w:basedOn w:val="Bezpopisa"/>
    <w:pPr>
      <w:numPr>
        <w:numId w:val="411"/>
      </w:numPr>
    </w:pPr>
  </w:style>
  <w:style w:customStyle="true" w:styleId="WW8Num123" w:type="numbering">
    <w:name w:val="WW8Num123"/>
    <w:basedOn w:val="Bezpopisa"/>
    <w:pPr>
      <w:numPr>
        <w:numId w:val="412"/>
      </w:numPr>
    </w:pPr>
  </w:style>
  <w:style w:customStyle="true" w:styleId="WW8Num124" w:type="numbering">
    <w:name w:val="WW8Num124"/>
    <w:basedOn w:val="Bezpopisa"/>
    <w:pPr>
      <w:numPr>
        <w:numId w:val="413"/>
      </w:numPr>
    </w:pPr>
  </w:style>
  <w:style w:customStyle="true" w:styleId="WW8Num125" w:type="numbering">
    <w:name w:val="WW8Num125"/>
    <w:basedOn w:val="Bezpopisa"/>
    <w:pPr>
      <w:numPr>
        <w:numId w:val="414"/>
      </w:numPr>
    </w:pPr>
  </w:style>
  <w:style w:customStyle="true" w:styleId="WW8Num126" w:type="numbering">
    <w:name w:val="WW8Num126"/>
    <w:basedOn w:val="Bezpopisa"/>
    <w:pPr>
      <w:numPr>
        <w:numId w:val="415"/>
      </w:numPr>
    </w:pPr>
  </w:style>
  <w:style w:customStyle="true" w:styleId="WW8Num127" w:type="numbering">
    <w:name w:val="WW8Num127"/>
    <w:basedOn w:val="Bezpopisa"/>
    <w:pPr>
      <w:numPr>
        <w:numId w:val="416"/>
      </w:numPr>
    </w:pPr>
  </w:style>
  <w:style w:customStyle="true" w:styleId="WW8Num128" w:type="numbering">
    <w:name w:val="WW8Num128"/>
    <w:basedOn w:val="Bezpopisa"/>
    <w:pPr>
      <w:numPr>
        <w:numId w:val="417"/>
      </w:numPr>
    </w:pPr>
  </w:style>
  <w:style w:customStyle="true" w:styleId="WW8Num129" w:type="numbering">
    <w:name w:val="WW8Num129"/>
    <w:basedOn w:val="Bezpopisa"/>
    <w:pPr>
      <w:numPr>
        <w:numId w:val="418"/>
      </w:numPr>
    </w:pPr>
  </w:style>
  <w:style w:customStyle="true" w:styleId="WW8Num130" w:type="numbering">
    <w:name w:val="WW8Num130"/>
    <w:basedOn w:val="Bezpopisa"/>
    <w:pPr>
      <w:numPr>
        <w:numId w:val="419"/>
      </w:numPr>
    </w:pPr>
  </w:style>
  <w:style w:customStyle="true" w:styleId="WW8Num131" w:type="numbering">
    <w:name w:val="WW8Num131"/>
    <w:basedOn w:val="Bezpopisa"/>
    <w:pPr>
      <w:numPr>
        <w:numId w:val="420"/>
      </w:numPr>
    </w:pPr>
  </w:style>
  <w:style w:customStyle="true" w:styleId="WW8Num132" w:type="numbering">
    <w:name w:val="WW8Num132"/>
    <w:basedOn w:val="Bezpopisa"/>
    <w:pPr>
      <w:numPr>
        <w:numId w:val="421"/>
      </w:numPr>
    </w:pPr>
  </w:style>
  <w:style w:customStyle="true" w:styleId="WW8Num133" w:type="numbering">
    <w:name w:val="WW8Num133"/>
    <w:basedOn w:val="Bezpopisa"/>
    <w:pPr>
      <w:numPr>
        <w:numId w:val="422"/>
      </w:numPr>
    </w:pPr>
  </w:style>
  <w:style w:customStyle="true" w:styleId="WW8Num134" w:type="numbering">
    <w:name w:val="WW8Num134"/>
    <w:basedOn w:val="Bezpopisa"/>
    <w:pPr>
      <w:numPr>
        <w:numId w:val="423"/>
      </w:numPr>
    </w:pPr>
  </w:style>
  <w:style w:customStyle="true" w:styleId="WW8Num135" w:type="numbering">
    <w:name w:val="WW8Num135"/>
    <w:basedOn w:val="Bezpopisa"/>
    <w:pPr>
      <w:numPr>
        <w:numId w:val="424"/>
      </w:numPr>
    </w:pPr>
  </w:style>
  <w:style w:customStyle="true" w:styleId="WW8Num136" w:type="numbering">
    <w:name w:val="WW8Num136"/>
    <w:basedOn w:val="Bezpopisa"/>
    <w:pPr>
      <w:numPr>
        <w:numId w:val="425"/>
      </w:numPr>
    </w:pPr>
  </w:style>
  <w:style w:customStyle="true" w:styleId="WW8Num137" w:type="numbering">
    <w:name w:val="WW8Num137"/>
    <w:basedOn w:val="Bezpopisa"/>
    <w:pPr>
      <w:numPr>
        <w:numId w:val="426"/>
      </w:numPr>
    </w:pPr>
  </w:style>
  <w:style w:customStyle="true" w:styleId="WW8Num138" w:type="numbering">
    <w:name w:val="WW8Num138"/>
    <w:basedOn w:val="Bezpopisa"/>
    <w:pPr>
      <w:numPr>
        <w:numId w:val="427"/>
      </w:numPr>
    </w:pPr>
  </w:style>
  <w:style w:customStyle="true" w:styleId="WW8Num139" w:type="numbering">
    <w:name w:val="WW8Num139"/>
    <w:basedOn w:val="Bezpopisa"/>
    <w:pPr>
      <w:numPr>
        <w:numId w:val="428"/>
      </w:numPr>
    </w:pPr>
  </w:style>
  <w:style w:customStyle="true" w:styleId="WW8Num140" w:type="numbering">
    <w:name w:val="WW8Num140"/>
    <w:basedOn w:val="Bezpopisa"/>
    <w:pPr>
      <w:numPr>
        <w:numId w:val="429"/>
      </w:numPr>
    </w:pPr>
  </w:style>
  <w:style w:customStyle="true" w:styleId="WW8Num141" w:type="numbering">
    <w:name w:val="WW8Num141"/>
    <w:basedOn w:val="Bezpopisa"/>
    <w:pPr>
      <w:numPr>
        <w:numId w:val="430"/>
      </w:numPr>
    </w:pPr>
  </w:style>
  <w:style w:customStyle="true" w:styleId="WW8Num142" w:type="numbering">
    <w:name w:val="WW8Num142"/>
    <w:basedOn w:val="Bezpopisa"/>
    <w:pPr>
      <w:numPr>
        <w:numId w:val="431"/>
      </w:numPr>
    </w:pPr>
  </w:style>
  <w:style w:customStyle="true" w:styleId="WW8Num143" w:type="numbering">
    <w:name w:val="WW8Num143"/>
    <w:basedOn w:val="Bezpopisa"/>
    <w:pPr>
      <w:numPr>
        <w:numId w:val="432"/>
      </w:numPr>
    </w:pPr>
  </w:style>
  <w:style w:customStyle="true" w:styleId="WW8Num144" w:type="numbering">
    <w:name w:val="WW8Num144"/>
    <w:basedOn w:val="Bezpopisa"/>
    <w:pPr>
      <w:numPr>
        <w:numId w:val="433"/>
      </w:numPr>
    </w:pPr>
  </w:style>
  <w:style w:styleId="Tekstrezerviranogmjesta" w:type="character">
    <w:name w:val="Placeholder Text"/>
    <w:basedOn w:val="Zadanifontodlomka"/>
    <w:uiPriority w:val="99"/>
    <w:semiHidden/>
    <w:rsid w:val="00DC4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2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2AB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2A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2A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styleId="Naslov1" w:type="paragraph">
    <w:name w:val="heading 1"/>
    <w:basedOn w:val="Standard"/>
    <w:pPr>
      <w:keepNext/>
      <w:jc w:val="center"/>
      <w:outlineLvl w:val="0"/>
    </w:pPr>
    <w:rPr>
      <w:rFonts w:ascii="Tahoma" w:cs="Tahoma" w:hAnsi="Tahoma"/>
      <w:b/>
      <w:bCs/>
      <w:sz w:val="28"/>
      <w:szCs w:val="28"/>
    </w:rPr>
  </w:style>
  <w:style w:styleId="Naslov2" w:type="paragraph">
    <w:name w:val="heading 2"/>
    <w:basedOn w:val="Standard"/>
    <w:pPr>
      <w:keepNext/>
      <w:outlineLvl w:val="1"/>
    </w:pPr>
    <w:rPr>
      <w:rFonts w:ascii="Tahoma" w:cs="Tahoma" w:hAnsi="Tahoma"/>
      <w:b/>
      <w:bCs/>
      <w:sz w:val="20"/>
      <w:szCs w:val="20"/>
    </w:rPr>
  </w:style>
  <w:style w:styleId="Naslov3" w:type="paragraph">
    <w:name w:val="heading 3"/>
    <w:basedOn w:val="Zaglavlje"/>
    <w:pPr>
      <w:outlineLvl w:val="2"/>
    </w:pPr>
    <w:rPr>
      <w:b/>
      <w:bCs/>
    </w:rPr>
  </w:style>
  <w:style w:styleId="Naslov4" w:type="paragraph">
    <w:name w:val="heading 4"/>
    <w:basedOn w:val="Standard"/>
    <w:pPr>
      <w:keepNext/>
      <w:tabs>
        <w:tab w:pos="-567" w:val="left"/>
      </w:tabs>
      <w:ind w:right="-58"/>
      <w:jc w:val="center"/>
      <w:outlineLvl w:val="3"/>
    </w:pPr>
    <w:rPr>
      <w:rFonts w:ascii="Arial Narrow" w:cs="Arial Narrow" w:hAnsi="Arial Narrow"/>
      <w:b/>
    </w:rPr>
  </w:style>
  <w:style w:styleId="Naslov5" w:type="paragraph">
    <w:name w:val="heading 5"/>
    <w:basedOn w:val="Standard"/>
    <w:pPr>
      <w:keepNext/>
      <w:outlineLvl w:val="4"/>
    </w:pPr>
    <w:rPr>
      <w:rFonts w:ascii="Arial Narrow" w:cs="Arial Narrow" w:hAnsi="Arial Narrow"/>
      <w:bCs/>
      <w:lang w:val="de-DE"/>
    </w:rPr>
  </w:style>
  <w:style w:styleId="Naslov6" w:type="paragraph">
    <w:name w:val="heading 6"/>
    <w:basedOn w:val="Standard"/>
    <w:pPr>
      <w:keepNext/>
      <w:tabs>
        <w:tab w:pos="-567" w:val="left"/>
      </w:tabs>
      <w:ind w:right="-58"/>
      <w:jc w:val="center"/>
      <w:outlineLvl w:val="5"/>
    </w:pPr>
    <w:rPr>
      <w:rFonts w:ascii="Arial Narrow" w:cs="Arial Narrow" w:hAnsi="Arial Narrow"/>
      <w:b/>
      <w:bCs/>
      <w:sz w:val="22"/>
    </w:rPr>
  </w:style>
  <w:style w:styleId="Naslov7" w:type="paragraph">
    <w:name w:val="heading 7"/>
    <w:basedOn w:val="Standard"/>
    <w:pPr>
      <w:keepNext/>
      <w:jc w:val="both"/>
      <w:outlineLvl w:val="6"/>
    </w:pPr>
    <w:rPr>
      <w:rFonts w:ascii="Arial Narrow" w:cs="Arial Narrow" w:hAnsi="Arial Narrow"/>
      <w:b/>
      <w:lang w:val="de-DE"/>
    </w:rPr>
  </w:style>
  <w:style w:styleId="Naslov8" w:type="paragraph">
    <w:name w:val="heading 8"/>
    <w:basedOn w:val="Standard"/>
    <w:pPr>
      <w:keepNext/>
      <w:ind w:firstLine="720" w:left="3600"/>
      <w:jc w:val="both"/>
      <w:outlineLvl w:val="7"/>
    </w:pPr>
    <w:rPr>
      <w:rFonts w:ascii="Arial Narrow" w:cs="Arial Narrow" w:hAnsi="Arial Narrow"/>
      <w:b/>
      <w:sz w:val="22"/>
      <w:u w:val="single"/>
    </w:rPr>
  </w:style>
  <w:style w:styleId="Naslov9" w:type="paragraph">
    <w:name w:val="heading 9"/>
    <w:basedOn w:val="Standard"/>
    <w:pPr>
      <w:keepNext/>
      <w:jc w:val="both"/>
      <w:outlineLvl w:val="8"/>
    </w:pPr>
    <w:rPr>
      <w:rFonts w:ascii="Arial Narrow" w:cs="Arial Narrow" w:hAnsi="Arial Narrow"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styleId="Zaglavlje" w:type="paragraph">
    <w:name w:val="header"/>
    <w:basedOn w:val="Standard"/>
    <w:next w:val="Textbody"/>
    <w:pPr>
      <w:keepNext/>
      <w:spacing w:after="120" w:before="240"/>
    </w:pPr>
    <w:rPr>
      <w:rFonts w:ascii="Arial" w:cs="Tahoma" w:eastAsia="Andale Sans U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customStyle="1" w:styleId="Standarduseruseruser" w:type="paragraph">
    <w:name w:val="Standard (user) (user) (user)"/>
    <w:pPr>
      <w:widowControl/>
      <w:suppressAutoHyphens/>
    </w:pPr>
    <w:rPr>
      <w:rFonts w:eastAsia="SimSun,"/>
    </w:rPr>
  </w:style>
  <w:style w:customStyle="1" w:styleId="Headinguseruser" w:type="paragraph">
    <w:name w:val="Heading (user) (user)"/>
    <w:basedOn w:val="Standarduser"/>
    <w:pPr>
      <w:keepNext/>
      <w:spacing w:after="120" w:before="240"/>
    </w:pPr>
    <w:rPr>
      <w:rFonts w:ascii="Arial" w:eastAsia="Lucida Sans Unicode" w:hAnsi="Arial"/>
      <w:sz w:val="28"/>
      <w:szCs w:val="28"/>
    </w:rPr>
  </w:style>
  <w:style w:customStyle="1" w:styleId="Framecontentsuseruser" w:type="paragraph">
    <w:name w:val="Frame contents (user) (user)"/>
    <w:basedOn w:val="Textbodyuser"/>
  </w:style>
  <w:style w:customStyle="1" w:styleId="Textbodyindentuser" w:type="paragraph">
    <w:name w:val="Text body indent (user)"/>
    <w:basedOn w:val="Standarduser"/>
    <w:pPr>
      <w:spacing w:after="120"/>
      <w:ind w:left="283"/>
    </w:pPr>
  </w:style>
  <w:style w:customStyle="1" w:styleId="TableHeadinguseruser" w:type="paragraph">
    <w:name w:val="Table Heading (user) (user)"/>
    <w:basedOn w:val="TableContentsuseruser"/>
    <w:pPr>
      <w:jc w:val="center"/>
    </w:pPr>
    <w:rPr>
      <w:b/>
      <w:bCs/>
    </w:rPr>
  </w:style>
  <w:style w:customStyle="1" w:styleId="TableContentsuseruser" w:type="paragraph">
    <w:name w:val="Table Contents (user) (user)"/>
    <w:basedOn w:val="Standarduseruser"/>
    <w:pPr>
      <w:suppressLineNumbers/>
    </w:pPr>
  </w:style>
  <w:style w:customStyle="1" w:styleId="Indexuseruser" w:type="paragraph">
    <w:name w:val="Index (user) (user)"/>
    <w:basedOn w:val="Standarduseruser"/>
    <w:pPr>
      <w:suppressLineNumbers/>
    </w:pPr>
    <w:rPr>
      <w:rFonts w:cs="Tahoma"/>
    </w:rPr>
  </w:style>
  <w:style w:customStyle="1" w:styleId="Captionuseruser" w:type="paragraph">
    <w:name w:val="Caption (user) (user)"/>
    <w:basedOn w:val="Standarduseruser"/>
    <w:pPr>
      <w:suppressLineNumbers/>
      <w:spacing w:after="120" w:before="120"/>
    </w:pPr>
    <w:rPr>
      <w:rFonts w:cs="Tahoma"/>
      <w:i/>
      <w:iCs/>
    </w:rPr>
  </w:style>
  <w:style w:customStyle="1" w:styleId="Textbodyuseruser" w:type="paragraph">
    <w:name w:val="Text body (user) (user)"/>
    <w:basedOn w:val="Standarduseruser"/>
    <w:pPr>
      <w:spacing w:after="120"/>
    </w:pPr>
  </w:style>
  <w:style w:styleId="Tijeloteksta3" w:type="paragraph">
    <w:name w:val="Body Text 3"/>
    <w:basedOn w:val="Standarduser"/>
    <w:pPr>
      <w:spacing w:after="0" w:line="240" w:lineRule="auto"/>
    </w:pPr>
    <w:rPr>
      <w:rFonts w:ascii="Arial" w:cs="Arial" w:eastAsia="Times New Roman" w:hAnsi="Arial"/>
      <w:sz w:val="20"/>
      <w:szCs w:val="20"/>
    </w:rPr>
  </w:style>
  <w:style w:styleId="Tijeloteksta-uvlaka3" w:type="paragraph">
    <w:name w:val="Body Text Indent 3"/>
    <w:basedOn w:val="Standard"/>
    <w:pPr>
      <w:ind w:left="360"/>
      <w:jc w:val="both"/>
    </w:pPr>
    <w:rPr>
      <w:rFonts w:ascii="Arial" w:cs="Arial" w:hAnsi="Arial"/>
    </w:rPr>
  </w:style>
  <w:style w:styleId="Tijeloteksta2" w:type="paragraph">
    <w:name w:val="Body Text 2"/>
    <w:basedOn w:val="Standard"/>
    <w:pPr>
      <w:jc w:val="both"/>
    </w:pPr>
    <w:rPr>
      <w:rFonts w:ascii="Arial Narrow" w:cs="Arial Narrow" w:hAnsi="Arial Narrow"/>
      <w:b/>
      <w:bCs/>
    </w:rPr>
  </w:style>
  <w:style w:customStyle="1" w:styleId="Standarduseruser" w:type="paragraph">
    <w:name w:val="Standard (user) (user)"/>
    <w:pPr>
      <w:widowControl/>
      <w:suppressAutoHyphens/>
    </w:pPr>
  </w:style>
  <w:style w:customStyle="1" w:styleId="Odlomakpopisa1" w:type="paragraph">
    <w:name w:val="Odlomak popisa1"/>
    <w:basedOn w:val="Standard"/>
    <w:pPr>
      <w:ind w:left="720"/>
    </w:pPr>
    <w:rPr>
      <w:rFonts w:ascii="Calibri" w:cs="Calibri" w:eastAsia="Times New Roman" w:hAnsi="Calibri"/>
    </w:rPr>
  </w:style>
  <w:style w:customStyle="1" w:styleId="Headinguser" w:type="paragraph">
    <w:name w:val="Heading (user)"/>
    <w:basedOn w:val="Standard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Framecontentsuser" w:type="paragraph">
    <w:name w:val="Frame contents (user)"/>
    <w:basedOn w:val="Textbody"/>
  </w:style>
  <w:style w:customStyle="1" w:styleId="Naslov10" w:type="paragraph">
    <w:name w:val="Naslov1"/>
    <w:basedOn w:val="Standard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Caption1" w:type="paragraph">
    <w:name w:val="Caption1"/>
    <w:basedOn w:val="Standard"/>
    <w:pPr>
      <w:suppressLineNumbers/>
      <w:spacing w:after="120" w:before="120"/>
    </w:pPr>
    <w:rPr>
      <w:rFonts w:cs="Tahoma"/>
      <w:i/>
      <w:iCs/>
    </w:rPr>
  </w:style>
  <w:style w:customStyle="1" w:styleId="Framecontents" w:type="paragraph">
    <w:name w:val="Frame contents"/>
    <w:basedOn w:val="Textbody"/>
  </w:style>
  <w:style w:customStyle="1" w:styleId="Textbodyindent" w:type="paragraph">
    <w:name w:val="Text body indent"/>
    <w:basedOn w:val="Standard"/>
    <w:pPr>
      <w:spacing w:after="120"/>
      <w:ind w:left="283"/>
    </w:pPr>
  </w:style>
  <w:style w:styleId="Naslov" w:type="paragraph">
    <w:name w:val="Title"/>
    <w:basedOn w:val="Standard"/>
    <w:pPr>
      <w:keepNext/>
      <w:spacing w:after="120" w:before="240"/>
    </w:pPr>
    <w:rPr>
      <w:rFonts w:ascii="Arial" w:eastAsia="Lucida Sans Unicode" w:hAnsi="Arial"/>
      <w:sz w:val="28"/>
      <w:szCs w:val="28"/>
    </w:rPr>
  </w:style>
  <w:style w:styleId="Podnaslov" w:type="paragraph">
    <w:name w:val="Subtitle"/>
    <w:basedOn w:val="Zaglavlje"/>
    <w:next w:val="Textbody"/>
    <w:pPr>
      <w:jc w:val="center"/>
    </w:pPr>
    <w:rPr>
      <w:i/>
      <w:iCs/>
    </w:rPr>
  </w:style>
  <w:style w:customStyle="1" w:styleId="Sadrajokvira" w:type="paragraph">
    <w:name w:val="Sadržaj okvira"/>
    <w:basedOn w:val="Textbody"/>
  </w:style>
  <w:style w:styleId="Odlomakpopisa" w:type="paragraph">
    <w:name w:val="List Paragraph"/>
    <w:basedOn w:val="Standard"/>
    <w:pPr>
      <w:ind w:left="720"/>
    </w:p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Bezproreda" w:type="paragraph">
    <w:name w:val="No Spacing"/>
    <w:pPr>
      <w:widowControl/>
      <w:suppressAutoHyphens/>
    </w:pPr>
    <w:rPr>
      <w:rFonts w:ascii="Calibri" w:cs="Calibri" w:eastAsia="Calibri" w:hAnsi="Calibri"/>
      <w:sz w:val="22"/>
      <w:szCs w:val="22"/>
      <w:lang w:bidi="ar-SA"/>
    </w:rPr>
  </w:style>
  <w:style w:styleId="Tekstbalonia" w:type="paragraph">
    <w:name w:val="Balloon Text"/>
    <w:basedOn w:val="Standard"/>
    <w:rPr>
      <w:rFonts w:ascii="Tahoma" w:cs="Tahoma" w:hAnsi="Tahoma"/>
      <w:sz w:val="16"/>
      <w:szCs w:val="16"/>
    </w:rPr>
  </w:style>
  <w:style w:customStyle="1" w:styleId="TableHeadinguser" w:type="paragraph">
    <w:name w:val="Table Heading (user)"/>
    <w:basedOn w:val="TableContentsuser"/>
    <w:pPr>
      <w:jc w:val="center"/>
    </w:pPr>
    <w:rPr>
      <w:b/>
      <w:bCs/>
    </w:rPr>
  </w:style>
  <w:style w:customStyle="1" w:styleId="TableContentsuser" w:type="paragraph">
    <w:name w:val="Table Contents (user)"/>
    <w:basedOn w:val="Standarduser"/>
    <w:pPr>
      <w:suppressLineNumbers/>
    </w:pPr>
  </w:style>
  <w:style w:customStyle="1" w:styleId="Indexuser" w:type="paragraph">
    <w:name w:val="Index (user)"/>
    <w:basedOn w:val="Standarduser"/>
    <w:pPr>
      <w:suppressLineNumbers/>
    </w:pPr>
    <w:rPr>
      <w:rFonts w:cs="Tahoma"/>
    </w:rPr>
  </w:style>
  <w:style w:customStyle="1" w:styleId="Captionuser" w:type="paragraph">
    <w:name w:val="Caption (user)"/>
    <w:basedOn w:val="Standarduser"/>
    <w:pPr>
      <w:suppressLineNumbers/>
      <w:spacing w:after="120" w:before="120"/>
    </w:pPr>
    <w:rPr>
      <w:rFonts w:cs="Tahoma"/>
      <w:i/>
      <w:iCs/>
    </w:rPr>
  </w:style>
  <w:style w:customStyle="1" w:styleId="Textbodyuser" w:type="paragraph">
    <w:name w:val="Text body (user)"/>
    <w:basedOn w:val="Standarduser"/>
    <w:pPr>
      <w:spacing w:after="120"/>
    </w:pPr>
  </w:style>
  <w:style w:customStyle="1" w:styleId="Standarduser" w:type="paragraph">
    <w:name w:val="Standard (user)"/>
    <w:pPr>
      <w:widowControl/>
      <w:suppressAutoHyphens/>
    </w:pPr>
    <w:rPr>
      <w:rFonts w:eastAsia="SimSun,"/>
    </w:rPr>
  </w:style>
  <w:style w:styleId="Podnoje" w:type="paragraph">
    <w:name w:val="footer"/>
    <w:basedOn w:val="Standard"/>
    <w:pPr>
      <w:tabs>
        <w:tab w:pos="4536" w:val="center"/>
        <w:tab w:pos="9072" w:val="right"/>
      </w:tabs>
    </w:pPr>
  </w:style>
  <w:style w:customStyle="1" w:styleId="wNormal" w:type="paragraph">
    <w:name w:val="wNormal"/>
    <w:pPr>
      <w:autoSpaceDE w:val="0"/>
      <w:spacing w:after="0"/>
      <w:textAlignment w:val="bottom"/>
    </w:pPr>
  </w:style>
  <w:style w:customStyle="1" w:styleId="wNaslov1" w:type="paragraph">
    <w:name w:val="wNaslov1"/>
    <w:basedOn w:val="wStandard"/>
    <w:pPr>
      <w:keepNext/>
      <w:jc w:val="center"/>
    </w:pPr>
    <w:rPr>
      <w:rFonts w:ascii="Tahoma" w:cs="Tahoma" w:hAnsi="Tahoma"/>
      <w:sz w:val="28"/>
      <w:szCs w:val="28"/>
    </w:rPr>
  </w:style>
  <w:style w:customStyle="1" w:styleId="wNaslov2" w:type="paragraph">
    <w:name w:val="wNaslov2"/>
    <w:basedOn w:val="wStandard"/>
    <w:pPr>
      <w:keepNext/>
    </w:pPr>
    <w:rPr>
      <w:rFonts w:ascii="Tahoma" w:cs="Tahoma" w:hAnsi="Tahoma"/>
      <w:sz w:val="20"/>
      <w:szCs w:val="20"/>
    </w:rPr>
  </w:style>
  <w:style w:customStyle="1" w:styleId="wNaslov3" w:type="paragraph">
    <w:name w:val="wNaslov3"/>
    <w:basedOn w:val="wZaglavlje"/>
    <w:next w:val="wZaglavlje"/>
  </w:style>
  <w:style w:customStyle="1" w:styleId="wStandard" w:type="paragraph">
    <w:name w:val="wStandard"/>
    <w:pPr>
      <w:autoSpaceDE w:val="0"/>
      <w:spacing w:after="0"/>
      <w:textAlignment w:val="bottom"/>
    </w:pPr>
  </w:style>
  <w:style w:customStyle="1" w:styleId="wZaglavlje" w:type="paragraph">
    <w:name w:val="wZaglavlje"/>
    <w:basedOn w:val="wStandard"/>
    <w:next w:val="wStandard"/>
    <w:pPr>
      <w:keepNext/>
    </w:pPr>
    <w:rPr>
      <w:rFonts w:ascii="Arial" w:cs="Tahoma" w:eastAsia="Andale Sans UI" w:hAnsi="Arial"/>
      <w:sz w:val="28"/>
      <w:szCs w:val="28"/>
    </w:rPr>
  </w:style>
  <w:style w:customStyle="1" w:styleId="wTextbody" w:type="paragraph">
    <w:name w:val="wTextbody"/>
    <w:basedOn w:val="wStandard"/>
  </w:style>
  <w:style w:customStyle="1" w:styleId="wPopis" w:type="paragraph">
    <w:name w:val="wPopis"/>
    <w:basedOn w:val="wTextbody"/>
    <w:rPr>
      <w:rFonts w:cs="Tahoma"/>
    </w:rPr>
  </w:style>
  <w:style w:customStyle="1" w:styleId="wOpisslike" w:type="paragraph">
    <w:name w:val="wOpisslike"/>
    <w:basedOn w:val="wStandard"/>
    <w:rPr>
      <w:rFonts w:cs="Tahoma"/>
    </w:rPr>
  </w:style>
  <w:style w:customStyle="1" w:styleId="wIndex" w:type="paragraph">
    <w:name w:val="wIndex"/>
    <w:basedOn w:val="wStandard"/>
    <w:rPr>
      <w:rFonts w:cs="Tahoma"/>
    </w:rPr>
  </w:style>
  <w:style w:customStyle="1" w:styleId="wPodnoje" w:type="paragraph">
    <w:name w:val="wPodnoje"/>
    <w:basedOn w:val="wStandard"/>
    <w:pPr>
      <w:tabs>
        <w:tab w:pos="0" w:val="right"/>
      </w:tabs>
    </w:pPr>
  </w:style>
  <w:style w:customStyle="1" w:styleId="wTekstbalonia" w:type="paragraph">
    <w:name w:val="wTekstbalonia"/>
    <w:basedOn w:val="wNormal"/>
    <w:pPr>
      <w:spacing w:line="240" w:lineRule="auto"/>
    </w:pPr>
    <w:rPr>
      <w:rFonts w:ascii="Tahoma" w:hAnsi="Tahoma"/>
      <w:sz w:val="16"/>
      <w:szCs w:val="14"/>
    </w:rPr>
  </w:style>
  <w:style w:customStyle="1" w:styleId="wBezproreda" w:type="paragraph">
    <w:name w:val="wBezproreda"/>
    <w:pPr>
      <w:autoSpaceDE w:val="0"/>
      <w:spacing w:after="0"/>
      <w:textAlignment w:val="bottom"/>
    </w:pPr>
    <w:rPr>
      <w:rFonts w:ascii="Calibri" w:cs="Calibri" w:eastAsia="Calibri" w:hAnsi="Calibri"/>
      <w:sz w:val="22"/>
      <w:szCs w:val="22"/>
    </w:rPr>
  </w:style>
  <w:style w:customStyle="1" w:styleId="wTableContents" w:type="paragraph">
    <w:name w:val="wTableContents"/>
    <w:basedOn w:val="wStandard"/>
  </w:style>
  <w:style w:customStyle="1" w:styleId="wTableHeading" w:type="paragraph">
    <w:name w:val="wTableHeading"/>
    <w:basedOn w:val="wTableContents"/>
    <w:pPr>
      <w:jc w:val="center"/>
    </w:pPr>
  </w:style>
  <w:style w:customStyle="1" w:styleId="wTextbodyuser" w:type="paragraph">
    <w:name w:val="wTextbodyuser"/>
    <w:basedOn w:val="wStandarduser"/>
  </w:style>
  <w:style w:customStyle="1" w:styleId="wCaptionuser" w:type="paragraph">
    <w:name w:val="wCaptionuser"/>
    <w:basedOn w:val="wStandarduser"/>
  </w:style>
  <w:style w:customStyle="1" w:styleId="wOdlomakpopisa" w:type="paragraph">
    <w:name w:val="wOdlomakpopisa"/>
    <w:basedOn w:val="wStandard"/>
  </w:style>
  <w:style w:customStyle="1" w:styleId="wSadrajokvira" w:type="paragraph">
    <w:name w:val="wSadrajokvira"/>
    <w:basedOn w:val="wTextbody"/>
  </w:style>
  <w:style w:customStyle="1" w:styleId="wPodnaslov" w:type="paragraph">
    <w:name w:val="wPodnaslov"/>
    <w:basedOn w:val="wZaglavlje"/>
    <w:next w:val="wZaglavlje"/>
    <w:pPr>
      <w:jc w:val="center"/>
    </w:pPr>
  </w:style>
  <w:style w:customStyle="1" w:styleId="wNaslov" w:type="paragraph">
    <w:name w:val="wNaslov"/>
    <w:basedOn w:val="wStandard"/>
    <w:next w:val="wStandard"/>
    <w:pPr>
      <w:keepNext/>
    </w:pPr>
    <w:rPr>
      <w:rFonts w:ascii="Arial" w:eastAsia="Lucida Sans Unicode" w:hAnsi="Arial"/>
      <w:sz w:val="28"/>
      <w:szCs w:val="28"/>
    </w:rPr>
  </w:style>
  <w:style w:customStyle="1" w:styleId="wTextbodyindent" w:type="paragraph">
    <w:name w:val="wTextbodyindent"/>
    <w:basedOn w:val="wStandard"/>
  </w:style>
  <w:style w:customStyle="1" w:styleId="wFramecontents" w:type="paragraph">
    <w:name w:val="wFramecontents"/>
    <w:basedOn w:val="wTextbody"/>
  </w:style>
  <w:style w:customStyle="1" w:styleId="wCaption1" w:type="paragraph">
    <w:name w:val="wCaption1"/>
    <w:basedOn w:val="wStandard"/>
    <w:rPr>
      <w:rFonts w:cs="Tahoma"/>
    </w:rPr>
  </w:style>
  <w:style w:customStyle="1" w:styleId="wNaslov10" w:type="paragraph">
    <w:name w:val="wNaslov10"/>
    <w:basedOn w:val="wStandard"/>
    <w:pPr>
      <w:keepNext/>
    </w:pPr>
    <w:rPr>
      <w:rFonts w:ascii="Arial" w:cs="Tahoma" w:eastAsia="Lucida Sans Unicode" w:hAnsi="Arial"/>
      <w:sz w:val="28"/>
      <w:szCs w:val="28"/>
    </w:rPr>
  </w:style>
  <w:style w:customStyle="1" w:styleId="wStandarduser" w:type="paragraph">
    <w:name w:val="wStandarduser"/>
    <w:pPr>
      <w:autoSpaceDE w:val="0"/>
      <w:spacing w:after="0"/>
      <w:textAlignment w:val="bottom"/>
    </w:pPr>
    <w:rPr>
      <w:rFonts w:cs="Tahoma" w:eastAsia="Andale Sans UI"/>
      <w:lang w:val="de-DE"/>
    </w:rPr>
  </w:style>
  <w:style w:customStyle="1" w:styleId="wFramecontentsuser" w:type="paragraph">
    <w:name w:val="wFramecontentsuser"/>
    <w:basedOn w:val="wTextbody"/>
  </w:style>
  <w:style w:customStyle="1" w:styleId="wTableHeadinguser" w:type="paragraph">
    <w:name w:val="wTableHeadinguser"/>
    <w:basedOn w:val="wTableContentsuser"/>
    <w:pPr>
      <w:jc w:val="center"/>
    </w:pPr>
  </w:style>
  <w:style w:customStyle="1" w:styleId="wTableContentsuser" w:type="paragraph">
    <w:name w:val="wTableContentsuser"/>
    <w:basedOn w:val="wStandard"/>
  </w:style>
  <w:style w:customStyle="1" w:styleId="wIndexuser" w:type="paragraph">
    <w:name w:val="wIndexuser"/>
    <w:basedOn w:val="wStandard"/>
    <w:rPr>
      <w:rFonts w:cs="Tahoma"/>
    </w:rPr>
  </w:style>
  <w:style w:customStyle="1" w:styleId="wHeadinguser" w:type="paragraph">
    <w:name w:val="wHeadinguser"/>
    <w:basedOn w:val="wStandard"/>
    <w:next w:val="wStandard"/>
    <w:pPr>
      <w:keepNext/>
    </w:pPr>
    <w:rPr>
      <w:rFonts w:ascii="Arial" w:cs="Tahoma" w:eastAsia="Lucida Sans Unicode" w:hAnsi="Arial"/>
      <w:sz w:val="28"/>
      <w:szCs w:val="28"/>
    </w:rPr>
  </w:style>
  <w:style w:customStyle="1" w:styleId="wOdlomakpopisa1" w:type="paragraph">
    <w:name w:val="wOdlomakpopisa1"/>
    <w:basedOn w:val="wStandard"/>
    <w:rPr>
      <w:rFonts w:ascii="Calibri" w:cs="Calibri" w:eastAsia="Times New Roman" w:hAnsi="Calibri"/>
    </w:rPr>
  </w:style>
  <w:style w:customStyle="1" w:styleId="ListLabel32" w:type="character">
    <w:name w:val="ListLabel 32"/>
    <w:rPr>
      <w:color w:val="00000A"/>
    </w:rPr>
  </w:style>
  <w:style w:customStyle="1" w:styleId="ListLabel31" w:type="character">
    <w:name w:val="ListLabel 31"/>
    <w:rPr>
      <w:rFonts w:cs="Arial" w:eastAsia="SimSun"/>
    </w:rPr>
  </w:style>
  <w:style w:customStyle="1" w:styleId="ListLabel30" w:type="character">
    <w:name w:val="ListLabel 30"/>
    <w:rPr>
      <w:rFonts w:cs="Arial"/>
      <w:b/>
    </w:rPr>
  </w:style>
  <w:style w:customStyle="1" w:styleId="ListLabel29" w:type="character">
    <w:name w:val="ListLabel 29"/>
    <w:rPr>
      <w:rFonts w:cs="Tahoma"/>
      <w:sz w:val="24"/>
      <w:szCs w:val="24"/>
    </w:rPr>
  </w:style>
  <w:style w:customStyle="1" w:styleId="ListLabel28" w:type="character">
    <w:name w:val="ListLabel 28"/>
    <w:rPr>
      <w:rFonts w:cs="Arial" w:eastAsia="Times New Roman"/>
    </w:rPr>
  </w:style>
  <w:style w:customStyle="1" w:styleId="ListLabel27" w:type="character">
    <w:name w:val="ListLabel 27"/>
    <w:rPr>
      <w:i w:val="0"/>
    </w:rPr>
  </w:style>
  <w:style w:customStyle="1" w:styleId="ListLabel26" w:type="character">
    <w:name w:val="ListLabel 26"/>
    <w:rPr>
      <w:b w:val="0"/>
    </w:rPr>
  </w:style>
  <w:style w:customStyle="1" w:styleId="ListLabel25" w:type="character">
    <w:name w:val="ListLabel 25"/>
    <w:rPr>
      <w:rFonts w:cs="Times New Roman" w:eastAsia="Times New Roman"/>
    </w:rPr>
  </w:style>
  <w:style w:customStyle="1" w:styleId="ListLabel24" w:type="character">
    <w:name w:val="ListLabel 24"/>
    <w:rPr>
      <w:rFonts w:eastAsia="Times New Roman"/>
    </w:rPr>
  </w:style>
  <w:style w:customStyle="1" w:styleId="ListLabel23" w:type="character">
    <w:name w:val="ListLabel 23"/>
    <w:rPr>
      <w:rFonts w:cs="Symbol"/>
    </w:rPr>
  </w:style>
  <w:style w:customStyle="1" w:styleId="ListLabel22" w:type="character">
    <w:name w:val="ListLabel 22"/>
    <w:rPr>
      <w:rFonts w:cs="Wingdings"/>
    </w:rPr>
  </w:style>
  <w:style w:customStyle="1" w:styleId="ListLabel21" w:type="character">
    <w:name w:val="ListLabel 21"/>
    <w:rPr>
      <w:rFonts w:cs="Courier New"/>
    </w:rPr>
  </w:style>
  <w:style w:customStyle="1" w:styleId="ListLabel20" w:type="character">
    <w:name w:val="ListLabel 20"/>
    <w:rPr>
      <w:rFonts w:cs="Arial" w:eastAsia="SimSun,"/>
    </w:rPr>
  </w:style>
  <w:style w:customStyle="1" w:styleId="ListLabel19" w:type="character">
    <w:name w:val="ListLabel 19"/>
    <w:rPr>
      <w:b/>
    </w:rPr>
  </w:style>
  <w:style w:customStyle="1" w:styleId="ListLabel18" w:type="character">
    <w:name w:val="ListLabel 18"/>
    <w:rPr>
      <w:rFonts w:cs="Calibri"/>
    </w:rPr>
  </w:style>
  <w:style w:customStyle="1" w:styleId="NumberingSymbolsuseruser" w:type="character">
    <w:name w:val="Numbering Symbols (user) (user)"/>
  </w:style>
  <w:style w:customStyle="1" w:styleId="StrongEmphasisuser" w:type="character">
    <w:name w:val="Strong Emphasis (user)"/>
    <w:rPr>
      <w:b/>
      <w:bCs/>
    </w:rPr>
  </w:style>
  <w:style w:customStyle="1" w:styleId="BulletSymbolsuser" w:type="character">
    <w:name w:val="Bullet Symbols (user)"/>
    <w:rPr>
      <w:rFonts w:ascii="OpenSymbol" w:cs="OpenSymbol" w:eastAsia="OpenSymbol" w:hAnsi="OpenSymbol"/>
    </w:rPr>
  </w:style>
  <w:style w:customStyle="1" w:styleId="Internetlinkuseruser" w:type="character">
    <w:name w:val="Internet link (user) (user)"/>
    <w:rPr>
      <w:color w:val="0000FF"/>
      <w:u w:val="single"/>
    </w:rPr>
  </w:style>
  <w:style w:customStyle="1" w:styleId="WW8Num144z2" w:type="character">
    <w:name w:val="WW8Num144z2"/>
    <w:rPr>
      <w:rFonts w:ascii="Wingdings" w:cs="Wingdings" w:hAnsi="Wingdings"/>
    </w:rPr>
  </w:style>
  <w:style w:customStyle="1" w:styleId="WW8Num144z1" w:type="character">
    <w:name w:val="WW8Num144z1"/>
    <w:rPr>
      <w:rFonts w:ascii="Courier New" w:cs="Courier New" w:hAnsi="Courier New"/>
    </w:rPr>
  </w:style>
  <w:style w:customStyle="1" w:styleId="WW8Num144z0" w:type="character">
    <w:name w:val="WW8Num144z0"/>
    <w:rPr>
      <w:rFonts w:ascii="Symbol" w:cs="Symbol" w:hAnsi="Symbol"/>
    </w:rPr>
  </w:style>
  <w:style w:customStyle="1" w:styleId="WW8Num143z3" w:type="character">
    <w:name w:val="WW8Num143z3"/>
    <w:rPr>
      <w:rFonts w:ascii="Symbol" w:cs="Symbol" w:hAnsi="Symbol"/>
    </w:rPr>
  </w:style>
  <w:style w:customStyle="1" w:styleId="WW8Num143z1" w:type="character">
    <w:name w:val="WW8Num143z1"/>
    <w:rPr>
      <w:rFonts w:ascii="Courier New" w:cs="Courier New" w:hAnsi="Courier New"/>
    </w:rPr>
  </w:style>
  <w:style w:customStyle="1" w:styleId="WW8Num143z0" w:type="character">
    <w:name w:val="WW8Num143z0"/>
    <w:rPr>
      <w:rFonts w:ascii="Wingdings" w:cs="Wingdings" w:hAnsi="Wingdings"/>
    </w:rPr>
  </w:style>
  <w:style w:customStyle="1" w:styleId="WW8Num140z1" w:type="character">
    <w:name w:val="WW8Num140z1"/>
    <w:rPr>
      <w:b/>
    </w:rPr>
  </w:style>
  <w:style w:customStyle="1" w:styleId="WW8Num140z0" w:type="character">
    <w:name w:val="WW8Num140z0"/>
    <w:rPr>
      <w:b w:val="0"/>
    </w:rPr>
  </w:style>
  <w:style w:customStyle="1" w:styleId="WW8Num136z3" w:type="character">
    <w:name w:val="WW8Num136z3"/>
    <w:rPr>
      <w:rFonts w:ascii="Symbol" w:cs="Symbol" w:hAnsi="Symbol"/>
    </w:rPr>
  </w:style>
  <w:style w:customStyle="1" w:styleId="WW8Num136z1" w:type="character">
    <w:name w:val="WW8Num136z1"/>
    <w:rPr>
      <w:rFonts w:ascii="Courier New" w:cs="Courier New" w:hAnsi="Courier New"/>
    </w:rPr>
  </w:style>
  <w:style w:customStyle="1" w:styleId="WW8Num136z0" w:type="character">
    <w:name w:val="WW8Num136z0"/>
    <w:rPr>
      <w:rFonts w:ascii="Wingdings" w:cs="Wingdings" w:hAnsi="Wingdings"/>
    </w:rPr>
  </w:style>
  <w:style w:customStyle="1" w:styleId="WW8Num135z4" w:type="character">
    <w:name w:val="WW8Num135z4"/>
    <w:rPr>
      <w:rFonts w:ascii="Courier New" w:cs="Courier New" w:hAnsi="Courier New"/>
    </w:rPr>
  </w:style>
  <w:style w:customStyle="1" w:styleId="WW8Num135z2" w:type="character">
    <w:name w:val="WW8Num135z2"/>
    <w:rPr>
      <w:rFonts w:ascii="Wingdings" w:cs="Wingdings" w:hAnsi="Wingdings"/>
    </w:rPr>
  </w:style>
  <w:style w:customStyle="1" w:styleId="WW8Num135z0" w:type="character">
    <w:name w:val="WW8Num135z0"/>
    <w:rPr>
      <w:rFonts w:ascii="Symbol" w:cs="Symbol" w:hAnsi="Symbol"/>
    </w:rPr>
  </w:style>
  <w:style w:customStyle="1" w:styleId="WW8Num134z2" w:type="character">
    <w:name w:val="WW8Num134z2"/>
    <w:rPr>
      <w:rFonts w:ascii="Wingdings" w:cs="Wingdings" w:hAnsi="Wingdings"/>
    </w:rPr>
  </w:style>
  <w:style w:customStyle="1" w:styleId="WW8Num134z1" w:type="character">
    <w:name w:val="WW8Num134z1"/>
    <w:rPr>
      <w:rFonts w:ascii="Courier New" w:cs="Courier New" w:hAnsi="Courier New"/>
    </w:rPr>
  </w:style>
  <w:style w:customStyle="1" w:styleId="WW8Num134z0" w:type="character">
    <w:name w:val="WW8Num134z0"/>
    <w:rPr>
      <w:rFonts w:ascii="Symbol" w:cs="Symbol" w:hAnsi="Symbol"/>
    </w:rPr>
  </w:style>
  <w:style w:customStyle="1" w:styleId="WW8Num133z3" w:type="character">
    <w:name w:val="WW8Num133z3"/>
    <w:rPr>
      <w:rFonts w:ascii="Symbol" w:cs="Symbol" w:hAnsi="Symbol"/>
    </w:rPr>
  </w:style>
  <w:style w:customStyle="1" w:styleId="WW8Num133z1" w:type="character">
    <w:name w:val="WW8Num133z1"/>
    <w:rPr>
      <w:rFonts w:ascii="Courier New" w:cs="Courier New" w:hAnsi="Courier New"/>
    </w:rPr>
  </w:style>
  <w:style w:customStyle="1" w:styleId="WW8Num133z0" w:type="character">
    <w:name w:val="WW8Num133z0"/>
    <w:rPr>
      <w:rFonts w:ascii="Wingdings" w:cs="Wingdings" w:hAnsi="Wingdings"/>
    </w:rPr>
  </w:style>
  <w:style w:customStyle="1" w:styleId="WW8Num131z3" w:type="character">
    <w:name w:val="WW8Num131z3"/>
    <w:rPr>
      <w:rFonts w:ascii="Symbol" w:cs="Symbol" w:hAnsi="Symbol"/>
    </w:rPr>
  </w:style>
  <w:style w:customStyle="1" w:styleId="WW8Num131z2" w:type="character">
    <w:name w:val="WW8Num131z2"/>
    <w:rPr>
      <w:rFonts w:ascii="Wingdings" w:cs="Wingdings" w:hAnsi="Wingdings"/>
    </w:rPr>
  </w:style>
  <w:style w:customStyle="1" w:styleId="WW8Num131z1" w:type="character">
    <w:name w:val="WW8Num131z1"/>
    <w:rPr>
      <w:rFonts w:ascii="Courier New" w:cs="Courier New" w:hAnsi="Courier New"/>
    </w:rPr>
  </w:style>
  <w:style w:customStyle="1" w:styleId="WW8Num131z0" w:type="character">
    <w:name w:val="WW8Num131z0"/>
    <w:rPr>
      <w:rFonts w:ascii="Times New Roman" w:cs="Arial" w:eastAsia="Times New Roman" w:hAnsi="Times New Roman"/>
    </w:rPr>
  </w:style>
  <w:style w:customStyle="1" w:styleId="WW8Num130z4" w:type="character">
    <w:name w:val="WW8Num130z4"/>
    <w:rPr>
      <w:rFonts w:ascii="Courier New" w:cs="Courier New" w:hAnsi="Courier New"/>
    </w:rPr>
  </w:style>
  <w:style w:customStyle="1" w:styleId="WW8Num130z3" w:type="character">
    <w:name w:val="WW8Num130z3"/>
    <w:rPr>
      <w:rFonts w:ascii="Symbol" w:cs="Symbol" w:hAnsi="Symbol"/>
    </w:rPr>
  </w:style>
  <w:style w:customStyle="1" w:styleId="WW8Num130z1" w:type="character">
    <w:name w:val="WW8Num130z1"/>
    <w:rPr>
      <w:rFonts w:ascii="Century Gothic" w:cs="Times New Roman" w:eastAsia="Times New Roman" w:hAnsi="Century Gothic"/>
    </w:rPr>
  </w:style>
  <w:style w:customStyle="1" w:styleId="WW8Num130z0" w:type="character">
    <w:name w:val="WW8Num130z0"/>
    <w:rPr>
      <w:rFonts w:ascii="Wingdings" w:cs="Wingdings" w:hAnsi="Wingdings"/>
    </w:rPr>
  </w:style>
  <w:style w:customStyle="1" w:styleId="WW8Num129z2" w:type="character">
    <w:name w:val="WW8Num129z2"/>
    <w:rPr>
      <w:rFonts w:ascii="Wingdings" w:cs="Wingdings" w:hAnsi="Wingdings"/>
    </w:rPr>
  </w:style>
  <w:style w:customStyle="1" w:styleId="WW8Num129z1" w:type="character">
    <w:name w:val="WW8Num129z1"/>
    <w:rPr>
      <w:rFonts w:ascii="Courier New" w:cs="Courier New" w:hAnsi="Courier New"/>
    </w:rPr>
  </w:style>
  <w:style w:customStyle="1" w:styleId="WW8Num129z0" w:type="character">
    <w:name w:val="WW8Num129z0"/>
    <w:rPr>
      <w:rFonts w:ascii="Symbol" w:cs="Symbol" w:hAnsi="Symbol"/>
    </w:rPr>
  </w:style>
  <w:style w:customStyle="1" w:styleId="WW8Num127z4" w:type="character">
    <w:name w:val="WW8Num127z4"/>
    <w:rPr>
      <w:rFonts w:ascii="Courier New" w:cs="Courier New" w:hAnsi="Courier New"/>
    </w:rPr>
  </w:style>
  <w:style w:customStyle="1" w:styleId="WW8Num127z2" w:type="character">
    <w:name w:val="WW8Num127z2"/>
    <w:rPr>
      <w:rFonts w:ascii="Wingdings" w:cs="Wingdings" w:hAnsi="Wingdings"/>
    </w:rPr>
  </w:style>
  <w:style w:customStyle="1" w:styleId="WW8Num127z0" w:type="character">
    <w:name w:val="WW8Num127z0"/>
    <w:rPr>
      <w:rFonts w:ascii="Symbol" w:cs="Symbol" w:hAnsi="Symbol"/>
    </w:rPr>
  </w:style>
  <w:style w:customStyle="1" w:styleId="WW8Num126z2" w:type="character">
    <w:name w:val="WW8Num126z2"/>
    <w:rPr>
      <w:rFonts w:ascii="Wingdings" w:cs="Wingdings" w:hAnsi="Wingdings"/>
    </w:rPr>
  </w:style>
  <w:style w:customStyle="1" w:styleId="WW8Num126z1" w:type="character">
    <w:name w:val="WW8Num126z1"/>
    <w:rPr>
      <w:rFonts w:ascii="Courier New" w:cs="Courier New" w:hAnsi="Courier New"/>
    </w:rPr>
  </w:style>
  <w:style w:customStyle="1" w:styleId="WW8Num126z0" w:type="character">
    <w:name w:val="WW8Num126z0"/>
    <w:rPr>
      <w:rFonts w:ascii="Symbol" w:cs="Symbol" w:hAnsi="Symbol"/>
    </w:rPr>
  </w:style>
  <w:style w:customStyle="1" w:styleId="WW8Num125z3" w:type="character">
    <w:name w:val="WW8Num125z3"/>
    <w:rPr>
      <w:rFonts w:ascii="Symbol" w:cs="Symbol" w:hAnsi="Symbol"/>
    </w:rPr>
  </w:style>
  <w:style w:customStyle="1" w:styleId="WW8Num125z2" w:type="character">
    <w:name w:val="WW8Num125z2"/>
    <w:rPr>
      <w:rFonts w:ascii="Wingdings" w:cs="Wingdings" w:hAnsi="Wingdings"/>
    </w:rPr>
  </w:style>
  <w:style w:customStyle="1" w:styleId="WW8Num125z1" w:type="character">
    <w:name w:val="WW8Num125z1"/>
    <w:rPr>
      <w:rFonts w:ascii="Courier New" w:cs="Courier New" w:hAnsi="Courier New"/>
    </w:rPr>
  </w:style>
  <w:style w:customStyle="1" w:styleId="WW8Num125z0" w:type="character">
    <w:name w:val="WW8Num125z0"/>
    <w:rPr>
      <w:rFonts w:ascii="Times New Roman" w:cs="Times New Roman" w:eastAsia="Times New Roman" w:hAnsi="Times New Roman"/>
    </w:rPr>
  </w:style>
  <w:style w:customStyle="1" w:styleId="WW8Num124z1" w:type="character">
    <w:name w:val="WW8Num124z1"/>
    <w:rPr>
      <w:rFonts w:cs="Calibri"/>
    </w:rPr>
  </w:style>
  <w:style w:customStyle="1" w:styleId="WW8Num122z3" w:type="character">
    <w:name w:val="WW8Num122z3"/>
    <w:rPr>
      <w:rFonts w:ascii="Symbol" w:cs="Symbol" w:hAnsi="Symbol"/>
    </w:rPr>
  </w:style>
  <w:style w:customStyle="1" w:styleId="WW8Num122z2" w:type="character">
    <w:name w:val="WW8Num122z2"/>
    <w:rPr>
      <w:rFonts w:ascii="Wingdings" w:cs="Wingdings" w:hAnsi="Wingdings"/>
    </w:rPr>
  </w:style>
  <w:style w:customStyle="1" w:styleId="WW8Num122z1" w:type="character">
    <w:name w:val="WW8Num122z1"/>
    <w:rPr>
      <w:rFonts w:ascii="Courier New" w:cs="Courier New" w:hAnsi="Courier New"/>
    </w:rPr>
  </w:style>
  <w:style w:customStyle="1" w:styleId="WW8Num122z0" w:type="character">
    <w:name w:val="WW8Num122z0"/>
    <w:rPr>
      <w:rFonts w:ascii="Century Gothic" w:cs="Times New Roman" w:eastAsia="Times New Roman" w:hAnsi="Century Gothic"/>
    </w:rPr>
  </w:style>
  <w:style w:customStyle="1" w:styleId="WW8Num120z3" w:type="character">
    <w:name w:val="WW8Num120z3"/>
    <w:rPr>
      <w:rFonts w:ascii="Symbol" w:cs="Symbol" w:hAnsi="Symbol"/>
    </w:rPr>
  </w:style>
  <w:style w:customStyle="1" w:styleId="WW8Num120z1" w:type="character">
    <w:name w:val="WW8Num120z1"/>
    <w:rPr>
      <w:rFonts w:ascii="Courier New" w:cs="Courier New" w:hAnsi="Courier New"/>
    </w:rPr>
  </w:style>
  <w:style w:customStyle="1" w:styleId="WW8Num120z0" w:type="character">
    <w:name w:val="WW8Num120z0"/>
    <w:rPr>
      <w:rFonts w:ascii="Wingdings" w:cs="Wingdings" w:hAnsi="Wingdings"/>
    </w:rPr>
  </w:style>
  <w:style w:customStyle="1" w:styleId="WW8Num118z3" w:type="character">
    <w:name w:val="WW8Num118z3"/>
    <w:rPr>
      <w:rFonts w:ascii="Symbol" w:cs="Symbol" w:hAnsi="Symbol"/>
    </w:rPr>
  </w:style>
  <w:style w:customStyle="1" w:styleId="WW8Num118z1" w:type="character">
    <w:name w:val="WW8Num118z1"/>
    <w:rPr>
      <w:rFonts w:ascii="Courier New" w:cs="Courier New" w:hAnsi="Courier New"/>
    </w:rPr>
  </w:style>
  <w:style w:customStyle="1" w:styleId="WW8Num118z0" w:type="character">
    <w:name w:val="WW8Num118z0"/>
    <w:rPr>
      <w:rFonts w:ascii="Wingdings" w:cs="Wingdings" w:hAnsi="Wingdings"/>
    </w:rPr>
  </w:style>
  <w:style w:customStyle="1" w:styleId="WW8Num116z3" w:type="character">
    <w:name w:val="WW8Num116z3"/>
    <w:rPr>
      <w:rFonts w:ascii="Symbol" w:cs="Symbol" w:hAnsi="Symbol"/>
    </w:rPr>
  </w:style>
  <w:style w:customStyle="1" w:styleId="WW8Num116z2" w:type="character">
    <w:name w:val="WW8Num116z2"/>
    <w:rPr>
      <w:rFonts w:ascii="Wingdings" w:cs="Wingdings" w:hAnsi="Wingdings"/>
    </w:rPr>
  </w:style>
  <w:style w:customStyle="1" w:styleId="WW8Num116z1" w:type="character">
    <w:name w:val="WW8Num116z1"/>
    <w:rPr>
      <w:rFonts w:ascii="Courier New" w:cs="Courier New" w:hAnsi="Courier New"/>
    </w:rPr>
  </w:style>
  <w:style w:customStyle="1" w:styleId="WW8Num116z0" w:type="character">
    <w:name w:val="WW8Num116z0"/>
    <w:rPr>
      <w:rFonts w:ascii="Tahoma" w:cs="Calibri" w:hAnsi="Tahoma"/>
    </w:rPr>
  </w:style>
  <w:style w:customStyle="1" w:styleId="WW8Num115z3" w:type="character">
    <w:name w:val="WW8Num115z3"/>
    <w:rPr>
      <w:rFonts w:ascii="Symbol" w:cs="Symbol" w:hAnsi="Symbol"/>
    </w:rPr>
  </w:style>
  <w:style w:customStyle="1" w:styleId="WW8Num115z2" w:type="character">
    <w:name w:val="WW8Num115z2"/>
    <w:rPr>
      <w:rFonts w:ascii="Wingdings" w:cs="Wingdings" w:hAnsi="Wingdings"/>
    </w:rPr>
  </w:style>
  <w:style w:customStyle="1" w:styleId="WW8Num115z1" w:type="character">
    <w:name w:val="WW8Num115z1"/>
    <w:rPr>
      <w:rFonts w:ascii="Courier New" w:cs="Courier New" w:hAnsi="Courier New"/>
    </w:rPr>
  </w:style>
  <w:style w:customStyle="1" w:styleId="WW8Num115z0" w:type="character">
    <w:name w:val="WW8Num115z0"/>
    <w:rPr>
      <w:rFonts w:ascii="Times New Roman" w:cs="Times New Roman" w:eastAsia="Times New Roman" w:hAnsi="Times New Roman"/>
    </w:rPr>
  </w:style>
  <w:style w:customStyle="1" w:styleId="WW8Num114z3" w:type="character">
    <w:name w:val="WW8Num114z3"/>
    <w:rPr>
      <w:rFonts w:ascii="Symbol" w:cs="Symbol" w:hAnsi="Symbol"/>
    </w:rPr>
  </w:style>
  <w:style w:customStyle="1" w:styleId="WW8Num114z2" w:type="character">
    <w:name w:val="WW8Num114z2"/>
    <w:rPr>
      <w:rFonts w:ascii="Wingdings" w:cs="Wingdings" w:hAnsi="Wingdings"/>
    </w:rPr>
  </w:style>
  <w:style w:customStyle="1" w:styleId="WW8Num114z1" w:type="character">
    <w:name w:val="WW8Num114z1"/>
    <w:rPr>
      <w:rFonts w:ascii="Courier New" w:cs="Courier New" w:hAnsi="Courier New"/>
    </w:rPr>
  </w:style>
  <w:style w:customStyle="1" w:styleId="WW8Num114z0" w:type="character">
    <w:name w:val="WW8Num114z0"/>
    <w:rPr>
      <w:rFonts w:ascii="Century Gothic" w:cs="Times New Roman" w:eastAsia="Times New Roman" w:hAnsi="Century Gothic"/>
    </w:rPr>
  </w:style>
  <w:style w:customStyle="1" w:styleId="WW8Num113z3" w:type="character">
    <w:name w:val="WW8Num113z3"/>
    <w:rPr>
      <w:rFonts w:ascii="Symbol" w:cs="Symbol" w:hAnsi="Symbol"/>
    </w:rPr>
  </w:style>
  <w:style w:customStyle="1" w:styleId="WW8Num113z1" w:type="character">
    <w:name w:val="WW8Num113z1"/>
    <w:rPr>
      <w:rFonts w:ascii="Courier New" w:cs="Courier New" w:hAnsi="Courier New"/>
    </w:rPr>
  </w:style>
  <w:style w:customStyle="1" w:styleId="WW8Num113z0" w:type="character">
    <w:name w:val="WW8Num113z0"/>
    <w:rPr>
      <w:rFonts w:ascii="Wingdings" w:cs="Wingdings" w:hAnsi="Wingdings"/>
    </w:rPr>
  </w:style>
  <w:style w:customStyle="1" w:styleId="WW8Num111z0" w:type="character">
    <w:name w:val="WW8Num111z0"/>
    <w:rPr>
      <w:b/>
    </w:rPr>
  </w:style>
  <w:style w:customStyle="1" w:styleId="WW8Num110z2" w:type="character">
    <w:name w:val="WW8Num110z2"/>
    <w:rPr>
      <w:rFonts w:ascii="Symbol" w:cs="Times New Roman" w:eastAsia="Times New Roman" w:hAnsi="Symbol"/>
    </w:rPr>
  </w:style>
  <w:style w:customStyle="1" w:styleId="WW8Num109z4" w:type="character">
    <w:name w:val="WW8Num109z4"/>
    <w:rPr>
      <w:rFonts w:ascii="Courier New" w:cs="Courier New" w:hAnsi="Courier New"/>
    </w:rPr>
  </w:style>
  <w:style w:customStyle="1" w:styleId="WW8Num109z2" w:type="character">
    <w:name w:val="WW8Num109z2"/>
    <w:rPr>
      <w:rFonts w:ascii="Wingdings" w:cs="Wingdings" w:hAnsi="Wingdings"/>
    </w:rPr>
  </w:style>
  <w:style w:customStyle="1" w:styleId="WW8Num109z0" w:type="character">
    <w:name w:val="WW8Num109z0"/>
    <w:rPr>
      <w:rFonts w:ascii="Symbol" w:cs="Symbol" w:hAnsi="Symbol"/>
    </w:rPr>
  </w:style>
  <w:style w:customStyle="1" w:styleId="WW8Num108z3" w:type="character">
    <w:name w:val="WW8Num108z3"/>
    <w:rPr>
      <w:rFonts w:ascii="Symbol" w:cs="Symbol" w:hAnsi="Symbol"/>
    </w:rPr>
  </w:style>
  <w:style w:customStyle="1" w:styleId="WW8Num108z2" w:type="character">
    <w:name w:val="WW8Num108z2"/>
    <w:rPr>
      <w:rFonts w:ascii="Wingdings" w:cs="Wingdings" w:hAnsi="Wingdings"/>
    </w:rPr>
  </w:style>
  <w:style w:customStyle="1" w:styleId="WW8Num108z1" w:type="character">
    <w:name w:val="WW8Num108z1"/>
    <w:rPr>
      <w:rFonts w:ascii="Courier New" w:cs="Courier New" w:hAnsi="Courier New"/>
    </w:rPr>
  </w:style>
  <w:style w:customStyle="1" w:styleId="WW8Num108z0" w:type="character">
    <w:name w:val="WW8Num108z0"/>
    <w:rPr>
      <w:rFonts w:ascii="Times New Roman" w:cs="Times New Roman" w:eastAsia="Times New Roman" w:hAnsi="Times New Roman"/>
    </w:rPr>
  </w:style>
  <w:style w:customStyle="1" w:styleId="WW8Num106z2" w:type="character">
    <w:name w:val="WW8Num106z2"/>
    <w:rPr>
      <w:rFonts w:ascii="Wingdings" w:cs="Wingdings" w:hAnsi="Wingdings"/>
    </w:rPr>
  </w:style>
  <w:style w:customStyle="1" w:styleId="WW8Num106z1" w:type="character">
    <w:name w:val="WW8Num106z1"/>
    <w:rPr>
      <w:rFonts w:ascii="Courier New" w:cs="Courier New" w:hAnsi="Courier New"/>
    </w:rPr>
  </w:style>
  <w:style w:customStyle="1" w:styleId="WW8Num106z0" w:type="character">
    <w:name w:val="WW8Num106z0"/>
    <w:rPr>
      <w:rFonts w:ascii="Symbol" w:cs="Symbol" w:hAnsi="Symbol"/>
    </w:rPr>
  </w:style>
  <w:style w:customStyle="1" w:styleId="WW8Num102z3" w:type="character">
    <w:name w:val="WW8Num102z3"/>
    <w:rPr>
      <w:rFonts w:ascii="Symbol" w:cs="Symbol" w:hAnsi="Symbol"/>
    </w:rPr>
  </w:style>
  <w:style w:customStyle="1" w:styleId="WW8Num102z2" w:type="character">
    <w:name w:val="WW8Num102z2"/>
    <w:rPr>
      <w:rFonts w:ascii="Wingdings" w:cs="Wingdings" w:hAnsi="Wingdings"/>
    </w:rPr>
  </w:style>
  <w:style w:customStyle="1" w:styleId="WW8Num102z1" w:type="character">
    <w:name w:val="WW8Num102z1"/>
    <w:rPr>
      <w:rFonts w:ascii="Courier New" w:cs="Courier New" w:hAnsi="Courier New"/>
    </w:rPr>
  </w:style>
  <w:style w:customStyle="1" w:styleId="WW8Num102z0" w:type="character">
    <w:name w:val="WW8Num102z0"/>
    <w:rPr>
      <w:rFonts w:ascii="Arial" w:cs="Arial" w:hAnsi="Arial"/>
      <w:b/>
    </w:rPr>
  </w:style>
  <w:style w:customStyle="1" w:styleId="WW8Num101z2" w:type="character">
    <w:name w:val="WW8Num101z2"/>
    <w:rPr>
      <w:rFonts w:ascii="Wingdings" w:cs="Wingdings" w:hAnsi="Wingdings"/>
    </w:rPr>
  </w:style>
  <w:style w:customStyle="1" w:styleId="WW8Num101z1" w:type="character">
    <w:name w:val="WW8Num101z1"/>
    <w:rPr>
      <w:rFonts w:ascii="Courier New" w:cs="Courier New" w:hAnsi="Courier New"/>
    </w:rPr>
  </w:style>
  <w:style w:customStyle="1" w:styleId="WW8Num101z0" w:type="character">
    <w:name w:val="WW8Num101z0"/>
    <w:rPr>
      <w:rFonts w:ascii="Symbol" w:cs="Symbol" w:hAnsi="Symbol"/>
    </w:rPr>
  </w:style>
  <w:style w:customStyle="1" w:styleId="WW8Num100z2" w:type="character">
    <w:name w:val="WW8Num100z2"/>
    <w:rPr>
      <w:rFonts w:ascii="Wingdings" w:cs="Wingdings" w:hAnsi="Wingdings"/>
    </w:rPr>
  </w:style>
  <w:style w:customStyle="1" w:styleId="WW8Num100z1" w:type="character">
    <w:name w:val="WW8Num100z1"/>
    <w:rPr>
      <w:rFonts w:ascii="Courier New" w:cs="Courier New" w:hAnsi="Courier New"/>
    </w:rPr>
  </w:style>
  <w:style w:customStyle="1" w:styleId="WW8Num100z0" w:type="character">
    <w:name w:val="WW8Num100z0"/>
    <w:rPr>
      <w:rFonts w:ascii="Symbol" w:cs="Symbol" w:hAnsi="Symbol"/>
    </w:rPr>
  </w:style>
  <w:style w:customStyle="1" w:styleId="WW8Num98z1" w:type="character">
    <w:name w:val="WW8Num98z1"/>
    <w:rPr>
      <w:rFonts w:cs="Calibri"/>
    </w:rPr>
  </w:style>
  <w:style w:customStyle="1" w:styleId="WW8Num97z2" w:type="character">
    <w:name w:val="WW8Num97z2"/>
    <w:rPr>
      <w:rFonts w:ascii="Wingdings" w:cs="Wingdings" w:hAnsi="Wingdings"/>
    </w:rPr>
  </w:style>
  <w:style w:customStyle="1" w:styleId="WW8Num97z1" w:type="character">
    <w:name w:val="WW8Num97z1"/>
    <w:rPr>
      <w:rFonts w:ascii="Courier New" w:cs="Courier New" w:hAnsi="Courier New"/>
    </w:rPr>
  </w:style>
  <w:style w:customStyle="1" w:styleId="WW8Num97z0" w:type="character">
    <w:name w:val="WW8Num97z0"/>
    <w:rPr>
      <w:rFonts w:ascii="Symbol" w:cs="Symbol" w:hAnsi="Symbol"/>
    </w:rPr>
  </w:style>
  <w:style w:customStyle="1" w:styleId="WW8Num95z2" w:type="character">
    <w:name w:val="WW8Num95z2"/>
    <w:rPr>
      <w:rFonts w:ascii="Symbol" w:cs="Symbol" w:hAnsi="Symbol"/>
    </w:rPr>
  </w:style>
  <w:style w:customStyle="1" w:styleId="WW8Num92z1" w:type="character">
    <w:name w:val="WW8Num92z1"/>
    <w:rPr>
      <w:rFonts w:cs="Calibri"/>
    </w:rPr>
  </w:style>
  <w:style w:customStyle="1" w:styleId="WW8Num91z3" w:type="character">
    <w:name w:val="WW8Num91z3"/>
    <w:rPr>
      <w:rFonts w:ascii="Symbol" w:cs="Symbol" w:hAnsi="Symbol"/>
    </w:rPr>
  </w:style>
  <w:style w:customStyle="1" w:styleId="WW8Num91z2" w:type="character">
    <w:name w:val="WW8Num91z2"/>
    <w:rPr>
      <w:rFonts w:ascii="Wingdings" w:cs="Wingdings" w:hAnsi="Wingdings"/>
    </w:rPr>
  </w:style>
  <w:style w:customStyle="1" w:styleId="WW8Num91z1" w:type="character">
    <w:name w:val="WW8Num91z1"/>
    <w:rPr>
      <w:rFonts w:ascii="Courier New" w:cs="Courier New" w:hAnsi="Courier New"/>
    </w:rPr>
  </w:style>
  <w:style w:customStyle="1" w:styleId="WW8Num91z0" w:type="character">
    <w:name w:val="WW8Num91z0"/>
    <w:rPr>
      <w:rFonts w:ascii="Arial" w:cs="Arial" w:eastAsia="SimSun" w:hAnsi="Arial"/>
    </w:rPr>
  </w:style>
  <w:style w:customStyle="1" w:styleId="WW8Num87z3" w:type="character">
    <w:name w:val="WW8Num87z3"/>
    <w:rPr>
      <w:rFonts w:ascii="Symbol" w:cs="Symbol" w:hAnsi="Symbol"/>
    </w:rPr>
  </w:style>
  <w:style w:customStyle="1" w:styleId="WW8Num87z1" w:type="character">
    <w:name w:val="WW8Num87z1"/>
    <w:rPr>
      <w:rFonts w:ascii="Courier New" w:cs="Courier New" w:hAnsi="Courier New"/>
    </w:rPr>
  </w:style>
  <w:style w:customStyle="1" w:styleId="WW8Num87z0" w:type="character">
    <w:name w:val="WW8Num87z0"/>
    <w:rPr>
      <w:rFonts w:ascii="Wingdings" w:cs="Wingdings" w:hAnsi="Wingdings"/>
    </w:rPr>
  </w:style>
  <w:style w:customStyle="1" w:styleId="WW8Num86z3" w:type="character">
    <w:name w:val="WW8Num86z3"/>
    <w:rPr>
      <w:rFonts w:ascii="Symbol" w:cs="Symbol" w:hAnsi="Symbol"/>
    </w:rPr>
  </w:style>
  <w:style w:customStyle="1" w:styleId="WW8Num86z2" w:type="character">
    <w:name w:val="WW8Num86z2"/>
    <w:rPr>
      <w:rFonts w:ascii="Wingdings" w:cs="Wingdings" w:hAnsi="Wingdings"/>
    </w:rPr>
  </w:style>
  <w:style w:customStyle="1" w:styleId="WW8Num86z1" w:type="character">
    <w:name w:val="WW8Num86z1"/>
    <w:rPr>
      <w:rFonts w:ascii="Courier New" w:cs="Courier New" w:hAnsi="Courier New"/>
    </w:rPr>
  </w:style>
  <w:style w:customStyle="1" w:styleId="WW8Num86z0" w:type="character">
    <w:name w:val="WW8Num86z0"/>
    <w:rPr>
      <w:rFonts w:cs="Calibri"/>
    </w:rPr>
  </w:style>
  <w:style w:customStyle="1" w:styleId="WW8Num85z1" w:type="character">
    <w:name w:val="WW8Num85z1"/>
    <w:rPr>
      <w:rFonts w:cs="Calibri"/>
    </w:rPr>
  </w:style>
  <w:style w:customStyle="1" w:styleId="WW8Num83z0" w:type="character">
    <w:name w:val="WW8Num83z0"/>
    <w:rPr>
      <w:rFonts w:cs="Tahoma"/>
      <w:sz w:val="24"/>
      <w:szCs w:val="24"/>
    </w:rPr>
  </w:style>
  <w:style w:customStyle="1" w:styleId="WW8Num82z2" w:type="character">
    <w:name w:val="WW8Num82z2"/>
    <w:rPr>
      <w:rFonts w:ascii="Wingdings" w:cs="Wingdings" w:hAnsi="Wingdings"/>
    </w:rPr>
  </w:style>
  <w:style w:customStyle="1" w:styleId="WW8Num82z1" w:type="character">
    <w:name w:val="WW8Num82z1"/>
    <w:rPr>
      <w:rFonts w:ascii="Courier New" w:cs="Courier New" w:hAnsi="Courier New"/>
    </w:rPr>
  </w:style>
  <w:style w:customStyle="1" w:styleId="WW8Num82z0" w:type="character">
    <w:name w:val="WW8Num82z0"/>
    <w:rPr>
      <w:rFonts w:ascii="Symbol" w:cs="Symbol" w:hAnsi="Symbol"/>
    </w:rPr>
  </w:style>
  <w:style w:customStyle="1" w:styleId="WW8Num81z3" w:type="character">
    <w:name w:val="WW8Num81z3"/>
    <w:rPr>
      <w:rFonts w:ascii="Symbol" w:cs="Symbol" w:hAnsi="Symbol"/>
    </w:rPr>
  </w:style>
  <w:style w:customStyle="1" w:styleId="WW8Num81z1" w:type="character">
    <w:name w:val="WW8Num81z1"/>
    <w:rPr>
      <w:rFonts w:ascii="Courier New" w:cs="Courier New" w:hAnsi="Courier New"/>
    </w:rPr>
  </w:style>
  <w:style w:customStyle="1" w:styleId="WW8Num81z0" w:type="character">
    <w:name w:val="WW8Num81z0"/>
    <w:rPr>
      <w:rFonts w:ascii="Wingdings" w:cs="Wingdings" w:hAnsi="Wingdings"/>
    </w:rPr>
  </w:style>
  <w:style w:customStyle="1" w:styleId="WW8Num80z2" w:type="character">
    <w:name w:val="WW8Num80z2"/>
    <w:rPr>
      <w:rFonts w:ascii="Wingdings" w:cs="Wingdings" w:hAnsi="Wingdings"/>
    </w:rPr>
  </w:style>
  <w:style w:customStyle="1" w:styleId="WW8Num80z1" w:type="character">
    <w:name w:val="WW8Num80z1"/>
    <w:rPr>
      <w:rFonts w:ascii="Courier New" w:cs="Courier New" w:hAnsi="Courier New"/>
    </w:rPr>
  </w:style>
  <w:style w:customStyle="1" w:styleId="WW8Num80z0" w:type="character">
    <w:name w:val="WW8Num80z0"/>
    <w:rPr>
      <w:rFonts w:ascii="Symbol" w:cs="Symbol" w:hAnsi="Symbol"/>
    </w:rPr>
  </w:style>
  <w:style w:customStyle="1" w:styleId="WW8Num79z0" w:type="character">
    <w:name w:val="WW8Num79z0"/>
    <w:rPr>
      <w:rFonts w:eastAsia="Times New Roman"/>
    </w:rPr>
  </w:style>
  <w:style w:customStyle="1" w:styleId="WW8Num78z0" w:type="character">
    <w:name w:val="WW8Num78z0"/>
    <w:rPr>
      <w:i w:val="0"/>
    </w:rPr>
  </w:style>
  <w:style w:customStyle="1" w:styleId="WW8Num75z2" w:type="character">
    <w:name w:val="WW8Num75z2"/>
    <w:rPr>
      <w:rFonts w:ascii="Wingdings" w:cs="Wingdings" w:hAnsi="Wingdings"/>
    </w:rPr>
  </w:style>
  <w:style w:customStyle="1" w:styleId="WW8Num75z1" w:type="character">
    <w:name w:val="WW8Num75z1"/>
    <w:rPr>
      <w:rFonts w:ascii="Courier New" w:cs="Courier New" w:hAnsi="Courier New"/>
    </w:rPr>
  </w:style>
  <w:style w:customStyle="1" w:styleId="WW8Num75z0" w:type="character">
    <w:name w:val="WW8Num75z0"/>
    <w:rPr>
      <w:rFonts w:ascii="Symbol" w:cs="Symbol" w:hAnsi="Symbol"/>
    </w:rPr>
  </w:style>
  <w:style w:customStyle="1" w:styleId="WW8Num74z2" w:type="character">
    <w:name w:val="WW8Num74z2"/>
    <w:rPr>
      <w:rFonts w:ascii="Wingdings" w:cs="Wingdings" w:hAnsi="Wingdings"/>
    </w:rPr>
  </w:style>
  <w:style w:customStyle="1" w:styleId="WW8Num74z1" w:type="character">
    <w:name w:val="WW8Num74z1"/>
    <w:rPr>
      <w:rFonts w:ascii="Courier New" w:cs="Courier New" w:hAnsi="Courier New"/>
    </w:rPr>
  </w:style>
  <w:style w:customStyle="1" w:styleId="WW8Num74z0" w:type="character">
    <w:name w:val="WW8Num74z0"/>
    <w:rPr>
      <w:rFonts w:ascii="Symbol" w:cs="Symbol" w:hAnsi="Symbol"/>
    </w:rPr>
  </w:style>
  <w:style w:customStyle="1" w:styleId="WW8Num73z1" w:type="character">
    <w:name w:val="WW8Num73z1"/>
    <w:rPr>
      <w:rFonts w:ascii="Times New Roman" w:cs="Courier New" w:hAnsi="Times New Roman"/>
    </w:rPr>
  </w:style>
  <w:style w:customStyle="1" w:styleId="WW8Num72z2" w:type="character">
    <w:name w:val="WW8Num72z2"/>
    <w:rPr>
      <w:rFonts w:ascii="Wingdings" w:cs="Wingdings" w:hAnsi="Wingdings"/>
    </w:rPr>
  </w:style>
  <w:style w:customStyle="1" w:styleId="WW8Num72z1" w:type="character">
    <w:name w:val="WW8Num72z1"/>
    <w:rPr>
      <w:rFonts w:ascii="Courier New" w:cs="Courier New" w:hAnsi="Courier New"/>
    </w:rPr>
  </w:style>
  <w:style w:customStyle="1" w:styleId="WW8Num72z0" w:type="character">
    <w:name w:val="WW8Num72z0"/>
    <w:rPr>
      <w:rFonts w:ascii="Symbol" w:cs="Symbol" w:hAnsi="Symbol"/>
    </w:rPr>
  </w:style>
  <w:style w:customStyle="1" w:styleId="WW8Num71z2" w:type="character">
    <w:name w:val="WW8Num71z2"/>
    <w:rPr>
      <w:rFonts w:ascii="Wingdings" w:cs="Wingdings" w:hAnsi="Wingdings"/>
    </w:rPr>
  </w:style>
  <w:style w:customStyle="1" w:styleId="WW8Num71z1" w:type="character">
    <w:name w:val="WW8Num71z1"/>
    <w:rPr>
      <w:rFonts w:ascii="Courier New" w:cs="Courier New" w:hAnsi="Courier New"/>
    </w:rPr>
  </w:style>
  <w:style w:customStyle="1" w:styleId="WW8Num71z0" w:type="character">
    <w:name w:val="WW8Num71z0"/>
    <w:rPr>
      <w:rFonts w:ascii="Symbol" w:cs="Symbol" w:hAnsi="Symbol"/>
    </w:rPr>
  </w:style>
  <w:style w:customStyle="1" w:styleId="WW8Num67z4" w:type="character">
    <w:name w:val="WW8Num67z4"/>
    <w:rPr>
      <w:rFonts w:ascii="Courier New" w:cs="Courier New" w:hAnsi="Courier New"/>
    </w:rPr>
  </w:style>
  <w:style w:customStyle="1" w:styleId="WW8Num67z2" w:type="character">
    <w:name w:val="WW8Num67z2"/>
    <w:rPr>
      <w:rFonts w:ascii="Wingdings" w:cs="Wingdings" w:hAnsi="Wingdings"/>
    </w:rPr>
  </w:style>
  <w:style w:customStyle="1" w:styleId="WW8Num67z1" w:type="character">
    <w:name w:val="WW8Num67z1"/>
    <w:rPr>
      <w:rFonts w:ascii="Symbol" w:cs="Times New Roman" w:eastAsia="Times New Roman" w:hAnsi="Symbol"/>
    </w:rPr>
  </w:style>
  <w:style w:customStyle="1" w:styleId="WW8Num67z0" w:type="character">
    <w:name w:val="WW8Num67z0"/>
    <w:rPr>
      <w:rFonts w:ascii="Symbol" w:cs="Symbol" w:hAnsi="Symbol"/>
    </w:rPr>
  </w:style>
  <w:style w:customStyle="1" w:styleId="WW8Num66z2" w:type="character">
    <w:name w:val="WW8Num66z2"/>
    <w:rPr>
      <w:rFonts w:ascii="Wingdings" w:cs="Wingdings" w:hAnsi="Wingdings"/>
    </w:rPr>
  </w:style>
  <w:style w:customStyle="1" w:styleId="WW8Num66z1" w:type="character">
    <w:name w:val="WW8Num66z1"/>
    <w:rPr>
      <w:rFonts w:ascii="Courier New" w:cs="Courier New" w:hAnsi="Courier New"/>
    </w:rPr>
  </w:style>
  <w:style w:customStyle="1" w:styleId="WW8Num66z0" w:type="character">
    <w:name w:val="WW8Num66z0"/>
    <w:rPr>
      <w:rFonts w:ascii="Symbol" w:cs="Symbol" w:hAnsi="Symbol"/>
    </w:rPr>
  </w:style>
  <w:style w:customStyle="1" w:styleId="WW8Num62z3" w:type="character">
    <w:name w:val="WW8Num62z3"/>
    <w:rPr>
      <w:rFonts w:ascii="Symbol" w:cs="Symbol" w:hAnsi="Symbol"/>
    </w:rPr>
  </w:style>
  <w:style w:customStyle="1" w:styleId="WW8Num62z2" w:type="character">
    <w:name w:val="WW8Num62z2"/>
    <w:rPr>
      <w:rFonts w:ascii="Wingdings" w:cs="Wingdings" w:hAnsi="Wingdings"/>
    </w:rPr>
  </w:style>
  <w:style w:customStyle="1" w:styleId="WW8Num62z1" w:type="character">
    <w:name w:val="WW8Num62z1"/>
    <w:rPr>
      <w:rFonts w:ascii="Courier New" w:cs="Courier New" w:hAnsi="Courier New"/>
    </w:rPr>
  </w:style>
  <w:style w:customStyle="1" w:styleId="WW8Num62z0" w:type="character">
    <w:name w:val="WW8Num62z0"/>
    <w:rPr>
      <w:rFonts w:ascii="Arial" w:cs="Arial" w:hAnsi="Arial"/>
      <w:b/>
    </w:rPr>
  </w:style>
  <w:style w:customStyle="1" w:styleId="WW8Num61z0" w:type="character">
    <w:name w:val="WW8Num61z0"/>
    <w:rPr>
      <w:rFonts w:cs="Tahoma"/>
      <w:sz w:val="24"/>
      <w:szCs w:val="24"/>
    </w:rPr>
  </w:style>
  <w:style w:customStyle="1" w:styleId="WW8Num60z2" w:type="character">
    <w:name w:val="WW8Num60z2"/>
    <w:rPr>
      <w:rFonts w:ascii="Wingdings" w:cs="Wingdings" w:hAnsi="Wingdings"/>
    </w:rPr>
  </w:style>
  <w:style w:customStyle="1" w:styleId="WW8Num60z1" w:type="character">
    <w:name w:val="WW8Num60z1"/>
    <w:rPr>
      <w:rFonts w:ascii="Courier New" w:cs="Courier New" w:hAnsi="Courier New"/>
    </w:rPr>
  </w:style>
  <w:style w:customStyle="1" w:styleId="WW8Num60z0" w:type="character">
    <w:name w:val="WW8Num60z0"/>
    <w:rPr>
      <w:rFonts w:ascii="Symbol" w:cs="Symbol" w:hAnsi="Symbol"/>
    </w:rPr>
  </w:style>
  <w:style w:customStyle="1" w:styleId="WW8Num59z3" w:type="character">
    <w:name w:val="WW8Num59z3"/>
    <w:rPr>
      <w:rFonts w:ascii="Symbol" w:cs="Symbol" w:hAnsi="Symbol"/>
    </w:rPr>
  </w:style>
  <w:style w:customStyle="1" w:styleId="WW8Num59z1" w:type="character">
    <w:name w:val="WW8Num59z1"/>
    <w:rPr>
      <w:rFonts w:ascii="Courier New" w:cs="Courier New" w:hAnsi="Courier New"/>
    </w:rPr>
  </w:style>
  <w:style w:customStyle="1" w:styleId="WW8Num59z0" w:type="character">
    <w:name w:val="WW8Num59z0"/>
    <w:rPr>
      <w:rFonts w:ascii="Wingdings" w:cs="Wingdings" w:hAnsi="Wingdings"/>
    </w:rPr>
  </w:style>
  <w:style w:customStyle="1" w:styleId="WW8Num58z3" w:type="character">
    <w:name w:val="WW8Num58z3"/>
    <w:rPr>
      <w:rFonts w:ascii="Symbol" w:cs="Symbol" w:hAnsi="Symbol"/>
    </w:rPr>
  </w:style>
  <w:style w:customStyle="1" w:styleId="WW8Num58z1" w:type="character">
    <w:name w:val="WW8Num58z1"/>
    <w:rPr>
      <w:rFonts w:ascii="Courier New" w:cs="Courier New" w:hAnsi="Courier New"/>
    </w:rPr>
  </w:style>
  <w:style w:customStyle="1" w:styleId="WW8Num58z0" w:type="character">
    <w:name w:val="WW8Num58z0"/>
    <w:rPr>
      <w:rFonts w:ascii="Wingdings" w:cs="Wingdings" w:hAnsi="Wingdings"/>
    </w:rPr>
  </w:style>
  <w:style w:customStyle="1" w:styleId="WW8Num57z0" w:type="character">
    <w:name w:val="WW8Num57z0"/>
    <w:rPr>
      <w:rFonts w:ascii="Wingdings" w:cs="Wingdings" w:hAnsi="Wingdings"/>
    </w:rPr>
  </w:style>
  <w:style w:customStyle="1" w:styleId="WW8Num56z3" w:type="character">
    <w:name w:val="WW8Num56z3"/>
    <w:rPr>
      <w:rFonts w:ascii="Symbol" w:cs="Symbol" w:hAnsi="Symbol"/>
    </w:rPr>
  </w:style>
  <w:style w:customStyle="1" w:styleId="WW8Num56z1" w:type="character">
    <w:name w:val="WW8Num56z1"/>
    <w:rPr>
      <w:rFonts w:ascii="Courier New" w:cs="Courier New" w:hAnsi="Courier New"/>
    </w:rPr>
  </w:style>
  <w:style w:customStyle="1" w:styleId="WW8Num56z0" w:type="character">
    <w:name w:val="WW8Num56z0"/>
    <w:rPr>
      <w:rFonts w:ascii="Wingdings" w:cs="Wingdings" w:hAnsi="Wingdings"/>
    </w:rPr>
  </w:style>
  <w:style w:customStyle="1" w:styleId="WW8Num54z3" w:type="character">
    <w:name w:val="WW8Num54z3"/>
    <w:rPr>
      <w:rFonts w:ascii="Symbol" w:cs="Symbol" w:hAnsi="Symbol"/>
    </w:rPr>
  </w:style>
  <w:style w:customStyle="1" w:styleId="WW8Num54z1" w:type="character">
    <w:name w:val="WW8Num54z1"/>
    <w:rPr>
      <w:rFonts w:ascii="Courier New" w:cs="Courier New" w:hAnsi="Courier New"/>
    </w:rPr>
  </w:style>
  <w:style w:customStyle="1" w:styleId="WW8Num54z0" w:type="character">
    <w:name w:val="WW8Num54z0"/>
    <w:rPr>
      <w:rFonts w:ascii="Wingdings" w:cs="Wingdings" w:hAnsi="Wingdings"/>
    </w:rPr>
  </w:style>
  <w:style w:customStyle="1" w:styleId="WW8Num53z1" w:type="character">
    <w:name w:val="WW8Num53z1"/>
    <w:rPr>
      <w:rFonts w:cs="Calibri"/>
    </w:rPr>
  </w:style>
  <w:style w:customStyle="1" w:styleId="WW8Num52z0" w:type="character">
    <w:name w:val="WW8Num52z0"/>
    <w:rPr>
      <w:rFonts w:ascii="Symbol" w:cs="Symbol" w:hAnsi="Symbol"/>
    </w:rPr>
  </w:style>
  <w:style w:customStyle="1" w:styleId="WW8Num51z3" w:type="character">
    <w:name w:val="WW8Num51z3"/>
    <w:rPr>
      <w:rFonts w:ascii="Symbol" w:cs="Symbol" w:hAnsi="Symbol"/>
    </w:rPr>
  </w:style>
  <w:style w:customStyle="1" w:styleId="WW8Num51z2" w:type="character">
    <w:name w:val="WW8Num51z2"/>
    <w:rPr>
      <w:rFonts w:ascii="Wingdings" w:cs="Wingdings" w:hAnsi="Wingdings"/>
    </w:rPr>
  </w:style>
  <w:style w:customStyle="1" w:styleId="WW8Num51z1" w:type="character">
    <w:name w:val="WW8Num51z1"/>
    <w:rPr>
      <w:rFonts w:ascii="Courier New" w:cs="Courier New" w:hAnsi="Courier New"/>
    </w:rPr>
  </w:style>
  <w:style w:customStyle="1" w:styleId="WW8Num51z0" w:type="character">
    <w:name w:val="WW8Num51z0"/>
    <w:rPr>
      <w:rFonts w:ascii="Symbol" w:cs="Calibri" w:hAnsi="Symbol"/>
    </w:rPr>
  </w:style>
  <w:style w:customStyle="1" w:styleId="WW8Num50z3" w:type="character">
    <w:name w:val="WW8Num50z3"/>
    <w:rPr>
      <w:rFonts w:ascii="Symbol" w:cs="Symbol" w:hAnsi="Symbol"/>
    </w:rPr>
  </w:style>
  <w:style w:customStyle="1" w:styleId="WW8Num50z2" w:type="character">
    <w:name w:val="WW8Num50z2"/>
    <w:rPr>
      <w:rFonts w:ascii="Wingdings" w:cs="Wingdings" w:hAnsi="Wingdings"/>
    </w:rPr>
  </w:style>
  <w:style w:customStyle="1" w:styleId="WW8Num50z1" w:type="character">
    <w:name w:val="WW8Num50z1"/>
    <w:rPr>
      <w:rFonts w:ascii="Courier New" w:cs="Courier New" w:hAnsi="Courier New"/>
    </w:rPr>
  </w:style>
  <w:style w:customStyle="1" w:styleId="WW8Num50z0" w:type="character">
    <w:name w:val="WW8Num50z0"/>
    <w:rPr>
      <w:rFonts w:ascii="Century Gothic" w:cs="Times New Roman" w:eastAsia="Times New Roman" w:hAnsi="Century Gothic"/>
    </w:rPr>
  </w:style>
  <w:style w:customStyle="1" w:styleId="WW8Num49z1" w:type="character">
    <w:name w:val="WW8Num49z1"/>
    <w:rPr>
      <w:rFonts w:ascii="Times New Roman" w:cs="Courier New" w:hAnsi="Times New Roman"/>
    </w:rPr>
  </w:style>
  <w:style w:customStyle="1" w:styleId="WW8Num49z0" w:type="character">
    <w:name w:val="WW8Num49z0"/>
    <w:rPr>
      <w:rFonts w:cs="Calibri"/>
    </w:rPr>
  </w:style>
  <w:style w:customStyle="1" w:styleId="WW8Num45z3" w:type="character">
    <w:name w:val="WW8Num45z3"/>
    <w:rPr>
      <w:rFonts w:ascii="Symbol" w:cs="Symbol" w:hAnsi="Symbol"/>
    </w:rPr>
  </w:style>
  <w:style w:customStyle="1" w:styleId="WW8Num45z2" w:type="character">
    <w:name w:val="WW8Num45z2"/>
    <w:rPr>
      <w:rFonts w:ascii="Wingdings" w:cs="Wingdings" w:hAnsi="Wingdings"/>
    </w:rPr>
  </w:style>
  <w:style w:customStyle="1" w:styleId="WW8Num45z1" w:type="character">
    <w:name w:val="WW8Num45z1"/>
    <w:rPr>
      <w:rFonts w:ascii="Courier New" w:cs="Courier New" w:hAnsi="Courier New"/>
    </w:rPr>
  </w:style>
  <w:style w:customStyle="1" w:styleId="WW8Num45z0" w:type="character">
    <w:name w:val="WW8Num45z0"/>
    <w:rPr>
      <w:rFonts w:ascii="Century Gothic" w:cs="Times New Roman" w:eastAsia="Times New Roman" w:hAnsi="Century Gothic"/>
    </w:rPr>
  </w:style>
  <w:style w:customStyle="1" w:styleId="WW8Num44z3" w:type="character">
    <w:name w:val="WW8Num44z3"/>
    <w:rPr>
      <w:rFonts w:ascii="Symbol" w:cs="Symbol" w:hAnsi="Symbol"/>
    </w:rPr>
  </w:style>
  <w:style w:customStyle="1" w:styleId="WW8Num44z2" w:type="character">
    <w:name w:val="WW8Num44z2"/>
    <w:rPr>
      <w:rFonts w:ascii="Wingdings" w:cs="Wingdings" w:hAnsi="Wingdings"/>
    </w:rPr>
  </w:style>
  <w:style w:customStyle="1" w:styleId="WW8Num44z1" w:type="character">
    <w:name w:val="WW8Num44z1"/>
    <w:rPr>
      <w:rFonts w:ascii="Courier New" w:cs="Courier New" w:hAnsi="Courier New"/>
    </w:rPr>
  </w:style>
  <w:style w:customStyle="1" w:styleId="WW8Num44z0" w:type="character">
    <w:name w:val="WW8Num44z0"/>
    <w:rPr>
      <w:rFonts w:ascii="Symbol" w:cs="Calibri" w:hAnsi="Symbol"/>
    </w:rPr>
  </w:style>
  <w:style w:customStyle="1" w:styleId="WW8Num43z1" w:type="character">
    <w:name w:val="WW8Num43z1"/>
    <w:rPr>
      <w:rFonts w:cs="Calibri"/>
    </w:rPr>
  </w:style>
  <w:style w:customStyle="1" w:styleId="WW8Num42z3" w:type="character">
    <w:name w:val="WW8Num42z3"/>
    <w:rPr>
      <w:rFonts w:ascii="Symbol" w:cs="Symbol" w:hAnsi="Symbol"/>
    </w:rPr>
  </w:style>
  <w:style w:customStyle="1" w:styleId="WW8Num42z2" w:type="character">
    <w:name w:val="WW8Num42z2"/>
    <w:rPr>
      <w:rFonts w:ascii="Wingdings" w:cs="Wingdings" w:hAnsi="Wingdings"/>
    </w:rPr>
  </w:style>
  <w:style w:customStyle="1" w:styleId="WW8Num42z1" w:type="character">
    <w:name w:val="WW8Num42z1"/>
    <w:rPr>
      <w:rFonts w:ascii="Courier New" w:cs="Courier New" w:hAnsi="Courier New"/>
    </w:rPr>
  </w:style>
  <w:style w:customStyle="1" w:styleId="WW8Num42z0" w:type="character">
    <w:name w:val="WW8Num42z0"/>
    <w:rPr>
      <w:rFonts w:ascii="Century Gothic" w:cs="Arial" w:eastAsia="Times New Roman" w:hAnsi="Century Gothic"/>
    </w:rPr>
  </w:style>
  <w:style w:customStyle="1" w:styleId="WW8Num41z3" w:type="character">
    <w:name w:val="WW8Num41z3"/>
    <w:rPr>
      <w:rFonts w:ascii="Symbol" w:cs="Symbol" w:hAnsi="Symbol"/>
    </w:rPr>
  </w:style>
  <w:style w:customStyle="1" w:styleId="WW8Num41z2" w:type="character">
    <w:name w:val="WW8Num41z2"/>
    <w:rPr>
      <w:rFonts w:ascii="Wingdings" w:cs="Wingdings" w:hAnsi="Wingdings"/>
    </w:rPr>
  </w:style>
  <w:style w:customStyle="1" w:styleId="WW8Num41z1" w:type="character">
    <w:name w:val="WW8Num41z1"/>
    <w:rPr>
      <w:rFonts w:ascii="Courier New" w:cs="Courier New" w:hAnsi="Courier New"/>
    </w:rPr>
  </w:style>
  <w:style w:customStyle="1" w:styleId="WW8Num41z0" w:type="character">
    <w:name w:val="WW8Num41z0"/>
    <w:rPr>
      <w:rFonts w:ascii="Century Gothic" w:cs="Times New Roman" w:eastAsia="Times New Roman" w:hAnsi="Century Gothic"/>
    </w:rPr>
  </w:style>
  <w:style w:customStyle="1" w:styleId="WW8Num39z2" w:type="character">
    <w:name w:val="WW8Num39z2"/>
    <w:rPr>
      <w:rFonts w:ascii="Wingdings" w:cs="Wingdings" w:hAnsi="Wingdings"/>
    </w:rPr>
  </w:style>
  <w:style w:customStyle="1" w:styleId="WW8Num32z3" w:type="character">
    <w:name w:val="WW8Num32z3"/>
    <w:rPr>
      <w:rFonts w:ascii="Symbol" w:cs="Symbol" w:hAnsi="Symbol"/>
    </w:rPr>
  </w:style>
  <w:style w:customStyle="1" w:styleId="WW8Num6z4" w:type="character">
    <w:name w:val="WW8Num6z4"/>
    <w:rPr>
      <w:rFonts w:ascii="Courier New" w:cs="Courier New" w:hAnsi="Courier New"/>
    </w:rPr>
  </w:style>
  <w:style w:customStyle="1" w:styleId="BalloonTextChar" w:type="character">
    <w:name w:val="Balloon Text Char"/>
    <w:basedOn w:val="Zadanifontodlomka"/>
    <w:rPr>
      <w:rFonts w:ascii="Tahoma" w:hAnsi="Tahoma"/>
      <w:sz w:val="16"/>
      <w:szCs w:val="16"/>
    </w:rPr>
  </w:style>
  <w:style w:customStyle="1" w:styleId="WW8Num9z4" w:type="character">
    <w:name w:val="WW8Num9z4"/>
    <w:rPr>
      <w:rFonts w:ascii="Courier New" w:cs="Courier New" w:hAnsi="Courier New"/>
    </w:rPr>
  </w:style>
  <w:style w:customStyle="1" w:styleId="WW8Num9z5" w:type="character">
    <w:name w:val="WW8Num9z5"/>
    <w:rPr>
      <w:rFonts w:ascii="Wingdings" w:cs="Wingdings" w:hAnsi="Wingdings"/>
    </w:rPr>
  </w:style>
  <w:style w:customStyle="1" w:styleId="WW8Num11z3" w:type="character">
    <w:name w:val="WW8Num11z3"/>
    <w:rPr>
      <w:rFonts w:ascii="Symbol" w:cs="Symbol" w:hAnsi="Symbol"/>
    </w:rPr>
  </w:style>
  <w:style w:customStyle="1" w:styleId="WW8Num9z2" w:type="character">
    <w:name w:val="WW8Num9z2"/>
    <w:rPr>
      <w:rFonts w:ascii="Wingdings" w:cs="Wingdings" w:hAnsi="Wingdings"/>
    </w:rPr>
  </w:style>
  <w:style w:customStyle="1" w:styleId="BodyText3Char" w:type="character">
    <w:name w:val="Body Text 3 Char"/>
    <w:rPr>
      <w:rFonts w:ascii="Arial" w:cs="Arial" w:eastAsia="Times New Roman" w:hAnsi="Arial"/>
      <w:sz w:val="24"/>
    </w:rPr>
  </w:style>
  <w:style w:customStyle="1" w:styleId="WW8Num4z3" w:type="character">
    <w:name w:val="WW8Num4z3"/>
    <w:rPr>
      <w:rFonts w:ascii="Symbol" w:cs="Symbol" w:hAnsi="Symbol"/>
    </w:rPr>
  </w:style>
  <w:style w:customStyle="1" w:styleId="ListLabel6" w:type="character">
    <w:name w:val="ListLabel 6"/>
    <w:rPr>
      <w:rFonts w:cs="Calibri"/>
    </w:rPr>
  </w:style>
  <w:style w:customStyle="1" w:styleId="ListLabel7" w:type="character">
    <w:name w:val="ListLabel 7"/>
    <w:rPr>
      <w:b/>
    </w:rPr>
  </w:style>
  <w:style w:customStyle="1" w:styleId="ListLabel8" w:type="character">
    <w:name w:val="ListLabel 8"/>
    <w:rPr>
      <w:rFonts w:cs="Arial" w:eastAsia="SimSun"/>
    </w:rPr>
  </w:style>
  <w:style w:customStyle="1" w:styleId="ListLabel9" w:type="character">
    <w:name w:val="ListLabel 9"/>
    <w:rPr>
      <w:rFonts w:cs="Courier New"/>
    </w:rPr>
  </w:style>
  <w:style w:customStyle="1" w:styleId="ListLabel10" w:type="character">
    <w:name w:val="ListLabel 10"/>
    <w:rPr>
      <w:rFonts w:cs="Wingdings"/>
    </w:rPr>
  </w:style>
  <w:style w:customStyle="1" w:styleId="ListLabel11" w:type="character">
    <w:name w:val="ListLabel 11"/>
    <w:rPr>
      <w:rFonts w:cs="Symbol"/>
    </w:rPr>
  </w:style>
  <w:style w:customStyle="1" w:styleId="ListLabel12" w:type="character">
    <w:name w:val="ListLabel 12"/>
    <w:rPr>
      <w:rFonts w:eastAsia="Times New Roman"/>
    </w:rPr>
  </w:style>
  <w:style w:customStyle="1" w:styleId="ListLabel13" w:type="character">
    <w:name w:val="ListLabel 13"/>
    <w:rPr>
      <w:rFonts w:cs="Times New Roman" w:eastAsia="Times New Roman"/>
    </w:rPr>
  </w:style>
  <w:style w:customStyle="1" w:styleId="ListLabel14" w:type="character">
    <w:name w:val="ListLabel 14"/>
    <w:rPr>
      <w:b w:val="0"/>
    </w:rPr>
  </w:style>
  <w:style w:customStyle="1" w:styleId="ListLabel15" w:type="character">
    <w:name w:val="ListLabel 15"/>
    <w:rPr>
      <w:i w:val="0"/>
    </w:rPr>
  </w:style>
  <w:style w:customStyle="1" w:styleId="ListLabel16" w:type="character">
    <w:name w:val="ListLabel 16"/>
    <w:rPr>
      <w:rFonts w:cs="Arial" w:eastAsia="Times New Roman"/>
    </w:rPr>
  </w:style>
  <w:style w:customStyle="1" w:styleId="ListLabel17" w:type="character">
    <w:name w:val="ListLabel 17"/>
    <w:rPr>
      <w:rFonts w:cs="Tahoma"/>
      <w:sz w:val="24"/>
      <w:szCs w:val="24"/>
    </w:rPr>
  </w:style>
  <w:style w:customStyle="1" w:styleId="FooterChar" w:type="character">
    <w:name w:val="Footer Char"/>
    <w:basedOn w:val="Zadanifontodlomka"/>
    <w:rPr>
      <w:rFonts w:ascii="Calibri" w:cs="Times New Roman" w:eastAsia="Calibri" w:hAnsi="Calibri"/>
    </w:rPr>
  </w:style>
  <w:style w:customStyle="1" w:styleId="HeaderChar" w:type="character">
    <w:name w:val="Header Char"/>
    <w:basedOn w:val="Zadanifontodlomka"/>
    <w:rPr>
      <w:rFonts w:ascii="Calibri" w:cs="Times New Roman" w:eastAsia="Calibri" w:hAnsi="Calibri"/>
    </w:rPr>
  </w:style>
  <w:style w:customStyle="1" w:styleId="TekstbaloniaChar" w:type="character">
    <w:name w:val="Tekst balončića Char"/>
    <w:basedOn w:val="Zadanifontodlomka"/>
    <w:rPr>
      <w:rFonts w:ascii="Tahoma" w:hAnsi="Tahoma"/>
      <w:sz w:val="16"/>
      <w:szCs w:val="14"/>
    </w:rPr>
  </w:style>
  <w:style w:customStyle="1" w:styleId="ListLabel3" w:type="character">
    <w:name w:val="ListLabel 3"/>
    <w:rPr>
      <w:rFonts w:eastAsia="Times New Roman"/>
    </w:rPr>
  </w:style>
  <w:style w:customStyle="1" w:styleId="ListLabel4" w:type="character">
    <w:name w:val="ListLabel 4"/>
    <w:rPr>
      <w:rFonts w:cs="Tahoma"/>
      <w:sz w:val="24"/>
      <w:szCs w:val="24"/>
    </w:rPr>
  </w:style>
  <w:style w:customStyle="1" w:styleId="ListLabel5" w:type="character">
    <w:name w:val="ListLabel 5"/>
    <w:rPr>
      <w:rFonts w:cs="Times New Roman" w:eastAsia="Times New Roman"/>
    </w:rPr>
  </w:style>
  <w:style w:customStyle="1" w:styleId="ListLabel1" w:type="character">
    <w:name w:val="ListLabel 1"/>
    <w:rPr>
      <w:rFonts w:cs="Calibri"/>
    </w:rPr>
  </w:style>
  <w:style w:customStyle="1" w:styleId="ListLabel2" w:type="character">
    <w:name w:val="ListLabel 2"/>
    <w:rPr>
      <w:rFonts w:cs="Courier New"/>
    </w:rPr>
  </w:style>
  <w:style w:customStyle="1" w:styleId="WW8Num30z3" w:type="character">
    <w:name w:val="WW8Num30z3"/>
    <w:rPr>
      <w:rFonts w:ascii="Symbol" w:cs="Symbol" w:hAnsi="Symbol"/>
    </w:rPr>
  </w:style>
  <w:style w:customStyle="1" w:styleId="WW8Num30z2" w:type="character">
    <w:name w:val="WW8Num30z2"/>
    <w:rPr>
      <w:rFonts w:ascii="Wingdings" w:cs="Wingdings" w:hAnsi="Wingdings"/>
    </w:rPr>
  </w:style>
  <w:style w:customStyle="1" w:styleId="WW8Num30z1" w:type="character">
    <w:name w:val="WW8Num30z1"/>
    <w:rPr>
      <w:rFonts w:ascii="Courier New" w:cs="Courier New" w:hAnsi="Courier New"/>
    </w:rPr>
  </w:style>
  <w:style w:customStyle="1" w:styleId="WW8Num30z0" w:type="character">
    <w:name w:val="WW8Num30z0"/>
    <w:rPr>
      <w:rFonts w:ascii="Century Gothic" w:cs="Times New Roman" w:eastAsia="Times New Roman" w:hAnsi="Century Gothic"/>
    </w:rPr>
  </w:style>
  <w:style w:customStyle="1" w:styleId="WW8Num29z2" w:type="character">
    <w:name w:val="WW8Num29z2"/>
    <w:rPr>
      <w:rFonts w:ascii="Wingdings" w:cs="Wingdings" w:hAnsi="Wingdings"/>
    </w:rPr>
  </w:style>
  <w:style w:customStyle="1" w:styleId="WW8Num29z1" w:type="character">
    <w:name w:val="WW8Num29z1"/>
    <w:rPr>
      <w:rFonts w:ascii="Courier New" w:cs="Courier New" w:hAnsi="Courier New"/>
    </w:rPr>
  </w:style>
  <w:style w:customStyle="1" w:styleId="WW8Num29z0" w:type="character">
    <w:name w:val="WW8Num29z0"/>
    <w:rPr>
      <w:rFonts w:ascii="Symbol" w:cs="Symbol" w:hAnsi="Symbol"/>
    </w:rPr>
  </w:style>
  <w:style w:customStyle="1" w:styleId="WW8Num28z4" w:type="character">
    <w:name w:val="WW8Num28z4"/>
    <w:rPr>
      <w:rFonts w:ascii="Courier New" w:cs="Courier New" w:hAnsi="Courier New"/>
    </w:rPr>
  </w:style>
  <w:style w:customStyle="1" w:styleId="WW8Num28z2" w:type="character">
    <w:name w:val="WW8Num28z2"/>
    <w:rPr>
      <w:rFonts w:ascii="Wingdings" w:cs="Wingdings" w:hAnsi="Wingdings"/>
    </w:rPr>
  </w:style>
  <w:style w:customStyle="1" w:styleId="WW8Num28z0" w:type="character">
    <w:name w:val="WW8Num28z0"/>
    <w:rPr>
      <w:rFonts w:ascii="Symbol" w:cs="Symbol" w:hAnsi="Symbol"/>
    </w:rPr>
  </w:style>
  <w:style w:customStyle="1" w:styleId="WW8Num27z3" w:type="character">
    <w:name w:val="WW8Num27z3"/>
    <w:rPr>
      <w:rFonts w:ascii="Symbol" w:cs="Symbol" w:hAnsi="Symbol"/>
    </w:rPr>
  </w:style>
  <w:style w:customStyle="1" w:styleId="WW8Num27z2" w:type="character">
    <w:name w:val="WW8Num27z2"/>
    <w:rPr>
      <w:rFonts w:ascii="Wingdings" w:cs="Wingdings" w:hAnsi="Wingdings"/>
    </w:rPr>
  </w:style>
  <w:style w:customStyle="1" w:styleId="WW8Num27z1" w:type="character">
    <w:name w:val="WW8Num27z1"/>
    <w:rPr>
      <w:rFonts w:ascii="Courier New" w:cs="Courier New" w:hAnsi="Courier New"/>
    </w:rPr>
  </w:style>
  <w:style w:customStyle="1" w:styleId="WW8Num27z0" w:type="character">
    <w:name w:val="WW8Num27z0"/>
    <w:rPr>
      <w:rFonts w:ascii="Century Gothic" w:cs="Arial" w:eastAsia="Times New Roman" w:hAnsi="Century Gothic"/>
    </w:rPr>
  </w:style>
  <w:style w:customStyle="1" w:styleId="WW8Num25z0" w:type="character">
    <w:name w:val="WW8Num25z0"/>
    <w:rPr>
      <w:i w:val="0"/>
    </w:rPr>
  </w:style>
  <w:style w:customStyle="1" w:styleId="WW8Num24z3" w:type="character">
    <w:name w:val="WW8Num24z3"/>
    <w:rPr>
      <w:rFonts w:ascii="Symbol" w:cs="Symbol" w:hAnsi="Symbol"/>
    </w:rPr>
  </w:style>
  <w:style w:customStyle="1" w:styleId="WW8Num24z1" w:type="character">
    <w:name w:val="WW8Num24z1"/>
    <w:rPr>
      <w:rFonts w:ascii="Courier New" w:cs="Courier New" w:hAnsi="Courier New"/>
    </w:rPr>
  </w:style>
  <w:style w:customStyle="1" w:styleId="WW8Num24z0" w:type="character">
    <w:name w:val="WW8Num24z0"/>
    <w:rPr>
      <w:rFonts w:ascii="Wingdings" w:cs="Wingdings" w:hAnsi="Wingdings"/>
    </w:rPr>
  </w:style>
  <w:style w:customStyle="1" w:styleId="WW8Num23z3" w:type="character">
    <w:name w:val="WW8Num23z3"/>
    <w:rPr>
      <w:rFonts w:ascii="Symbol" w:cs="Symbol" w:hAnsi="Symbol"/>
    </w:rPr>
  </w:style>
  <w:style w:customStyle="1" w:styleId="WW8Num23z2" w:type="character">
    <w:name w:val="WW8Num23z2"/>
    <w:rPr>
      <w:rFonts w:ascii="Wingdings" w:cs="Wingdings" w:hAnsi="Wingdings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0" w:type="character">
    <w:name w:val="WW8Num23z0"/>
    <w:rPr>
      <w:rFonts w:ascii="Century Gothic" w:cs="Times New Roman" w:eastAsia="Times New Roman" w:hAnsi="Century Gothic"/>
    </w:rPr>
  </w:style>
  <w:style w:customStyle="1" w:styleId="WW8Num22z0" w:type="character">
    <w:name w:val="WW8Num22z0"/>
    <w:rPr>
      <w:b/>
    </w:rPr>
  </w:style>
  <w:style w:customStyle="1" w:styleId="WW8Num21z3" w:type="character">
    <w:name w:val="WW8Num21z3"/>
    <w:rPr>
      <w:rFonts w:ascii="Symbol" w:cs="Symbol" w:hAnsi="Symbol"/>
    </w:rPr>
  </w:style>
  <w:style w:customStyle="1" w:styleId="WW8Num21z2" w:type="character">
    <w:name w:val="WW8Num21z2"/>
    <w:rPr>
      <w:rFonts w:ascii="Wingdings" w:cs="Wingdings" w:hAnsi="Wingdings"/>
    </w:rPr>
  </w:style>
  <w:style w:customStyle="1" w:styleId="WW8Num21z1" w:type="character">
    <w:name w:val="WW8Num21z1"/>
    <w:rPr>
      <w:rFonts w:ascii="Courier New" w:cs="Courier New" w:hAnsi="Courier New"/>
    </w:rPr>
  </w:style>
  <w:style w:customStyle="1" w:styleId="WW8Num21z0" w:type="character">
    <w:name w:val="WW8Num21z0"/>
    <w:rPr>
      <w:rFonts w:ascii="Century Gothic" w:cs="Times New Roman" w:eastAsia="Times New Roman" w:hAnsi="Century Gothic"/>
    </w:rPr>
  </w:style>
  <w:style w:customStyle="1" w:styleId="WW8Num20z3" w:type="character">
    <w:name w:val="WW8Num20z3"/>
    <w:rPr>
      <w:rFonts w:ascii="Symbol" w:cs="Symbol" w:hAnsi="Symbol"/>
    </w:rPr>
  </w:style>
  <w:style w:customStyle="1" w:styleId="WW8Num20z1" w:type="character">
    <w:name w:val="WW8Num20z1"/>
    <w:rPr>
      <w:rFonts w:ascii="Courier New" w:cs="Courier New" w:hAnsi="Courier New"/>
    </w:rPr>
  </w:style>
  <w:style w:customStyle="1" w:styleId="WW8Num20z0" w:type="character">
    <w:name w:val="WW8Num20z0"/>
    <w:rPr>
      <w:rFonts w:ascii="Wingdings" w:cs="Wingdings" w:hAnsi="Wingdings"/>
    </w:rPr>
  </w:style>
  <w:style w:customStyle="1" w:styleId="WW8Num19z0" w:type="character">
    <w:name w:val="WW8Num19z0"/>
    <w:rPr>
      <w:rFonts w:ascii="Symbol" w:cs="Symbol" w:hAnsi="Symbol"/>
    </w:rPr>
  </w:style>
  <w:style w:customStyle="1" w:styleId="WW8Num18z3" w:type="character">
    <w:name w:val="WW8Num18z3"/>
    <w:rPr>
      <w:rFonts w:ascii="Symbol" w:cs="Symbol" w:hAnsi="Symbol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0" w:type="character">
    <w:name w:val="WW8Num18z0"/>
    <w:rPr>
      <w:rFonts w:ascii="Wingdings" w:cs="Wingdings" w:hAnsi="Wingdings"/>
    </w:rPr>
  </w:style>
  <w:style w:customStyle="1" w:styleId="WW8Num17z2" w:type="character">
    <w:name w:val="WW8Num17z2"/>
    <w:rPr>
      <w:rFonts w:ascii="Symbol" w:cs="Symbol" w:hAnsi="Symbol"/>
    </w:rPr>
  </w:style>
  <w:style w:customStyle="1" w:styleId="WW8Num16z3" w:type="character">
    <w:name w:val="WW8Num16z3"/>
    <w:rPr>
      <w:rFonts w:ascii="Symbol" w:cs="Symbol" w:hAnsi="Symbol"/>
    </w:rPr>
  </w:style>
  <w:style w:customStyle="1" w:styleId="WW8Num16z1" w:type="character">
    <w:name w:val="WW8Num16z1"/>
    <w:rPr>
      <w:rFonts w:ascii="Courier New" w:cs="Courier New" w:hAnsi="Courier New"/>
    </w:rPr>
  </w:style>
  <w:style w:customStyle="1" w:styleId="WW8Num16z0" w:type="character">
    <w:name w:val="WW8Num16z0"/>
    <w:rPr>
      <w:rFonts w:ascii="Wingdings" w:cs="Wingdings" w:hAnsi="Wingdings"/>
    </w:rPr>
  </w:style>
  <w:style w:customStyle="1" w:styleId="WW8Num15z4" w:type="character">
    <w:name w:val="WW8Num15z4"/>
    <w:rPr>
      <w:rFonts w:ascii="Courier New" w:cs="Courier New" w:hAnsi="Courier New"/>
    </w:rPr>
  </w:style>
  <w:style w:customStyle="1" w:styleId="WW8Num15z2" w:type="character">
    <w:name w:val="WW8Num15z2"/>
    <w:rPr>
      <w:rFonts w:ascii="Wingdings" w:cs="Wingdings" w:hAnsi="Wingdings"/>
    </w:rPr>
  </w:style>
  <w:style w:customStyle="1" w:styleId="WW8Num15z1" w:type="character">
    <w:name w:val="WW8Num15z1"/>
    <w:rPr>
      <w:rFonts w:ascii="Symbol" w:cs="Times New Roman" w:eastAsia="Times New Roman" w:hAnsi="Symbol"/>
    </w:rPr>
  </w:style>
  <w:style w:customStyle="1" w:styleId="WW8Num15z0" w:type="character">
    <w:name w:val="WW8Num15z0"/>
    <w:rPr>
      <w:rFonts w:ascii="Symbol" w:cs="Symbol" w:hAnsi="Symbol"/>
    </w:rPr>
  </w:style>
  <w:style w:customStyle="1" w:styleId="WW8Num14z3" w:type="character">
    <w:name w:val="WW8Num14z3"/>
    <w:rPr>
      <w:rFonts w:ascii="Symbol" w:cs="Symbol" w:hAnsi="Symbol"/>
    </w:rPr>
  </w:style>
  <w:style w:customStyle="1" w:styleId="WW8Num14z1" w:type="character">
    <w:name w:val="WW8Num14z1"/>
    <w:rPr>
      <w:rFonts w:ascii="Courier New" w:cs="Courier New" w:hAnsi="Courier New"/>
    </w:rPr>
  </w:style>
  <w:style w:customStyle="1" w:styleId="WW8Num14z0" w:type="character">
    <w:name w:val="WW8Num14z0"/>
    <w:rPr>
      <w:rFonts w:ascii="Wingdings" w:cs="Wingdings" w:hAnsi="Wingdings"/>
    </w:rPr>
  </w:style>
  <w:style w:customStyle="1" w:styleId="WW8Num13z2" w:type="character">
    <w:name w:val="WW8Num13z2"/>
    <w:rPr>
      <w:rFonts w:ascii="Symbol" w:cs="Times New Roman" w:eastAsia="Times New Roman" w:hAnsi="Symbol"/>
    </w:rPr>
  </w:style>
  <w:style w:customStyle="1" w:styleId="WW8Num12z4" w:type="character">
    <w:name w:val="WW8Num12z4"/>
    <w:rPr>
      <w:rFonts w:ascii="Courier New" w:cs="Courier New" w:hAnsi="Courier New"/>
    </w:rPr>
  </w:style>
  <w:style w:customStyle="1" w:styleId="WW8Num12z3" w:type="character">
    <w:name w:val="WW8Num12z3"/>
    <w:rPr>
      <w:rFonts w:ascii="Symbol" w:cs="Symbol" w:hAnsi="Symbol"/>
    </w:rPr>
  </w:style>
  <w:style w:customStyle="1" w:styleId="WW8Num12z1" w:type="character">
    <w:name w:val="WW8Num12z1"/>
    <w:rPr>
      <w:rFonts w:ascii="Century Gothic" w:cs="Times New Roman" w:eastAsia="Times New Roman" w:hAnsi="Century Gothic"/>
    </w:rPr>
  </w:style>
  <w:style w:customStyle="1" w:styleId="WW8Num12z0" w:type="character">
    <w:name w:val="WW8Num12z0"/>
    <w:rPr>
      <w:rFonts w:ascii="Wingdings" w:cs="Wingdings" w:hAnsi="Wingdings"/>
    </w:rPr>
  </w:style>
  <w:style w:customStyle="1" w:styleId="WW8Num11z1" w:type="character">
    <w:name w:val="WW8Num11z1"/>
    <w:rPr>
      <w:b/>
    </w:rPr>
  </w:style>
  <w:style w:customStyle="1" w:styleId="WW8Num11z0" w:type="character">
    <w:name w:val="WW8Num11z0"/>
    <w:rPr>
      <w:b w:val="0"/>
    </w:rPr>
  </w:style>
  <w:style w:customStyle="1" w:styleId="WW8Num9z3" w:type="character">
    <w:name w:val="WW8Num9z3"/>
    <w:rPr>
      <w:rFonts w:ascii="Symbol" w:cs="Symbol" w:hAnsi="Symbol"/>
    </w:rPr>
  </w:style>
  <w:style w:customStyle="1" w:styleId="WW8Num9z1" w:type="character">
    <w:name w:val="WW8Num9z1"/>
    <w:rPr>
      <w:rFonts w:ascii="Courier New" w:cs="Courier New" w:hAnsi="Courier New"/>
    </w:rPr>
  </w:style>
  <w:style w:customStyle="1" w:styleId="WW8Num9z0" w:type="character">
    <w:name w:val="WW8Num9z0"/>
    <w:rPr>
      <w:rFonts w:ascii="Wingdings" w:cs="Wingdings" w:hAnsi="Wingdings"/>
    </w:rPr>
  </w:style>
  <w:style w:customStyle="1" w:styleId="WW8Num4z2" w:type="character">
    <w:name w:val="WW8Num4z2"/>
    <w:rPr>
      <w:rFonts w:ascii="Wingdings" w:cs="Wingdings" w:hAnsi="Wingdings"/>
    </w:rPr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0" w:type="character">
    <w:name w:val="WW8Num4z0"/>
    <w:rPr>
      <w:rFonts w:ascii="Symbol" w:cs="Symbol" w:hAnsi="Symbol"/>
    </w:rPr>
  </w:style>
  <w:style w:customStyle="1" w:styleId="WW8Num2z2" w:type="character">
    <w:name w:val="WW8Num2z2"/>
    <w:rPr>
      <w:rFonts w:ascii="Wingdings" w:cs="Wingdings" w:hAnsi="Wingdings"/>
    </w:rPr>
  </w:style>
  <w:style w:customStyle="1" w:styleId="WW8Num2z1" w:type="character">
    <w:name w:val="WW8Num2z1"/>
    <w:rPr>
      <w:rFonts w:ascii="Courier New" w:cs="Courier New" w:hAnsi="Courier New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1z2" w:type="character">
    <w:name w:val="WW8Num1z2"/>
    <w:rPr>
      <w:rFonts w:ascii="Wingdings" w:cs="Wingdings" w:hAnsi="Wingdings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PodnojeChar" w:type="character">
    <w:name w:val="Podnožje Char"/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rPr>
      <w:rFonts w:ascii="Times New Roman" w:cs="Times New Roman" w:eastAsia="Times New Roman" w:hAnsi="Times New Roman"/>
      <w:sz w:val="24"/>
      <w:szCs w:val="24"/>
    </w:rPr>
  </w:style>
  <w:style w:customStyle="1" w:styleId="WW8Num33z3" w:type="character">
    <w:name w:val="WW8Num33z3"/>
    <w:rPr>
      <w:rFonts w:ascii="Symbol" w:cs="Symbol" w:hAnsi="Symbol"/>
    </w:rPr>
  </w:style>
  <w:style w:customStyle="1" w:styleId="WW8Num33z2" w:type="character">
    <w:name w:val="WW8Num33z2"/>
    <w:rPr>
      <w:rFonts w:ascii="Wingdings" w:cs="Wingdings" w:hAnsi="Wingdings"/>
    </w:rPr>
  </w:style>
  <w:style w:customStyle="1" w:styleId="WW8Num33z1" w:type="character">
    <w:name w:val="WW8Num33z1"/>
    <w:rPr>
      <w:rFonts w:ascii="Courier New" w:cs="Courier New" w:hAnsi="Courier New"/>
    </w:rPr>
  </w:style>
  <w:style w:customStyle="1" w:styleId="WW8Num33z0" w:type="character">
    <w:name w:val="WW8Num33z0"/>
    <w:rPr>
      <w:rFonts w:ascii="Century Gothic" w:cs="Times New Roman" w:eastAsia="Times New Roman" w:hAnsi="Century Gothic"/>
    </w:rPr>
  </w:style>
  <w:style w:customStyle="1" w:styleId="WW8Num32z2" w:type="character">
    <w:name w:val="WW8Num32z2"/>
    <w:rPr>
      <w:rFonts w:ascii="Wingdings" w:cs="Wingdings" w:hAnsi="Wingdings"/>
    </w:rPr>
  </w:style>
  <w:style w:customStyle="1" w:styleId="WW8Num32z1" w:type="character">
    <w:name w:val="WW8Num32z1"/>
    <w:rPr>
      <w:rFonts w:ascii="Courier New" w:cs="Courier New" w:hAnsi="Courier New"/>
    </w:rPr>
  </w:style>
  <w:style w:customStyle="1" w:styleId="WW8Num32z0" w:type="character">
    <w:name w:val="WW8Num32z0"/>
    <w:rPr>
      <w:rFonts w:ascii="Symbol" w:cs="Symbol" w:hAnsi="Symbol"/>
    </w:rPr>
  </w:style>
  <w:style w:customStyle="1" w:styleId="WW8Num31z4" w:type="character">
    <w:name w:val="WW8Num31z4"/>
    <w:rPr>
      <w:rFonts w:ascii="Courier New" w:cs="Courier New" w:hAnsi="Courier New"/>
    </w:rPr>
  </w:style>
  <w:style w:customStyle="1" w:styleId="WW8Num31z2" w:type="character">
    <w:name w:val="WW8Num31z2"/>
    <w:rPr>
      <w:rFonts w:ascii="Wingdings" w:cs="Wingdings" w:hAnsi="Wingdings"/>
    </w:rPr>
  </w:style>
  <w:style w:customStyle="1" w:styleId="WW8Num31z0" w:type="character">
    <w:name w:val="WW8Num31z0"/>
    <w:rPr>
      <w:rFonts w:ascii="Symbol" w:cs="Symbol" w:hAnsi="Symbol"/>
    </w:rPr>
  </w:style>
  <w:style w:customStyle="1" w:styleId="WW8Num29z3" w:type="character">
    <w:name w:val="WW8Num29z3"/>
    <w:rPr>
      <w:rFonts w:ascii="Symbol" w:cs="Symbol" w:hAnsi="Symbol"/>
    </w:rPr>
  </w:style>
  <w:style w:customStyle="1" w:styleId="WW8Num26z3" w:type="character">
    <w:name w:val="WW8Num26z3"/>
    <w:rPr>
      <w:rFonts w:ascii="Symbol" w:cs="Symbol" w:hAnsi="Symbol"/>
    </w:rPr>
  </w:style>
  <w:style w:customStyle="1" w:styleId="WW8Num26z1" w:type="character">
    <w:name w:val="WW8Num26z1"/>
    <w:rPr>
      <w:rFonts w:ascii="Courier New" w:cs="Courier New" w:hAnsi="Courier New"/>
    </w:rPr>
  </w:style>
  <w:style w:customStyle="1" w:styleId="WW8Num26z0" w:type="character">
    <w:name w:val="WW8Num26z0"/>
    <w:rPr>
      <w:rFonts w:ascii="Wingdings" w:cs="Wingdings" w:hAnsi="Wingdings"/>
    </w:rPr>
  </w:style>
  <w:style w:customStyle="1" w:styleId="WW8Num25z3" w:type="character">
    <w:name w:val="WW8Num25z3"/>
    <w:rPr>
      <w:rFonts w:ascii="Symbol" w:cs="Symbol" w:hAnsi="Symbol"/>
    </w:rPr>
  </w:style>
  <w:style w:customStyle="1" w:styleId="WW8Num25z2" w:type="character">
    <w:name w:val="WW8Num25z2"/>
    <w:rPr>
      <w:rFonts w:ascii="Wingdings" w:cs="Wingdings" w:hAnsi="Wingdings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2z3" w:type="character">
    <w:name w:val="WW8Num22z3"/>
    <w:rPr>
      <w:rFonts w:ascii="Symbol" w:cs="Symbol" w:hAnsi="Symbol"/>
    </w:rPr>
  </w:style>
  <w:style w:customStyle="1" w:styleId="WW8Num22z1" w:type="character">
    <w:name w:val="WW8Num22z1"/>
    <w:rPr>
      <w:rFonts w:ascii="Courier New" w:cs="Courier New" w:hAnsi="Courier New"/>
    </w:rPr>
  </w:style>
  <w:style w:customStyle="1" w:styleId="WW8Num19z3" w:type="character">
    <w:name w:val="WW8Num19z3"/>
    <w:rPr>
      <w:rFonts w:ascii="Symbol" w:cs="Symbol" w:hAnsi="Symbol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8z2" w:type="character">
    <w:name w:val="WW8Num18z2"/>
    <w:rPr>
      <w:rFonts w:ascii="Symbol" w:cs="Symbol" w:hAnsi="Symbol"/>
    </w:rPr>
  </w:style>
  <w:style w:customStyle="1" w:styleId="WW8Num17z3" w:type="character">
    <w:name w:val="WW8Num17z3"/>
    <w:rPr>
      <w:rFonts w:ascii="Symbol" w:cs="Symbol" w:hAnsi="Symbol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0" w:type="character">
    <w:name w:val="WW8Num17z0"/>
    <w:rPr>
      <w:rFonts w:ascii="Wingdings" w:cs="Wingdings" w:hAnsi="Wingdings"/>
    </w:rPr>
  </w:style>
  <w:style w:customStyle="1" w:styleId="WW8Num16z4" w:type="character">
    <w:name w:val="WW8Num16z4"/>
    <w:rPr>
      <w:rFonts w:ascii="Courier New" w:cs="Courier New" w:hAnsi="Courier New"/>
    </w:rPr>
  </w:style>
  <w:style w:customStyle="1" w:styleId="WW8Num16z2" w:type="character">
    <w:name w:val="WW8Num16z2"/>
    <w:rPr>
      <w:rFonts w:ascii="Wingdings" w:cs="Wingdings" w:hAnsi="Wingdings"/>
    </w:rPr>
  </w:style>
  <w:style w:customStyle="1" w:styleId="WW8Num15z3" w:type="character">
    <w:name w:val="WW8Num15z3"/>
    <w:rPr>
      <w:rFonts w:ascii="Symbol" w:cs="Symbol" w:hAnsi="Symbol"/>
    </w:rPr>
  </w:style>
  <w:style w:customStyle="1" w:styleId="WW8Num14z2" w:type="character">
    <w:name w:val="WW8Num14z2"/>
    <w:rPr>
      <w:rFonts w:ascii="Symbol" w:cs="Times New Roman" w:eastAsia="Times New Roman" w:hAnsi="Symbol"/>
    </w:rPr>
  </w:style>
  <w:style w:customStyle="1" w:styleId="WW8Num13z4" w:type="character">
    <w:name w:val="WW8Num13z4"/>
    <w:rPr>
      <w:rFonts w:ascii="Courier New" w:cs="Courier New" w:hAnsi="Courier New"/>
    </w:rPr>
  </w:style>
  <w:style w:customStyle="1" w:styleId="WW8Num13z3" w:type="character">
    <w:name w:val="WW8Num13z3"/>
    <w:rPr>
      <w:rFonts w:ascii="Symbol" w:cs="Symbol" w:hAnsi="Symbol"/>
    </w:rPr>
  </w:style>
  <w:style w:customStyle="1" w:styleId="WW8Num13z1" w:type="character">
    <w:name w:val="WW8Num13z1"/>
    <w:rPr>
      <w:rFonts w:ascii="Century Gothic" w:cs="Times New Roman" w:eastAsia="Times New Roman" w:hAnsi="Century Gothic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1" w:type="character">
    <w:name w:val="WW8Num10z1"/>
    <w:rPr>
      <w:rFonts w:ascii="Courier New" w:cs="Courier New" w:hAnsi="Courier New"/>
    </w:rPr>
  </w:style>
  <w:style w:customStyle="1" w:styleId="WW8Num35z3" w:type="character">
    <w:name w:val="WW8Num35z3"/>
    <w:rPr>
      <w:rFonts w:ascii="Symbol" w:cs="Symbol" w:hAnsi="Symbol"/>
    </w:rPr>
  </w:style>
  <w:style w:customStyle="1" w:styleId="WW8Num35z2" w:type="character">
    <w:name w:val="WW8Num35z2"/>
    <w:rPr>
      <w:rFonts w:ascii="Wingdings" w:cs="Wingdings" w:hAnsi="Wingdings"/>
    </w:rPr>
  </w:style>
  <w:style w:customStyle="1" w:styleId="WW8Num35z1" w:type="character">
    <w:name w:val="WW8Num35z1"/>
    <w:rPr>
      <w:rFonts w:ascii="Courier New" w:cs="Courier New" w:hAnsi="Courier New"/>
    </w:rPr>
  </w:style>
  <w:style w:customStyle="1" w:styleId="WW8Num35z0" w:type="character">
    <w:name w:val="WW8Num35z0"/>
    <w:rPr>
      <w:rFonts w:ascii="Century Gothic" w:cs="Times New Roman" w:eastAsia="Times New Roman" w:hAnsi="Century Gothic"/>
    </w:rPr>
  </w:style>
  <w:style w:customStyle="1" w:styleId="WW8Num34z2" w:type="character">
    <w:name w:val="WW8Num34z2"/>
    <w:rPr>
      <w:rFonts w:ascii="Wingdings" w:cs="Wingdings" w:hAnsi="Wingdings"/>
    </w:rPr>
  </w:style>
  <w:style w:customStyle="1" w:styleId="WW8Num34z1" w:type="character">
    <w:name w:val="WW8Num34z1"/>
    <w:rPr>
      <w:rFonts w:ascii="Courier New" w:cs="Courier New" w:hAnsi="Courier New"/>
    </w:rPr>
  </w:style>
  <w:style w:customStyle="1" w:styleId="WW8Num34z0" w:type="character">
    <w:name w:val="WW8Num34z0"/>
    <w:rPr>
      <w:rFonts w:ascii="Symbol" w:cs="Symbol" w:hAnsi="Symbol"/>
    </w:rPr>
  </w:style>
  <w:style w:customStyle="1" w:styleId="WW8Num33z4" w:type="character">
    <w:name w:val="WW8Num33z4"/>
    <w:rPr>
      <w:rFonts w:ascii="Courier New" w:cs="Courier New" w:hAnsi="Courier New"/>
    </w:rPr>
  </w:style>
  <w:style w:customStyle="1" w:styleId="WW8Num31z3" w:type="character">
    <w:name w:val="WW8Num31z3"/>
    <w:rPr>
      <w:rFonts w:ascii="Symbol" w:cs="Symbol" w:hAnsi="Symbol"/>
    </w:rPr>
  </w:style>
  <w:style w:customStyle="1" w:styleId="WW8Num31z1" w:type="character">
    <w:name w:val="WW8Num31z1"/>
    <w:rPr>
      <w:rFonts w:ascii="Courier New" w:cs="Courier New" w:hAnsi="Courier New"/>
    </w:rPr>
  </w:style>
  <w:style w:customStyle="1" w:styleId="WW8Num28z3" w:type="character">
    <w:name w:val="WW8Num28z3"/>
    <w:rPr>
      <w:rFonts w:ascii="Symbol" w:cs="Symbol" w:hAnsi="Symbol"/>
    </w:rPr>
  </w:style>
  <w:style w:customStyle="1" w:styleId="WW8Num28z1" w:type="character">
    <w:name w:val="WW8Num28z1"/>
    <w:rPr>
      <w:rFonts w:ascii="Courier New" w:cs="Courier New" w:hAnsi="Courier New"/>
    </w:rPr>
  </w:style>
  <w:style w:customStyle="1" w:styleId="WW8Num20z2" w:type="character">
    <w:name w:val="WW8Num20z2"/>
    <w:rPr>
      <w:rFonts w:ascii="Symbol" w:cs="Symbol" w:hAnsi="Symbol"/>
    </w:rPr>
  </w:style>
  <w:style w:customStyle="1" w:styleId="WW8Num18z4" w:type="character">
    <w:name w:val="WW8Num18z4"/>
    <w:rPr>
      <w:rFonts w:ascii="Courier New" w:cs="Courier New" w:hAnsi="Courier New"/>
    </w:rPr>
  </w:style>
  <w:style w:customStyle="1" w:styleId="WW8Num14z4" w:type="character">
    <w:name w:val="WW8Num14z4"/>
    <w:rPr>
      <w:rFonts w:ascii="Courier New" w:cs="Courier New" w:hAnsi="Courier New"/>
    </w:rPr>
  </w:style>
  <w:style w:customStyle="1" w:styleId="WW8Num11z2" w:type="character">
    <w:name w:val="WW8Num11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1" w:type="character">
    <w:name w:val="WW8Num3z1"/>
    <w:rPr>
      <w:rFonts w:ascii="Courier New" w:cs="Courier New" w:hAnsi="Courier New"/>
    </w:rPr>
  </w:style>
  <w:style w:customStyle="1" w:styleId="WW8Num2z3" w:type="character">
    <w:name w:val="WW8Num2z3"/>
    <w:rPr>
      <w:rFonts w:ascii="Symbol" w:cs="Symbol" w:hAnsi="Symbol"/>
    </w:rPr>
  </w:style>
  <w:style w:customStyle="1" w:styleId="WW-DefaultParagraphFont" w:type="character">
    <w:name w:val="WW-Default Paragraph Font"/>
  </w:style>
  <w:style w:customStyle="1" w:styleId="NumberingSymbolsuser" w:type="character">
    <w:name w:val="Numbering Symbols (user)"/>
  </w:style>
  <w:style w:customStyle="1" w:styleId="WW-Absatz-Standardschriftart1111111111111111111111111" w:type="character">
    <w:name w:val="WW-Absatz-Standardschriftart1111111111111111111111111"/>
  </w:style>
  <w:style w:customStyle="1" w:styleId="WW8Num3z3" w:type="character">
    <w:name w:val="WW8Num3z3"/>
    <w:rPr>
      <w:rFonts w:ascii="Symbol" w:hAnsi="Symbol"/>
    </w:rPr>
  </w:style>
  <w:style w:customStyle="1" w:styleId="Zadanifontodlomka2" w:type="character">
    <w:name w:val="Zadani font odlomka2"/>
  </w:style>
  <w:style w:customStyle="1" w:styleId="StrongEmphasis" w:type="character">
    <w:name w:val="Strong Emphasis"/>
    <w:rPr>
      <w:b/>
      <w:bCs/>
    </w:rPr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WW-Absatz-Standardschriftart111111111111111" w:type="character">
    <w:name w:val="WW-Absatz-Standardschriftart111111111111111"/>
  </w:style>
  <w:style w:customStyle="1" w:styleId="WW-Absatz-Standardschriftart1111111111111111" w:type="character">
    <w:name w:val="WW-Absatz-Standardschriftart1111111111111111"/>
  </w:style>
  <w:style w:customStyle="1" w:styleId="WW-Absatz-Standardschriftart11111111111111111" w:type="character">
    <w:name w:val="WW-Absatz-Standardschriftart11111111111111111"/>
  </w:style>
  <w:style w:customStyle="1" w:styleId="WW-Absatz-Standardschriftart111111111111111111" w:type="character">
    <w:name w:val="WW-Absatz-Standardschriftart111111111111111111"/>
  </w:style>
  <w:style w:customStyle="1" w:styleId="WW-Absatz-Standardschriftart1111111111111111111" w:type="character">
    <w:name w:val="WW-Absatz-Standardschriftart1111111111111111111"/>
  </w:style>
  <w:style w:customStyle="1" w:styleId="WW-Absatz-Standardschriftart11111111111111111111" w:type="character">
    <w:name w:val="WW-Absatz-Standardschriftart11111111111111111111"/>
  </w:style>
  <w:style w:customStyle="1" w:styleId="WW-Absatz-Standardschriftart111111111111111111111" w:type="character">
    <w:name w:val="WW-Absatz-Standardschriftart111111111111111111111"/>
  </w:style>
  <w:style w:customStyle="1" w:styleId="WW-Absatz-Standardschriftart1111111111111111111111" w:type="character">
    <w:name w:val="WW-Absatz-Standardschriftart1111111111111111111111"/>
  </w:style>
  <w:style w:customStyle="1" w:styleId="WW-Absatz-Standardschriftart11111111111111111111111" w:type="character">
    <w:name w:val="WW-Absatz-Standardschriftart11111111111111111111111"/>
  </w:style>
  <w:style w:customStyle="1" w:styleId="WW-Absatz-Standardschriftart111111111111111111111111" w:type="character">
    <w:name w:val="WW-Absatz-Standardschriftart111111111111111111111111"/>
  </w:style>
  <w:style w:customStyle="1" w:styleId="WW8Num40z2" w:type="character">
    <w:name w:val="WW8Num40z2"/>
    <w:rPr>
      <w:rFonts w:ascii="Wingdings" w:cs="Wingdings" w:hAnsi="Wingdings"/>
    </w:rPr>
  </w:style>
  <w:style w:customStyle="1" w:styleId="WW8Num40z1" w:type="character">
    <w:name w:val="WW8Num40z1"/>
    <w:rPr>
      <w:rFonts w:ascii="Courier New" w:cs="Courier New" w:hAnsi="Courier New"/>
    </w:rPr>
  </w:style>
  <w:style w:customStyle="1" w:styleId="WW8Num40z0" w:type="character">
    <w:name w:val="WW8Num40z0"/>
    <w:rPr>
      <w:rFonts w:ascii="Symbol" w:cs="Symbol" w:hAnsi="Symbol"/>
    </w:rPr>
  </w:style>
  <w:style w:customStyle="1" w:styleId="WW8Num39z3" w:type="character">
    <w:name w:val="WW8Num39z3"/>
    <w:rPr>
      <w:rFonts w:ascii="Symbol" w:cs="Symbol" w:hAnsi="Symbol"/>
    </w:rPr>
  </w:style>
  <w:style w:customStyle="1" w:styleId="WW8Num39z1" w:type="character">
    <w:name w:val="WW8Num39z1"/>
    <w:rPr>
      <w:rFonts w:ascii="Courier New" w:cs="Courier New" w:hAnsi="Courier New"/>
    </w:rPr>
  </w:style>
  <w:style w:customStyle="1" w:styleId="WW8Num39z0" w:type="character">
    <w:name w:val="WW8Num39z0"/>
    <w:rPr>
      <w:rFonts w:ascii="Wingdings" w:cs="Wingdings" w:hAnsi="Wingdings"/>
    </w:rPr>
  </w:style>
  <w:style w:customStyle="1" w:styleId="WW8Num38z2" w:type="character">
    <w:name w:val="WW8Num38z2"/>
    <w:rPr>
      <w:rFonts w:ascii="Wingdings" w:cs="Wingdings" w:hAnsi="Wingdings"/>
    </w:rPr>
  </w:style>
  <w:style w:customStyle="1" w:styleId="WW8Num38z1" w:type="character">
    <w:name w:val="WW8Num38z1"/>
    <w:rPr>
      <w:rFonts w:ascii="Courier New" w:cs="Courier New" w:hAnsi="Courier New"/>
    </w:rPr>
  </w:style>
  <w:style w:customStyle="1" w:styleId="WW8Num38z0" w:type="character">
    <w:name w:val="WW8Num38z0"/>
    <w:rPr>
      <w:rFonts w:ascii="Symbol" w:cs="Symbol" w:hAnsi="Symbol"/>
    </w:rPr>
  </w:style>
  <w:style w:customStyle="1" w:styleId="WW8Num37z3" w:type="character">
    <w:name w:val="WW8Num37z3"/>
    <w:rPr>
      <w:rFonts w:ascii="Symbol" w:cs="Symbol" w:hAnsi="Symbol"/>
    </w:rPr>
  </w:style>
  <w:style w:customStyle="1" w:styleId="WW8Num37z1" w:type="character">
    <w:name w:val="WW8Num37z1"/>
    <w:rPr>
      <w:rFonts w:ascii="Courier New" w:cs="Courier New" w:hAnsi="Courier New"/>
    </w:rPr>
  </w:style>
  <w:style w:customStyle="1" w:styleId="WW8Num37z0" w:type="character">
    <w:name w:val="WW8Num37z0"/>
    <w:rPr>
      <w:rFonts w:ascii="Wingdings" w:cs="Wingdings" w:hAnsi="Wingdings"/>
    </w:rPr>
  </w:style>
  <w:style w:customStyle="1" w:styleId="WW8Num36z0" w:type="character">
    <w:name w:val="WW8Num36z0"/>
    <w:rPr>
      <w:rFonts w:ascii="Wingdings" w:cs="Wingdings" w:hAnsi="Wingdings"/>
    </w:rPr>
  </w:style>
  <w:style w:customStyle="1" w:styleId="WW8Num34z3" w:type="character">
    <w:name w:val="WW8Num34z3"/>
    <w:rPr>
      <w:rFonts w:ascii="Symbol" w:cs="Symbol" w:hAnsi="Symbol"/>
    </w:rPr>
  </w:style>
  <w:style w:customStyle="1" w:styleId="WW8Num26z2" w:type="character">
    <w:name w:val="WW8Num26z2"/>
    <w:rPr>
      <w:rFonts w:ascii="Wingdings" w:cs="Wingdings" w:hAnsi="Wingdings"/>
    </w:rPr>
  </w:style>
  <w:style w:customStyle="1" w:styleId="WW8Num23z5" w:type="character">
    <w:name w:val="WW8Num23z5"/>
    <w:rPr>
      <w:rFonts w:ascii="Wingdings" w:cs="Wingdings" w:hAnsi="Wingdings"/>
    </w:rPr>
  </w:style>
  <w:style w:customStyle="1" w:styleId="WW8Num23z4" w:type="character">
    <w:name w:val="WW8Num23z4"/>
    <w:rPr>
      <w:rFonts w:ascii="Courier New" w:cs="Courier New" w:hAnsi="Courier New"/>
    </w:rPr>
  </w:style>
  <w:style w:customStyle="1" w:styleId="WW8Num19z2" w:type="character">
    <w:name w:val="WW8Num19z2"/>
    <w:rPr>
      <w:rFonts w:ascii="Wingdings" w:cs="Wingdings" w:hAnsi="Wingdings"/>
    </w:rPr>
  </w:style>
  <w:style w:customStyle="1" w:styleId="WW8Num17z4" w:type="character">
    <w:name w:val="WW8Num17z4"/>
    <w:rPr>
      <w:rFonts w:ascii="Courier New" w:cs="Courier New" w:hAnsi="Courier New"/>
    </w:rPr>
  </w:style>
  <w:style w:customStyle="1" w:styleId="WW8Num12z5" w:type="character">
    <w:name w:val="WW8Num12z5"/>
    <w:rPr>
      <w:rFonts w:ascii="Symbol" w:cs="Arial" w:eastAsia="Times New Roman" w:hAnsi="Symbol"/>
    </w:rPr>
  </w:style>
  <w:style w:customStyle="1" w:styleId="WW8Num12z2" w:type="character">
    <w:name w:val="WW8Num12z2"/>
    <w:rPr>
      <w:rFonts w:ascii="Century Gothic" w:cs="Arial" w:eastAsia="Times New Roman" w:hAnsi="Century Gothic"/>
    </w:rPr>
  </w:style>
  <w:style w:customStyle="1" w:styleId="WW8Num13z0" w:type="character">
    <w:name w:val="WW8Num13z0"/>
    <w:rPr>
      <w:rFonts w:ascii="Arial" w:cs="Arial" w:eastAsia="Times New Roman" w:hAnsi="Arial"/>
    </w:rPr>
  </w:style>
  <w:style w:customStyle="1" w:styleId="Internetlink" w:type="character">
    <w:name w:val="Internet link"/>
    <w:rPr>
      <w:color w:val="0000FF"/>
      <w:u w:val="single"/>
    </w:rPr>
  </w:style>
  <w:style w:customStyle="1" w:styleId="WW8Num7z0" w:type="character">
    <w:name w:val="WW8Num7z0"/>
    <w:rPr>
      <w:b/>
    </w:rPr>
  </w:style>
  <w:style w:customStyle="1" w:styleId="WW8Num8z0" w:type="character">
    <w:name w:val="WW8Num8z0"/>
    <w:rPr>
      <w:b/>
    </w:rPr>
  </w:style>
  <w:style w:customStyle="1" w:styleId="WW8Num5z0" w:type="character">
    <w:name w:val="WW8Num5z0"/>
    <w:rPr>
      <w:b/>
    </w:rPr>
  </w:style>
  <w:style w:customStyle="1" w:styleId="WW8Num2z0" w:type="character">
    <w:name w:val="WW8Num2z0"/>
    <w:rPr>
      <w:b/>
    </w:rPr>
  </w:style>
  <w:style w:customStyle="1" w:styleId="Internetlinkuser" w:type="character">
    <w:name w:val="Internet link (user)"/>
    <w:rPr>
      <w:color w:val="0000FF"/>
      <w:u w:val="single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0" w:type="character">
    <w:name w:val="WW8Num6z0"/>
    <w:rPr>
      <w:rFonts w:ascii="Arial" w:cs="Arial" w:eastAsia="SimSun," w:hAnsi="Arial"/>
    </w:rPr>
  </w:style>
  <w:style w:customStyle="1" w:styleId="WW8Num3z0" w:type="character">
    <w:name w:val="WW8Num3z0"/>
    <w:rPr>
      <w:b/>
    </w:rPr>
  </w:style>
  <w:style w:customStyle="1" w:styleId="WW8Num8z3" w:type="character">
    <w:name w:val="WW8Num8z3"/>
    <w:rPr>
      <w:rFonts w:ascii="Symbol" w:cs="Symbol" w:hAnsi="Symbol"/>
    </w:rPr>
  </w:style>
  <w:style w:customStyle="1" w:styleId="WW8Num8z2" w:type="character">
    <w:name w:val="WW8Num8z2"/>
    <w:rPr>
      <w:rFonts w:ascii="Wingdings" w:cs="Wingdings" w:hAnsi="Wingdings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7z3" w:type="character">
    <w:name w:val="WW8Num7z3"/>
    <w:rPr>
      <w:rFonts w:ascii="Symbol" w:cs="Symbol" w:hAnsi="Symbol"/>
    </w:rPr>
  </w:style>
  <w:style w:customStyle="1" w:styleId="WW8Num7z2" w:type="character">
    <w:name w:val="WW8Num7z2"/>
    <w:rPr>
      <w:rFonts w:ascii="Wingdings" w:cs="Wingdings" w:hAnsi="Wingdings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1z0" w:type="character">
    <w:name w:val="WW8Num1z0"/>
    <w:rPr>
      <w:rFonts w:ascii="Arial" w:cs="Arial" w:hAnsi="Arial"/>
    </w:rPr>
  </w:style>
  <w:style w:customStyle="1" w:styleId="WW8Num10z0" w:type="character">
    <w:name w:val="WW8Num10z0"/>
    <w:rPr>
      <w:b/>
    </w:rPr>
  </w:style>
  <w:style w:customStyle="1" w:styleId="WW8NumSt1z0" w:type="character">
    <w:name w:val="WW8NumSt1z0"/>
    <w:rPr>
      <w:rFonts w:ascii="Symbol" w:cs="Symbol" w:hAnsi="Symbol"/>
    </w:rPr>
  </w:style>
  <w:style w:styleId="Brojstranice" w:type="character">
    <w:name w:val="page number"/>
    <w:basedOn w:val="Zadanifontodlomka"/>
  </w:style>
  <w:style w:customStyle="1" w:styleId="Zadanifontodlomka1" w:type="character">
    <w:name w:val="Zadani font odlomka1"/>
  </w:style>
  <w:style w:styleId="Naglaeno" w:type="character">
    <w:name w:val="Strong"/>
    <w:basedOn w:val="Zadanifontodlomka"/>
    <w:rPr>
      <w:b/>
      <w:bCs/>
    </w:rPr>
  </w:style>
  <w:style w:styleId="Hiperveza" w:type="character">
    <w:name w:val="Hyperlink"/>
    <w:basedOn w:val="Zadanifontodlomka"/>
    <w:rPr>
      <w:color w:val="0000FF"/>
      <w:u w:val="single"/>
    </w:rPr>
  </w:style>
  <w:style w:styleId="Neupadljivoisticanje" w:type="character">
    <w:name w:val="Subtle Emphasis"/>
    <w:basedOn w:val="Zadanifontodlomka"/>
    <w:rPr>
      <w:i/>
      <w:iCs/>
      <w:color w:val="808080"/>
    </w:rPr>
  </w:style>
  <w:style w:customStyle="1" w:styleId="FootnoteSymbol" w:type="character">
    <w:name w:val="Footnote Symbol"/>
  </w:style>
  <w:style w:customStyle="1" w:styleId="EndnoteSymbol" w:type="character">
    <w:name w:val="Endnote Symbol"/>
  </w:style>
  <w:style w:customStyle="1" w:styleId="Footnoteanchor" w:type="character">
    <w:name w:val="Footnote anchor"/>
    <w:rPr>
      <w:position w:val="0"/>
      <w:vertAlign w:val="superscript"/>
    </w:rPr>
  </w:style>
  <w:style w:customStyle="1" w:styleId="wDefaultParagraphFont" w:type="character">
    <w:name w:val="wDefaultParagraphFont"/>
  </w:style>
  <w:style w:customStyle="1" w:styleId="wZadanifontodlomka" w:type="character">
    <w:name w:val="wZadanifontodlomka"/>
  </w:style>
  <w:style w:customStyle="1" w:styleId="wWW8NumSt1z0" w:type="character">
    <w:name w:val="wWW8NumSt1z0"/>
    <w:rPr>
      <w:b w:val="0"/>
      <w:bCs w:val="0"/>
    </w:rPr>
  </w:style>
  <w:style w:customStyle="1" w:styleId="wBrojstranice" w:type="character">
    <w:name w:val="wBrojstranice"/>
    <w:basedOn w:val="wZadanifontodlomka"/>
  </w:style>
  <w:style w:customStyle="1" w:styleId="wZadanifontodlomka1" w:type="character">
    <w:name w:val="wZadanifontodlomka1"/>
  </w:style>
  <w:style w:customStyle="1" w:styleId="wWW8Num2z0" w:type="character">
    <w:name w:val="wWW8Num2z0"/>
    <w:rPr>
      <w:b/>
      <w:bCs w:val="0"/>
    </w:rPr>
  </w:style>
  <w:style w:customStyle="1" w:styleId="wWW8Num8z0" w:type="character">
    <w:name w:val="wWW8Num8z0"/>
    <w:rPr>
      <w:b/>
      <w:bCs w:val="0"/>
    </w:rPr>
  </w:style>
  <w:style w:customStyle="1" w:styleId="wInternetlink" w:type="character">
    <w:name w:val="wInternetlink"/>
    <w:rPr>
      <w:b w:val="0"/>
      <w:bCs w:val="0"/>
    </w:rPr>
  </w:style>
  <w:style w:customStyle="1" w:styleId="wWW8Num10z0" w:type="character">
    <w:name w:val="wWW8Num10z0"/>
    <w:rPr>
      <w:b/>
      <w:bCs w:val="0"/>
    </w:rPr>
  </w:style>
  <w:style w:customStyle="1" w:styleId="wWW8Num7z0" w:type="character">
    <w:name w:val="wWW8Num7z0"/>
    <w:rPr>
      <w:b w:val="0"/>
      <w:bCs w:val="0"/>
    </w:rPr>
  </w:style>
  <w:style w:customStyle="1" w:styleId="wWW8Num6z0" w:type="character">
    <w:name w:val="wWW8Num6z0"/>
    <w:rPr>
      <w:b w:val="0"/>
      <w:bCs w:val="0"/>
    </w:rPr>
  </w:style>
  <w:style w:customStyle="1" w:styleId="wWW8Num5z0" w:type="character">
    <w:name w:val="wWW8Num5z0"/>
    <w:rPr>
      <w:b/>
      <w:bCs w:val="0"/>
    </w:rPr>
  </w:style>
  <w:style w:customStyle="1" w:styleId="wWW8Num3z0" w:type="character">
    <w:name w:val="wWW8Num3z0"/>
    <w:rPr>
      <w:b/>
      <w:bCs w:val="0"/>
    </w:rPr>
  </w:style>
  <w:style w:customStyle="1" w:styleId="wWW8Num1z0" w:type="character">
    <w:name w:val="wWW8Num1z0"/>
    <w:rPr>
      <w:b w:val="0"/>
      <w:bCs w:val="0"/>
    </w:rPr>
  </w:style>
  <w:style w:customStyle="1" w:styleId="wWW8Num8z2" w:type="character">
    <w:name w:val="wWW8Num8z2"/>
    <w:rPr>
      <w:b w:val="0"/>
      <w:bCs w:val="0"/>
    </w:rPr>
  </w:style>
  <w:style w:customStyle="1" w:styleId="wInternetlinkuser" w:type="character">
    <w:name w:val="wInternetlinkuser"/>
    <w:rPr>
      <w:b w:val="0"/>
      <w:bCs w:val="0"/>
    </w:rPr>
  </w:style>
  <w:style w:customStyle="1" w:styleId="wWW8Num4z3" w:type="character">
    <w:name w:val="wWW8Num4z3"/>
    <w:rPr>
      <w:b w:val="0"/>
      <w:bCs w:val="0"/>
    </w:rPr>
  </w:style>
  <w:style w:customStyle="1" w:styleId="wWW8Num7z3" w:type="character">
    <w:name w:val="wWW8Num7z3"/>
    <w:rPr>
      <w:b w:val="0"/>
      <w:bCs w:val="0"/>
    </w:rPr>
  </w:style>
  <w:style w:customStyle="1" w:styleId="wWW8Num12z2" w:type="character">
    <w:name w:val="wWW8Num12z2"/>
    <w:rPr>
      <w:b w:val="0"/>
      <w:bCs w:val="0"/>
    </w:rPr>
  </w:style>
  <w:style w:customStyle="1" w:styleId="wWW8Num12z5" w:type="character">
    <w:name w:val="wWW8Num12z5"/>
    <w:rPr>
      <w:b w:val="0"/>
      <w:bCs w:val="0"/>
    </w:rPr>
  </w:style>
  <w:style w:customStyle="1" w:styleId="wWW8Num17z4" w:type="character">
    <w:name w:val="wWW8Num17z4"/>
    <w:rPr>
      <w:b w:val="0"/>
      <w:bCs w:val="0"/>
    </w:rPr>
  </w:style>
  <w:style w:customStyle="1" w:styleId="wWW8Num19z2" w:type="character">
    <w:name w:val="wWW8Num19z2"/>
    <w:rPr>
      <w:b w:val="0"/>
      <w:bCs w:val="0"/>
    </w:rPr>
  </w:style>
  <w:style w:customStyle="1" w:styleId="wWW8Num23z4" w:type="character">
    <w:name w:val="wWW8Num23z4"/>
    <w:rPr>
      <w:b w:val="0"/>
      <w:bCs w:val="0"/>
    </w:rPr>
  </w:style>
  <w:style w:customStyle="1" w:styleId="wWW8Num23z5" w:type="character">
    <w:name w:val="wWW8Num23z5"/>
    <w:rPr>
      <w:b w:val="0"/>
      <w:bCs w:val="0"/>
    </w:rPr>
  </w:style>
  <w:style w:customStyle="1" w:styleId="wWW8Num26z2" w:type="character">
    <w:name w:val="wWW8Num26z2"/>
    <w:rPr>
      <w:b w:val="0"/>
      <w:bCs w:val="0"/>
    </w:rPr>
  </w:style>
  <w:style w:customStyle="1" w:styleId="wWW8Num34z3" w:type="character">
    <w:name w:val="wWW8Num34z3"/>
    <w:rPr>
      <w:b w:val="0"/>
      <w:bCs w:val="0"/>
    </w:rPr>
  </w:style>
  <w:style w:customStyle="1" w:styleId="wWW8Num36z0" w:type="character">
    <w:name w:val="wWW8Num36z0"/>
    <w:rPr>
      <w:b w:val="0"/>
      <w:bCs w:val="0"/>
    </w:rPr>
  </w:style>
  <w:style w:customStyle="1" w:styleId="wWW8Num37z0" w:type="character">
    <w:name w:val="wWW8Num37z0"/>
    <w:rPr>
      <w:b w:val="0"/>
      <w:bCs w:val="0"/>
    </w:rPr>
  </w:style>
  <w:style w:customStyle="1" w:styleId="wWW8Num37z1" w:type="character">
    <w:name w:val="wWW8Num37z1"/>
    <w:rPr>
      <w:b w:val="0"/>
      <w:bCs w:val="0"/>
    </w:rPr>
  </w:style>
  <w:style w:customStyle="1" w:styleId="wWW8Num37z3" w:type="character">
    <w:name w:val="wWW8Num37z3"/>
    <w:rPr>
      <w:b w:val="0"/>
      <w:bCs w:val="0"/>
    </w:rPr>
  </w:style>
  <w:style w:customStyle="1" w:styleId="wWW8Num38z0" w:type="character">
    <w:name w:val="wWW8Num38z0"/>
    <w:rPr>
      <w:b w:val="0"/>
      <w:bCs w:val="0"/>
    </w:rPr>
  </w:style>
  <w:style w:customStyle="1" w:styleId="wWW8Num38z1" w:type="character">
    <w:name w:val="wWW8Num38z1"/>
    <w:rPr>
      <w:b w:val="0"/>
      <w:bCs w:val="0"/>
    </w:rPr>
  </w:style>
  <w:style w:customStyle="1" w:styleId="wWW8Num38z2" w:type="character">
    <w:name w:val="wWW8Num38z2"/>
    <w:rPr>
      <w:b w:val="0"/>
      <w:bCs w:val="0"/>
    </w:rPr>
  </w:style>
  <w:style w:customStyle="1" w:styleId="wWW8Num39z0" w:type="character">
    <w:name w:val="wWW8Num39z0"/>
    <w:rPr>
      <w:b w:val="0"/>
      <w:bCs w:val="0"/>
    </w:rPr>
  </w:style>
  <w:style w:customStyle="1" w:styleId="wWW8Num39z1" w:type="character">
    <w:name w:val="wWW8Num39z1"/>
    <w:rPr>
      <w:b w:val="0"/>
      <w:bCs w:val="0"/>
    </w:rPr>
  </w:style>
  <w:style w:customStyle="1" w:styleId="wWW8Num39z3" w:type="character">
    <w:name w:val="wWW8Num39z3"/>
    <w:rPr>
      <w:b w:val="0"/>
      <w:bCs w:val="0"/>
    </w:rPr>
  </w:style>
  <w:style w:customStyle="1" w:styleId="wWW8Num40z0" w:type="character">
    <w:name w:val="wWW8Num40z0"/>
    <w:rPr>
      <w:b w:val="0"/>
      <w:bCs w:val="0"/>
    </w:rPr>
  </w:style>
  <w:style w:customStyle="1" w:styleId="wWW8Num40z1" w:type="character">
    <w:name w:val="wWW8Num40z1"/>
    <w:rPr>
      <w:b w:val="0"/>
      <w:bCs w:val="0"/>
    </w:rPr>
  </w:style>
  <w:style w:customStyle="1" w:styleId="wWW8Num40z2" w:type="character">
    <w:name w:val="wWW8Num40z2"/>
    <w:rPr>
      <w:b w:val="0"/>
      <w:bCs w:val="0"/>
    </w:rPr>
  </w:style>
  <w:style w:customStyle="1" w:styleId="wWW-Absatz-Standardschriftart111111111111111111111111" w:type="character">
    <w:name w:val="wWW-Absatz-Standardschriftart111111111111111111111111"/>
  </w:style>
  <w:style w:customStyle="1" w:styleId="wWW-Absatz-Standardschriftart11111111111111111111111" w:type="character">
    <w:name w:val="wWW-Absatz-Standardschriftart11111111111111111111111"/>
  </w:style>
  <w:style w:customStyle="1" w:styleId="wWW-Absatz-Standardschriftart1111111111111111111111" w:type="character">
    <w:name w:val="wWW-Absatz-Standardschriftart1111111111111111111111"/>
  </w:style>
  <w:style w:customStyle="1" w:styleId="wWW-Absatz-Standardschriftart111111111111111111111" w:type="character">
    <w:name w:val="wWW-Absatz-Standardschriftart111111111111111111111"/>
  </w:style>
  <w:style w:customStyle="1" w:styleId="wWW-Absatz-Standardschriftart11111111111111111111" w:type="character">
    <w:name w:val="wWW-Absatz-Standardschriftart11111111111111111111"/>
  </w:style>
  <w:style w:customStyle="1" w:styleId="wWW-Absatz-Standardschriftart1111111111111111111" w:type="character">
    <w:name w:val="wWW-Absatz-Standardschriftart1111111111111111111"/>
  </w:style>
  <w:style w:customStyle="1" w:styleId="wWW-Absatz-Standardschriftart111111111111111111" w:type="character">
    <w:name w:val="wWW-Absatz-Standardschriftart111111111111111111"/>
  </w:style>
  <w:style w:customStyle="1" w:styleId="wWW-Absatz-Standardschriftart11111111111111111" w:type="character">
    <w:name w:val="wWW-Absatz-Standardschriftart11111111111111111"/>
  </w:style>
  <w:style w:customStyle="1" w:styleId="wWW-Absatz-Standardschriftart1111111111111111" w:type="character">
    <w:name w:val="wWW-Absatz-Standardschriftart1111111111111111"/>
  </w:style>
  <w:style w:customStyle="1" w:styleId="wWW-Absatz-Standardschriftart111111111111111" w:type="character">
    <w:name w:val="wWW-Absatz-Standardschriftart111111111111111"/>
  </w:style>
  <w:style w:customStyle="1" w:styleId="wWW-Absatz-Standardschriftart11111111111111" w:type="character">
    <w:name w:val="wWW-Absatz-Standardschriftart11111111111111"/>
  </w:style>
  <w:style w:customStyle="1" w:styleId="wWW-Absatz-Standardschriftart1111111111111" w:type="character">
    <w:name w:val="wWW-Absatz-Standardschriftart1111111111111"/>
  </w:style>
  <w:style w:customStyle="1" w:styleId="wWW-Absatz-Standardschriftart111111111111" w:type="character">
    <w:name w:val="wWW-Absatz-Standardschriftart111111111111"/>
  </w:style>
  <w:style w:customStyle="1" w:styleId="wWW-Absatz-Standardschriftart11111111111" w:type="character">
    <w:name w:val="wWW-Absatz-Standardschriftart11111111111"/>
  </w:style>
  <w:style w:customStyle="1" w:styleId="wWW-Absatz-Standardschriftart1111111111" w:type="character">
    <w:name w:val="wWW-Absatz-Standardschriftart1111111111"/>
  </w:style>
  <w:style w:customStyle="1" w:styleId="wWW-Absatz-Standardschriftart111111111" w:type="character">
    <w:name w:val="wWW-Absatz-Standardschriftart111111111"/>
  </w:style>
  <w:style w:customStyle="1" w:styleId="wWW-Absatz-Standardschriftart11111111" w:type="character">
    <w:name w:val="wWW-Absatz-Standardschriftart11111111"/>
  </w:style>
  <w:style w:customStyle="1" w:styleId="wWW-Absatz-Standardschriftart1111111" w:type="character">
    <w:name w:val="wWW-Absatz-Standardschriftart1111111"/>
  </w:style>
  <w:style w:customStyle="1" w:styleId="wWW-Absatz-Standardschriftart111111" w:type="character">
    <w:name w:val="wWW-Absatz-Standardschriftart111111"/>
  </w:style>
  <w:style w:customStyle="1" w:styleId="wWW-Absatz-Standardschriftart11111" w:type="character">
    <w:name w:val="wWW-Absatz-Standardschriftart11111"/>
  </w:style>
  <w:style w:customStyle="1" w:styleId="wWW-Absatz-Standardschriftart1111" w:type="character">
    <w:name w:val="wWW-Absatz-Standardschriftart1111"/>
  </w:style>
  <w:style w:customStyle="1" w:styleId="wWW-Absatz-Standardschriftart111" w:type="character">
    <w:name w:val="wWW-Absatz-Standardschriftart111"/>
  </w:style>
  <w:style w:customStyle="1" w:styleId="wWW-Absatz-Standardschriftart11" w:type="character">
    <w:name w:val="wWW-Absatz-Standardschriftart11"/>
  </w:style>
  <w:style w:customStyle="1" w:styleId="wWW-Absatz-Standardschriftart1" w:type="character">
    <w:name w:val="wWW-Absatz-Standardschriftart1"/>
  </w:style>
  <w:style w:customStyle="1" w:styleId="wWW-Absatz-Standardschriftart" w:type="character">
    <w:name w:val="wWW-Absatz-Standardschriftart"/>
  </w:style>
  <w:style w:customStyle="1" w:styleId="wAbsatz-Standardschriftart" w:type="character">
    <w:name w:val="wAbsatz-Standardschriftart"/>
  </w:style>
  <w:style w:customStyle="1" w:styleId="wBulletSymbols" w:type="character">
    <w:name w:val="wBulletSymbols"/>
    <w:rPr>
      <w:b w:val="0"/>
      <w:bCs w:val="0"/>
    </w:rPr>
  </w:style>
  <w:style w:customStyle="1" w:styleId="wStrongEmphasis" w:type="character">
    <w:name w:val="wStrongEmphasis"/>
    <w:rPr>
      <w:b/>
      <w:bCs/>
    </w:rPr>
  </w:style>
  <w:style w:customStyle="1" w:styleId="wZadanifontodlomka2" w:type="character">
    <w:name w:val="wZadanifontodlomka2"/>
  </w:style>
  <w:style w:customStyle="1" w:styleId="wWW8Num3z3" w:type="character">
    <w:name w:val="wWW8Num3z3"/>
    <w:rPr>
      <w:b w:val="0"/>
      <w:bCs w:val="0"/>
    </w:rPr>
  </w:style>
  <w:style w:customStyle="1" w:styleId="wWW-Absatz-Standardschriftart1111111111111111111111111" w:type="character">
    <w:name w:val="wWW-Absatz-Standardschriftart1111111111111111111111111"/>
  </w:style>
  <w:style w:customStyle="1" w:styleId="wNumberingSymbols" w:type="character">
    <w:name w:val="wNumberingSymbols"/>
  </w:style>
  <w:style w:customStyle="1" w:styleId="wNumberingSymbolsuser" w:type="character">
    <w:name w:val="wNumberingSymbolsuser"/>
  </w:style>
  <w:style w:customStyle="1" w:styleId="wWW-DefaultParagraphFont" w:type="character">
    <w:name w:val="wWW-DefaultParagraphFont"/>
  </w:style>
  <w:style w:customStyle="1" w:styleId="wWW8Num2z3" w:type="character">
    <w:name w:val="wWW8Num2z3"/>
    <w:rPr>
      <w:b w:val="0"/>
      <w:bCs w:val="0"/>
    </w:rPr>
  </w:style>
  <w:style w:customStyle="1" w:styleId="wWW8Num3z1" w:type="character">
    <w:name w:val="wWW8Num3z1"/>
    <w:rPr>
      <w:b w:val="0"/>
      <w:bCs w:val="0"/>
    </w:rPr>
  </w:style>
  <w:style w:customStyle="1" w:styleId="wWW8Num3z2" w:type="character">
    <w:name w:val="wWW8Num3z2"/>
    <w:rPr>
      <w:b w:val="0"/>
      <w:bCs w:val="0"/>
    </w:rPr>
  </w:style>
  <w:style w:customStyle="1" w:styleId="wWW8Num6z3" w:type="character">
    <w:name w:val="wWW8Num6z3"/>
    <w:rPr>
      <w:b w:val="0"/>
      <w:bCs w:val="0"/>
    </w:rPr>
  </w:style>
  <w:style w:customStyle="1" w:styleId="wWW8Num7z2" w:type="character">
    <w:name w:val="wWW8Num7z2"/>
    <w:rPr>
      <w:b w:val="0"/>
      <w:bCs w:val="0"/>
    </w:rPr>
  </w:style>
  <w:style w:customStyle="1" w:styleId="wWW8Num10z3" w:type="character">
    <w:name w:val="wWW8Num10z3"/>
    <w:rPr>
      <w:b w:val="0"/>
      <w:bCs w:val="0"/>
    </w:rPr>
  </w:style>
  <w:style w:customStyle="1" w:styleId="wWW8Num11z2" w:type="character">
    <w:name w:val="wWW8Num11z2"/>
    <w:rPr>
      <w:b w:val="0"/>
      <w:bCs w:val="0"/>
    </w:rPr>
  </w:style>
  <w:style w:customStyle="1" w:styleId="wWW8Num14z4" w:type="character">
    <w:name w:val="wWW8Num14z4"/>
    <w:rPr>
      <w:b w:val="0"/>
      <w:bCs w:val="0"/>
    </w:rPr>
  </w:style>
  <w:style w:customStyle="1" w:styleId="wWW8Num18z4" w:type="character">
    <w:name w:val="wWW8Num18z4"/>
    <w:rPr>
      <w:b w:val="0"/>
      <w:bCs w:val="0"/>
    </w:rPr>
  </w:style>
  <w:style w:customStyle="1" w:styleId="wWW8Num20z2" w:type="character">
    <w:name w:val="wWW8Num20z2"/>
    <w:rPr>
      <w:b w:val="0"/>
      <w:bCs w:val="0"/>
    </w:rPr>
  </w:style>
  <w:style w:customStyle="1" w:styleId="wWW8Num28z1" w:type="character">
    <w:name w:val="wWW8Num28z1"/>
    <w:rPr>
      <w:b w:val="0"/>
      <w:bCs w:val="0"/>
    </w:rPr>
  </w:style>
  <w:style w:customStyle="1" w:styleId="wWW8Num28z3" w:type="character">
    <w:name w:val="wWW8Num28z3"/>
    <w:rPr>
      <w:b w:val="0"/>
      <w:bCs w:val="0"/>
    </w:rPr>
  </w:style>
  <w:style w:customStyle="1" w:styleId="wWW8Num31z1" w:type="character">
    <w:name w:val="wWW8Num31z1"/>
    <w:rPr>
      <w:b w:val="0"/>
      <w:bCs w:val="0"/>
    </w:rPr>
  </w:style>
  <w:style w:customStyle="1" w:styleId="wWW8Num31z3" w:type="character">
    <w:name w:val="wWW8Num31z3"/>
    <w:rPr>
      <w:b w:val="0"/>
      <w:bCs w:val="0"/>
    </w:rPr>
  </w:style>
  <w:style w:customStyle="1" w:styleId="wWW8Num33z4" w:type="character">
    <w:name w:val="wWW8Num33z4"/>
    <w:rPr>
      <w:b w:val="0"/>
      <w:bCs w:val="0"/>
    </w:rPr>
  </w:style>
  <w:style w:customStyle="1" w:styleId="wWW8Num34z0" w:type="character">
    <w:name w:val="wWW8Num34z0"/>
    <w:rPr>
      <w:b w:val="0"/>
      <w:bCs w:val="0"/>
    </w:rPr>
  </w:style>
  <w:style w:customStyle="1" w:styleId="wWW8Num34z1" w:type="character">
    <w:name w:val="wWW8Num34z1"/>
    <w:rPr>
      <w:b w:val="0"/>
      <w:bCs w:val="0"/>
    </w:rPr>
  </w:style>
  <w:style w:customStyle="1" w:styleId="wWW8Num34z2" w:type="character">
    <w:name w:val="wWW8Num34z2"/>
    <w:rPr>
      <w:b w:val="0"/>
      <w:bCs w:val="0"/>
    </w:rPr>
  </w:style>
  <w:style w:customStyle="1" w:styleId="wWW8Num35z0" w:type="character">
    <w:name w:val="wWW8Num35z0"/>
    <w:rPr>
      <w:b w:val="0"/>
      <w:bCs w:val="0"/>
    </w:rPr>
  </w:style>
  <w:style w:customStyle="1" w:styleId="wWW8Num35z1" w:type="character">
    <w:name w:val="wWW8Num35z1"/>
    <w:rPr>
      <w:b w:val="0"/>
      <w:bCs w:val="0"/>
    </w:rPr>
  </w:style>
  <w:style w:customStyle="1" w:styleId="wWW8Num35z2" w:type="character">
    <w:name w:val="wWW8Num35z2"/>
    <w:rPr>
      <w:b w:val="0"/>
      <w:bCs w:val="0"/>
    </w:rPr>
  </w:style>
  <w:style w:customStyle="1" w:styleId="wWW8Num35z3" w:type="character">
    <w:name w:val="wWW8Num35z3"/>
    <w:rPr>
      <w:b w:val="0"/>
      <w:bCs w:val="0"/>
    </w:rPr>
  </w:style>
  <w:style w:customStyle="1" w:styleId="wWW8Num10z1" w:type="character">
    <w:name w:val="wWW8Num10z1"/>
    <w:rPr>
      <w:b w:val="0"/>
      <w:bCs w:val="0"/>
    </w:rPr>
  </w:style>
  <w:style w:customStyle="1" w:styleId="wWW8Num10z2" w:type="character">
    <w:name w:val="wWW8Num10z2"/>
    <w:rPr>
      <w:b w:val="0"/>
      <w:bCs w:val="0"/>
    </w:rPr>
  </w:style>
  <w:style w:customStyle="1" w:styleId="wWW8Num13z0" w:type="character">
    <w:name w:val="wWW8Num13z0"/>
    <w:rPr>
      <w:b w:val="0"/>
      <w:bCs w:val="0"/>
    </w:rPr>
  </w:style>
  <w:style w:customStyle="1" w:styleId="wWW8Num13z1" w:type="character">
    <w:name w:val="wWW8Num13z1"/>
    <w:rPr>
      <w:b w:val="0"/>
      <w:bCs w:val="0"/>
    </w:rPr>
  </w:style>
  <w:style w:customStyle="1" w:styleId="wWW8Num13z3" w:type="character">
    <w:name w:val="wWW8Num13z3"/>
    <w:rPr>
      <w:b w:val="0"/>
      <w:bCs w:val="0"/>
    </w:rPr>
  </w:style>
  <w:style w:customStyle="1" w:styleId="wWW8Num13z4" w:type="character">
    <w:name w:val="wWW8Num13z4"/>
    <w:rPr>
      <w:b w:val="0"/>
      <w:bCs w:val="0"/>
    </w:rPr>
  </w:style>
  <w:style w:customStyle="1" w:styleId="wWW8Num14z2" w:type="character">
    <w:name w:val="wWW8Num14z2"/>
    <w:rPr>
      <w:b w:val="0"/>
      <w:bCs w:val="0"/>
    </w:rPr>
  </w:style>
  <w:style w:customStyle="1" w:styleId="wWW8Num15z3" w:type="character">
    <w:name w:val="wWW8Num15z3"/>
    <w:rPr>
      <w:b w:val="0"/>
      <w:bCs w:val="0"/>
    </w:rPr>
  </w:style>
  <w:style w:customStyle="1" w:styleId="wWW8Num16z2" w:type="character">
    <w:name w:val="wWW8Num16z2"/>
    <w:rPr>
      <w:b w:val="0"/>
      <w:bCs w:val="0"/>
    </w:rPr>
  </w:style>
  <w:style w:customStyle="1" w:styleId="wWW8Num16z4" w:type="character">
    <w:name w:val="wWW8Num16z4"/>
    <w:rPr>
      <w:b w:val="0"/>
      <w:bCs w:val="0"/>
    </w:rPr>
  </w:style>
  <w:style w:customStyle="1" w:styleId="wWW8Num17z0" w:type="character">
    <w:name w:val="wWW8Num17z0"/>
    <w:rPr>
      <w:b w:val="0"/>
      <w:bCs w:val="0"/>
    </w:rPr>
  </w:style>
  <w:style w:customStyle="1" w:styleId="wWW8Num17z1" w:type="character">
    <w:name w:val="wWW8Num17z1"/>
    <w:rPr>
      <w:b w:val="0"/>
      <w:bCs w:val="0"/>
    </w:rPr>
  </w:style>
  <w:style w:customStyle="1" w:styleId="wWW8Num17z3" w:type="character">
    <w:name w:val="wWW8Num17z3"/>
    <w:rPr>
      <w:b w:val="0"/>
      <w:bCs w:val="0"/>
    </w:rPr>
  </w:style>
  <w:style w:customStyle="1" w:styleId="wWW8Num18z2" w:type="character">
    <w:name w:val="wWW8Num18z2"/>
    <w:rPr>
      <w:b w:val="0"/>
      <w:bCs w:val="0"/>
    </w:rPr>
  </w:style>
  <w:style w:customStyle="1" w:styleId="wWW8Num19z1" w:type="character">
    <w:name w:val="wWW8Num19z1"/>
    <w:rPr>
      <w:b w:val="0"/>
      <w:bCs w:val="0"/>
    </w:rPr>
  </w:style>
  <w:style w:customStyle="1" w:styleId="wWW8Num19z3" w:type="character">
    <w:name w:val="wWW8Num19z3"/>
    <w:rPr>
      <w:b w:val="0"/>
      <w:bCs w:val="0"/>
    </w:rPr>
  </w:style>
  <w:style w:customStyle="1" w:styleId="wWW8Num22z1" w:type="character">
    <w:name w:val="wWW8Num22z1"/>
    <w:rPr>
      <w:b w:val="0"/>
      <w:bCs w:val="0"/>
    </w:rPr>
  </w:style>
  <w:style w:customStyle="1" w:styleId="wWW8Num22z3" w:type="character">
    <w:name w:val="wWW8Num22z3"/>
    <w:rPr>
      <w:b w:val="0"/>
      <w:bCs w:val="0"/>
    </w:rPr>
  </w:style>
  <w:style w:customStyle="1" w:styleId="wWW8Num25z1" w:type="character">
    <w:name w:val="wWW8Num25z1"/>
    <w:rPr>
      <w:b w:val="0"/>
      <w:bCs w:val="0"/>
    </w:rPr>
  </w:style>
  <w:style w:customStyle="1" w:styleId="wWW8Num25z2" w:type="character">
    <w:name w:val="wWW8Num25z2"/>
    <w:rPr>
      <w:b w:val="0"/>
      <w:bCs w:val="0"/>
    </w:rPr>
  </w:style>
  <w:style w:customStyle="1" w:styleId="wWW8Num25z3" w:type="character">
    <w:name w:val="wWW8Num25z3"/>
    <w:rPr>
      <w:b w:val="0"/>
      <w:bCs w:val="0"/>
    </w:rPr>
  </w:style>
  <w:style w:customStyle="1" w:styleId="wWW8Num26z0" w:type="character">
    <w:name w:val="wWW8Num26z0"/>
    <w:rPr>
      <w:b w:val="0"/>
      <w:bCs w:val="0"/>
    </w:rPr>
  </w:style>
  <w:style w:customStyle="1" w:styleId="wWW8Num26z1" w:type="character">
    <w:name w:val="wWW8Num26z1"/>
    <w:rPr>
      <w:b w:val="0"/>
      <w:bCs w:val="0"/>
    </w:rPr>
  </w:style>
  <w:style w:customStyle="1" w:styleId="wWW8Num26z3" w:type="character">
    <w:name w:val="wWW8Num26z3"/>
    <w:rPr>
      <w:b w:val="0"/>
      <w:bCs w:val="0"/>
    </w:rPr>
  </w:style>
  <w:style w:customStyle="1" w:styleId="wWW8Num29z3" w:type="character">
    <w:name w:val="wWW8Num29z3"/>
    <w:rPr>
      <w:b w:val="0"/>
      <w:bCs w:val="0"/>
    </w:rPr>
  </w:style>
  <w:style w:customStyle="1" w:styleId="wWW8Num31z0" w:type="character">
    <w:name w:val="wWW8Num31z0"/>
    <w:rPr>
      <w:b w:val="0"/>
      <w:bCs w:val="0"/>
    </w:rPr>
  </w:style>
  <w:style w:customStyle="1" w:styleId="wWW8Num31z2" w:type="character">
    <w:name w:val="wWW8Num31z2"/>
    <w:rPr>
      <w:b w:val="0"/>
      <w:bCs w:val="0"/>
    </w:rPr>
  </w:style>
  <w:style w:customStyle="1" w:styleId="wWW8Num31z4" w:type="character">
    <w:name w:val="wWW8Num31z4"/>
    <w:rPr>
      <w:b w:val="0"/>
      <w:bCs w:val="0"/>
    </w:rPr>
  </w:style>
  <w:style w:customStyle="1" w:styleId="wWW8Num32z0" w:type="character">
    <w:name w:val="wWW8Num32z0"/>
    <w:rPr>
      <w:b w:val="0"/>
      <w:bCs w:val="0"/>
    </w:rPr>
  </w:style>
  <w:style w:customStyle="1" w:styleId="wWW8Num32z1" w:type="character">
    <w:name w:val="wWW8Num32z1"/>
    <w:rPr>
      <w:b w:val="0"/>
      <w:bCs w:val="0"/>
    </w:rPr>
  </w:style>
  <w:style w:customStyle="1" w:styleId="wWW8Num32z2" w:type="character">
    <w:name w:val="wWW8Num32z2"/>
    <w:rPr>
      <w:b w:val="0"/>
      <w:bCs w:val="0"/>
    </w:rPr>
  </w:style>
  <w:style w:customStyle="1" w:styleId="wWW8Num33z0" w:type="character">
    <w:name w:val="wWW8Num33z0"/>
    <w:rPr>
      <w:b w:val="0"/>
      <w:bCs w:val="0"/>
    </w:rPr>
  </w:style>
  <w:style w:customStyle="1" w:styleId="wWW8Num33z1" w:type="character">
    <w:name w:val="wWW8Num33z1"/>
    <w:rPr>
      <w:b w:val="0"/>
      <w:bCs w:val="0"/>
    </w:rPr>
  </w:style>
  <w:style w:customStyle="1" w:styleId="wWW8Num33z2" w:type="character">
    <w:name w:val="wWW8Num33z2"/>
    <w:rPr>
      <w:b w:val="0"/>
      <w:bCs w:val="0"/>
    </w:rPr>
  </w:style>
  <w:style w:customStyle="1" w:styleId="wWW8Num33z3" w:type="character">
    <w:name w:val="wWW8Num33z3"/>
    <w:rPr>
      <w:b w:val="0"/>
      <w:bCs w:val="0"/>
    </w:rPr>
  </w:style>
  <w:style w:customStyle="1" w:styleId="wZaglavljeChar" w:type="character">
    <w:name w:val="wZaglavljeChar"/>
    <w:rPr>
      <w:b w:val="0"/>
      <w:bCs w:val="0"/>
    </w:rPr>
  </w:style>
  <w:style w:customStyle="1" w:styleId="wPodnojeChar" w:type="character">
    <w:name w:val="wPodnojeChar"/>
    <w:rPr>
      <w:b w:val="0"/>
      <w:bCs w:val="0"/>
    </w:rPr>
  </w:style>
  <w:style w:customStyle="1" w:styleId="wWW8Num1z1" w:type="character">
    <w:name w:val="wWW8Num1z1"/>
    <w:rPr>
      <w:b w:val="0"/>
      <w:bCs w:val="0"/>
    </w:rPr>
  </w:style>
  <w:style w:customStyle="1" w:styleId="wWW8Num1z2" w:type="character">
    <w:name w:val="wWW8Num1z2"/>
    <w:rPr>
      <w:b w:val="0"/>
      <w:bCs w:val="0"/>
    </w:rPr>
  </w:style>
  <w:style w:customStyle="1" w:styleId="wWW8Num1z3" w:type="character">
    <w:name w:val="wWW8Num1z3"/>
    <w:rPr>
      <w:b w:val="0"/>
      <w:bCs w:val="0"/>
    </w:rPr>
  </w:style>
  <w:style w:customStyle="1" w:styleId="wWW8Num2z1" w:type="character">
    <w:name w:val="wWW8Num2z1"/>
    <w:rPr>
      <w:b w:val="0"/>
      <w:bCs w:val="0"/>
    </w:rPr>
  </w:style>
  <w:style w:customStyle="1" w:styleId="wWW8Num2z2" w:type="character">
    <w:name w:val="wWW8Num2z2"/>
    <w:rPr>
      <w:b w:val="0"/>
      <w:bCs w:val="0"/>
    </w:rPr>
  </w:style>
  <w:style w:customStyle="1" w:styleId="wWW8Num4z0" w:type="character">
    <w:name w:val="wWW8Num4z0"/>
    <w:rPr>
      <w:b w:val="0"/>
      <w:bCs w:val="0"/>
    </w:rPr>
  </w:style>
  <w:style w:customStyle="1" w:styleId="wWW8Num4z1" w:type="character">
    <w:name w:val="wWW8Num4z1"/>
    <w:rPr>
      <w:b w:val="0"/>
      <w:bCs w:val="0"/>
    </w:rPr>
  </w:style>
  <w:style w:customStyle="1" w:styleId="wWW8Num4z2" w:type="character">
    <w:name w:val="wWW8Num4z2"/>
    <w:rPr>
      <w:b w:val="0"/>
      <w:bCs w:val="0"/>
    </w:rPr>
  </w:style>
  <w:style w:customStyle="1" w:styleId="wWW8Num5z1" w:type="character">
    <w:name w:val="wWW8Num5z1"/>
    <w:rPr>
      <w:b w:val="0"/>
      <w:bCs w:val="0"/>
    </w:rPr>
  </w:style>
  <w:style w:customStyle="1" w:styleId="wWW8Num5z2" w:type="character">
    <w:name w:val="wWW8Num5z2"/>
    <w:rPr>
      <w:b w:val="0"/>
      <w:bCs w:val="0"/>
    </w:rPr>
  </w:style>
  <w:style w:customStyle="1" w:styleId="wWW8Num5z3" w:type="character">
    <w:name w:val="wWW8Num5z3"/>
    <w:rPr>
      <w:b w:val="0"/>
      <w:bCs w:val="0"/>
    </w:rPr>
  </w:style>
  <w:style w:customStyle="1" w:styleId="wWW8Num6z1" w:type="character">
    <w:name w:val="wWW8Num6z1"/>
    <w:rPr>
      <w:b w:val="0"/>
      <w:bCs w:val="0"/>
    </w:rPr>
  </w:style>
  <w:style w:customStyle="1" w:styleId="wWW8Num6z2" w:type="character">
    <w:name w:val="wWW8Num6z2"/>
    <w:rPr>
      <w:b w:val="0"/>
      <w:bCs w:val="0"/>
    </w:rPr>
  </w:style>
  <w:style w:customStyle="1" w:styleId="wWW8Num7z1" w:type="character">
    <w:name w:val="wWW8Num7z1"/>
    <w:rPr>
      <w:b/>
      <w:bCs w:val="0"/>
    </w:rPr>
  </w:style>
  <w:style w:customStyle="1" w:styleId="wWW8Num8z1" w:type="character">
    <w:name w:val="wWW8Num8z1"/>
    <w:rPr>
      <w:b w:val="0"/>
      <w:bCs w:val="0"/>
    </w:rPr>
  </w:style>
  <w:style w:customStyle="1" w:styleId="wWW8Num8z3" w:type="character">
    <w:name w:val="wWW8Num8z3"/>
    <w:rPr>
      <w:b w:val="0"/>
      <w:bCs w:val="0"/>
    </w:rPr>
  </w:style>
  <w:style w:customStyle="1" w:styleId="wWW8Num9z0" w:type="character">
    <w:name w:val="wWW8Num9z0"/>
    <w:rPr>
      <w:b w:val="0"/>
      <w:bCs w:val="0"/>
    </w:rPr>
  </w:style>
  <w:style w:customStyle="1" w:styleId="wWW8Num9z1" w:type="character">
    <w:name w:val="wWW8Num9z1"/>
    <w:rPr>
      <w:b w:val="0"/>
      <w:bCs w:val="0"/>
    </w:rPr>
  </w:style>
  <w:style w:customStyle="1" w:styleId="wWW8Num9z3" w:type="character">
    <w:name w:val="wWW8Num9z3"/>
    <w:rPr>
      <w:b w:val="0"/>
      <w:bCs w:val="0"/>
    </w:rPr>
  </w:style>
  <w:style w:customStyle="1" w:styleId="wWW8Num11z0" w:type="character">
    <w:name w:val="wWW8Num11z0"/>
    <w:rPr>
      <w:b/>
      <w:bCs w:val="0"/>
    </w:rPr>
  </w:style>
  <w:style w:customStyle="1" w:styleId="wWW8Num11z1" w:type="character">
    <w:name w:val="wWW8Num11z1"/>
    <w:rPr>
      <w:b/>
      <w:bCs w:val="0"/>
    </w:rPr>
  </w:style>
  <w:style w:customStyle="1" w:styleId="wWW8Num12z0" w:type="character">
    <w:name w:val="wWW8Num12z0"/>
    <w:rPr>
      <w:b w:val="0"/>
      <w:bCs w:val="0"/>
    </w:rPr>
  </w:style>
  <w:style w:customStyle="1" w:styleId="wWW8Num12z1" w:type="character">
    <w:name w:val="wWW8Num12z1"/>
    <w:rPr>
      <w:b w:val="0"/>
      <w:bCs w:val="0"/>
    </w:rPr>
  </w:style>
  <w:style w:customStyle="1" w:styleId="wWW8Num12z3" w:type="character">
    <w:name w:val="wWW8Num12z3"/>
    <w:rPr>
      <w:b w:val="0"/>
      <w:bCs w:val="0"/>
    </w:rPr>
  </w:style>
  <w:style w:customStyle="1" w:styleId="wWW8Num12z4" w:type="character">
    <w:name w:val="wWW8Num12z4"/>
    <w:rPr>
      <w:b w:val="0"/>
      <w:bCs w:val="0"/>
    </w:rPr>
  </w:style>
  <w:style w:customStyle="1" w:styleId="wWW8Num13z2" w:type="character">
    <w:name w:val="wWW8Num13z2"/>
    <w:rPr>
      <w:b w:val="0"/>
      <w:bCs w:val="0"/>
    </w:rPr>
  </w:style>
  <w:style w:customStyle="1" w:styleId="wWW8Num14z0" w:type="character">
    <w:name w:val="wWW8Num14z0"/>
    <w:rPr>
      <w:b w:val="0"/>
      <w:bCs w:val="0"/>
    </w:rPr>
  </w:style>
  <w:style w:customStyle="1" w:styleId="wWW8Num14z1" w:type="character">
    <w:name w:val="wWW8Num14z1"/>
    <w:rPr>
      <w:b w:val="0"/>
      <w:bCs w:val="0"/>
    </w:rPr>
  </w:style>
  <w:style w:customStyle="1" w:styleId="wWW8Num14z3" w:type="character">
    <w:name w:val="wWW8Num14z3"/>
    <w:rPr>
      <w:b w:val="0"/>
      <w:bCs w:val="0"/>
    </w:rPr>
  </w:style>
  <w:style w:customStyle="1" w:styleId="wWW8Num15z0" w:type="character">
    <w:name w:val="wWW8Num15z0"/>
    <w:rPr>
      <w:b w:val="0"/>
      <w:bCs w:val="0"/>
    </w:rPr>
  </w:style>
  <w:style w:customStyle="1" w:styleId="wWW8Num15z1" w:type="character">
    <w:name w:val="wWW8Num15z1"/>
    <w:rPr>
      <w:b w:val="0"/>
      <w:bCs w:val="0"/>
    </w:rPr>
  </w:style>
  <w:style w:customStyle="1" w:styleId="wWW8Num15z2" w:type="character">
    <w:name w:val="wWW8Num15z2"/>
    <w:rPr>
      <w:b w:val="0"/>
      <w:bCs w:val="0"/>
    </w:rPr>
  </w:style>
  <w:style w:customStyle="1" w:styleId="wWW8Num15z4" w:type="character">
    <w:name w:val="wWW8Num15z4"/>
    <w:rPr>
      <w:b w:val="0"/>
      <w:bCs w:val="0"/>
    </w:rPr>
  </w:style>
  <w:style w:customStyle="1" w:styleId="wWW8Num16z0" w:type="character">
    <w:name w:val="wWW8Num16z0"/>
    <w:rPr>
      <w:b w:val="0"/>
      <w:bCs w:val="0"/>
    </w:rPr>
  </w:style>
  <w:style w:customStyle="1" w:styleId="wWW8Num16z1" w:type="character">
    <w:name w:val="wWW8Num16z1"/>
    <w:rPr>
      <w:b w:val="0"/>
      <w:bCs w:val="0"/>
    </w:rPr>
  </w:style>
  <w:style w:customStyle="1" w:styleId="wWW8Num16z3" w:type="character">
    <w:name w:val="wWW8Num16z3"/>
    <w:rPr>
      <w:b w:val="0"/>
      <w:bCs w:val="0"/>
    </w:rPr>
  </w:style>
  <w:style w:customStyle="1" w:styleId="wWW8Num17z2" w:type="character">
    <w:name w:val="wWW8Num17z2"/>
    <w:rPr>
      <w:b w:val="0"/>
      <w:bCs w:val="0"/>
    </w:rPr>
  </w:style>
  <w:style w:customStyle="1" w:styleId="wWW8Num18z0" w:type="character">
    <w:name w:val="wWW8Num18z0"/>
    <w:rPr>
      <w:b w:val="0"/>
      <w:bCs w:val="0"/>
    </w:rPr>
  </w:style>
  <w:style w:customStyle="1" w:styleId="wWW8Num18z1" w:type="character">
    <w:name w:val="wWW8Num18z1"/>
    <w:rPr>
      <w:b w:val="0"/>
      <w:bCs w:val="0"/>
    </w:rPr>
  </w:style>
  <w:style w:customStyle="1" w:styleId="wWW8Num18z3" w:type="character">
    <w:name w:val="wWW8Num18z3"/>
    <w:rPr>
      <w:b w:val="0"/>
      <w:bCs w:val="0"/>
    </w:rPr>
  </w:style>
  <w:style w:customStyle="1" w:styleId="wWW8Num19z0" w:type="character">
    <w:name w:val="wWW8Num19z0"/>
    <w:rPr>
      <w:b w:val="0"/>
      <w:bCs w:val="0"/>
    </w:rPr>
  </w:style>
  <w:style w:customStyle="1" w:styleId="wWW8Num20z0" w:type="character">
    <w:name w:val="wWW8Num20z0"/>
    <w:rPr>
      <w:b w:val="0"/>
      <w:bCs w:val="0"/>
    </w:rPr>
  </w:style>
  <w:style w:customStyle="1" w:styleId="wWW8Num20z1" w:type="character">
    <w:name w:val="wWW8Num20z1"/>
    <w:rPr>
      <w:b w:val="0"/>
      <w:bCs w:val="0"/>
    </w:rPr>
  </w:style>
  <w:style w:customStyle="1" w:styleId="wWW8Num20z3" w:type="character">
    <w:name w:val="wWW8Num20z3"/>
    <w:rPr>
      <w:b w:val="0"/>
      <w:bCs w:val="0"/>
    </w:rPr>
  </w:style>
  <w:style w:customStyle="1" w:styleId="wWW8Num21z0" w:type="character">
    <w:name w:val="wWW8Num21z0"/>
    <w:rPr>
      <w:b w:val="0"/>
      <w:bCs w:val="0"/>
    </w:rPr>
  </w:style>
  <w:style w:customStyle="1" w:styleId="wWW8Num21z1" w:type="character">
    <w:name w:val="wWW8Num21z1"/>
    <w:rPr>
      <w:b w:val="0"/>
      <w:bCs w:val="0"/>
    </w:rPr>
  </w:style>
  <w:style w:customStyle="1" w:styleId="wWW8Num21z2" w:type="character">
    <w:name w:val="wWW8Num21z2"/>
    <w:rPr>
      <w:b w:val="0"/>
      <w:bCs w:val="0"/>
    </w:rPr>
  </w:style>
  <w:style w:customStyle="1" w:styleId="wWW8Num21z3" w:type="character">
    <w:name w:val="wWW8Num21z3"/>
    <w:rPr>
      <w:b w:val="0"/>
      <w:bCs w:val="0"/>
    </w:rPr>
  </w:style>
  <w:style w:customStyle="1" w:styleId="wWW8Num22z0" w:type="character">
    <w:name w:val="wWW8Num22z0"/>
    <w:rPr>
      <w:b/>
      <w:bCs w:val="0"/>
    </w:rPr>
  </w:style>
  <w:style w:customStyle="1" w:styleId="wWW8Num23z0" w:type="character">
    <w:name w:val="wWW8Num23z0"/>
    <w:rPr>
      <w:b w:val="0"/>
      <w:bCs w:val="0"/>
    </w:rPr>
  </w:style>
  <w:style w:customStyle="1" w:styleId="wWW8Num23z1" w:type="character">
    <w:name w:val="wWW8Num23z1"/>
    <w:rPr>
      <w:b w:val="0"/>
      <w:bCs w:val="0"/>
    </w:rPr>
  </w:style>
  <w:style w:customStyle="1" w:styleId="wWW8Num23z2" w:type="character">
    <w:name w:val="wWW8Num23z2"/>
    <w:rPr>
      <w:b w:val="0"/>
      <w:bCs w:val="0"/>
    </w:rPr>
  </w:style>
  <w:style w:customStyle="1" w:styleId="wWW8Num23z3" w:type="character">
    <w:name w:val="wWW8Num23z3"/>
    <w:rPr>
      <w:b w:val="0"/>
      <w:bCs w:val="0"/>
    </w:rPr>
  </w:style>
  <w:style w:customStyle="1" w:styleId="wWW8Num24z0" w:type="character">
    <w:name w:val="wWW8Num24z0"/>
    <w:rPr>
      <w:b w:val="0"/>
      <w:bCs w:val="0"/>
    </w:rPr>
  </w:style>
  <w:style w:customStyle="1" w:styleId="wWW8Num24z1" w:type="character">
    <w:name w:val="wWW8Num24z1"/>
    <w:rPr>
      <w:b w:val="0"/>
      <w:bCs w:val="0"/>
    </w:rPr>
  </w:style>
  <w:style w:customStyle="1" w:styleId="wWW8Num24z3" w:type="character">
    <w:name w:val="wWW8Num24z3"/>
    <w:rPr>
      <w:b w:val="0"/>
      <w:bCs w:val="0"/>
    </w:rPr>
  </w:style>
  <w:style w:customStyle="1" w:styleId="wWW8Num25z0" w:type="character">
    <w:name w:val="wWW8Num25z0"/>
    <w:rPr>
      <w:b w:val="0"/>
      <w:bCs w:val="0"/>
      <w:i/>
    </w:rPr>
  </w:style>
  <w:style w:customStyle="1" w:styleId="wWW8Num27z0" w:type="character">
    <w:name w:val="wWW8Num27z0"/>
    <w:rPr>
      <w:b w:val="0"/>
      <w:bCs w:val="0"/>
    </w:rPr>
  </w:style>
  <w:style w:customStyle="1" w:styleId="wWW8Num27z1" w:type="character">
    <w:name w:val="wWW8Num27z1"/>
    <w:rPr>
      <w:b w:val="0"/>
      <w:bCs w:val="0"/>
    </w:rPr>
  </w:style>
  <w:style w:customStyle="1" w:styleId="wWW8Num27z2" w:type="character">
    <w:name w:val="wWW8Num27z2"/>
    <w:rPr>
      <w:b w:val="0"/>
      <w:bCs w:val="0"/>
    </w:rPr>
  </w:style>
  <w:style w:customStyle="1" w:styleId="wWW8Num27z3" w:type="character">
    <w:name w:val="wWW8Num27z3"/>
    <w:rPr>
      <w:b w:val="0"/>
      <w:bCs w:val="0"/>
    </w:rPr>
  </w:style>
  <w:style w:customStyle="1" w:styleId="wWW8Num28z0" w:type="character">
    <w:name w:val="wWW8Num28z0"/>
    <w:rPr>
      <w:b w:val="0"/>
      <w:bCs w:val="0"/>
    </w:rPr>
  </w:style>
  <w:style w:customStyle="1" w:styleId="wWW8Num28z2" w:type="character">
    <w:name w:val="wWW8Num28z2"/>
    <w:rPr>
      <w:b w:val="0"/>
      <w:bCs w:val="0"/>
    </w:rPr>
  </w:style>
  <w:style w:customStyle="1" w:styleId="wWW8Num28z4" w:type="character">
    <w:name w:val="wWW8Num28z4"/>
    <w:rPr>
      <w:b w:val="0"/>
      <w:bCs w:val="0"/>
    </w:rPr>
  </w:style>
  <w:style w:customStyle="1" w:styleId="wWW8Num29z0" w:type="character">
    <w:name w:val="wWW8Num29z0"/>
    <w:rPr>
      <w:b w:val="0"/>
      <w:bCs w:val="0"/>
    </w:rPr>
  </w:style>
  <w:style w:customStyle="1" w:styleId="wWW8Num29z1" w:type="character">
    <w:name w:val="wWW8Num29z1"/>
    <w:rPr>
      <w:b w:val="0"/>
      <w:bCs w:val="0"/>
    </w:rPr>
  </w:style>
  <w:style w:customStyle="1" w:styleId="wWW8Num29z2" w:type="character">
    <w:name w:val="wWW8Num29z2"/>
    <w:rPr>
      <w:b w:val="0"/>
      <w:bCs w:val="0"/>
    </w:rPr>
  </w:style>
  <w:style w:customStyle="1" w:styleId="wWW8Num30z0" w:type="character">
    <w:name w:val="wWW8Num30z0"/>
    <w:rPr>
      <w:b w:val="0"/>
      <w:bCs w:val="0"/>
    </w:rPr>
  </w:style>
  <w:style w:customStyle="1" w:styleId="wWW8Num30z1" w:type="character">
    <w:name w:val="wWW8Num30z1"/>
    <w:rPr>
      <w:b w:val="0"/>
      <w:bCs w:val="0"/>
    </w:rPr>
  </w:style>
  <w:style w:customStyle="1" w:styleId="wWW8Num30z2" w:type="character">
    <w:name w:val="wWW8Num30z2"/>
    <w:rPr>
      <w:b w:val="0"/>
      <w:bCs w:val="0"/>
    </w:rPr>
  </w:style>
  <w:style w:customStyle="1" w:styleId="wWW8Num30z3" w:type="character">
    <w:name w:val="wWW8Num30z3"/>
    <w:rPr>
      <w:b w:val="0"/>
      <w:bCs w:val="0"/>
    </w:rPr>
  </w:style>
  <w:style w:customStyle="1" w:styleId="wListLabel2" w:type="character">
    <w:name w:val="wListLabel2"/>
    <w:rPr>
      <w:b w:val="0"/>
      <w:bCs w:val="0"/>
    </w:rPr>
  </w:style>
  <w:style w:customStyle="1" w:styleId="wListLabel1" w:type="character">
    <w:name w:val="wListLabel1"/>
    <w:rPr>
      <w:b w:val="0"/>
      <w:bCs w:val="0"/>
    </w:rPr>
  </w:style>
  <w:style w:customStyle="1" w:styleId="wListLabel5" w:type="character">
    <w:name w:val="wListLabel5"/>
    <w:rPr>
      <w:b w:val="0"/>
      <w:bCs w:val="0"/>
    </w:rPr>
  </w:style>
  <w:style w:customStyle="1" w:styleId="wListLabel4" w:type="character">
    <w:name w:val="wListLabel4"/>
    <w:rPr>
      <w:b w:val="0"/>
      <w:bCs w:val="0"/>
    </w:rPr>
  </w:style>
  <w:style w:customStyle="1" w:styleId="wListLabel3" w:type="character">
    <w:name w:val="wListLabel3"/>
    <w:rPr>
      <w:b w:val="0"/>
      <w:bCs w:val="0"/>
    </w:rPr>
  </w:style>
  <w:style w:customStyle="1" w:styleId="wTekstbaloniaChar" w:type="character">
    <w:name w:val="wTekstbaloniaChar"/>
    <w:rPr>
      <w:b w:val="0"/>
      <w:bCs w:val="0"/>
    </w:rPr>
  </w:style>
  <w:style w:customStyle="1" w:styleId="NumberingSymbols" w:type="character">
    <w:name w:val="Numbering Symbols"/>
  </w:style>
  <w:style w:customStyle="1" w:styleId="WW8Num37z2" w:type="character">
    <w:name w:val="WW8Num37z2"/>
    <w:rPr>
      <w:rFonts w:ascii="Wingdings" w:cs="Wingdings" w:hAnsi="Wingdings"/>
    </w:rPr>
  </w:style>
  <w:style w:customStyle="1" w:styleId="WW8Num36z2" w:type="character">
    <w:name w:val="WW8Num36z2"/>
    <w:rPr>
      <w:rFonts w:ascii="Wingdings" w:cs="Wingdings" w:hAnsi="Wingdings"/>
    </w:rPr>
  </w:style>
  <w:style w:customStyle="1" w:styleId="WW8Num36z1" w:type="character">
    <w:name w:val="WW8Num36z1"/>
    <w:rPr>
      <w:rFonts w:ascii="Courier New" w:cs="Courier New" w:hAnsi="Courier New"/>
    </w:rPr>
  </w:style>
  <w:style w:customStyle="1" w:styleId="WW8Num35z4" w:type="character">
    <w:name w:val="WW8Num35z4"/>
    <w:rPr>
      <w:rFonts w:ascii="Courier New" w:cs="Courier New" w:hAnsi="Courier New"/>
    </w:rPr>
  </w:style>
  <w:style w:customStyle="1" w:styleId="WW8Num30z4" w:type="character">
    <w:name w:val="WW8Num30z4"/>
    <w:rPr>
      <w:rFonts w:ascii="Courier New" w:cs="Courier New" w:hAnsi="Courier New"/>
    </w:rPr>
  </w:style>
  <w:style w:customStyle="1" w:styleId="NaslovChar" w:type="character">
    <w:name w:val="Naslov Char"/>
    <w:basedOn w:val="Zadanifontodlomka"/>
    <w:rPr>
      <w:rFonts w:ascii="Cambria" w:hAnsi="Cambria"/>
      <w:spacing w:val="-10"/>
      <w:kern w:val="3"/>
      <w:sz w:val="56"/>
      <w:szCs w:val="56"/>
    </w:rPr>
  </w:style>
  <w:style w:customStyle="1" w:styleId="WWNum1" w:type="numbering">
    <w:name w:val="WWNum1"/>
    <w:basedOn w:val="Bezpopisa"/>
    <w:pPr>
      <w:numPr>
        <w:numId w:val="1"/>
      </w:numPr>
    </w:pPr>
  </w:style>
  <w:style w:customStyle="1" w:styleId="WWNum2" w:type="numbering">
    <w:name w:val="WWNum2"/>
    <w:basedOn w:val="Bezpopisa"/>
    <w:pPr>
      <w:numPr>
        <w:numId w:val="2"/>
      </w:numPr>
    </w:pPr>
  </w:style>
  <w:style w:customStyle="1" w:styleId="WWNum3" w:type="numbering">
    <w:name w:val="WWNum3"/>
    <w:basedOn w:val="Bezpopisa"/>
    <w:pPr>
      <w:numPr>
        <w:numId w:val="3"/>
      </w:numPr>
    </w:pPr>
  </w:style>
  <w:style w:customStyle="1" w:styleId="WWNum4" w:type="numbering">
    <w:name w:val="WWNum4"/>
    <w:basedOn w:val="Bezpopisa"/>
    <w:pPr>
      <w:numPr>
        <w:numId w:val="4"/>
      </w:numPr>
    </w:pPr>
  </w:style>
  <w:style w:customStyle="1" w:styleId="WWNum5" w:type="numbering">
    <w:name w:val="WWNum5"/>
    <w:basedOn w:val="Bezpopisa"/>
    <w:pPr>
      <w:numPr>
        <w:numId w:val="5"/>
      </w:numPr>
    </w:pPr>
  </w:style>
  <w:style w:customStyle="1" w:styleId="WWNum6" w:type="numbering">
    <w:name w:val="WWNum6"/>
    <w:basedOn w:val="Bezpopisa"/>
    <w:pPr>
      <w:numPr>
        <w:numId w:val="6"/>
      </w:numPr>
    </w:pPr>
  </w:style>
  <w:style w:customStyle="1" w:styleId="WWNum7" w:type="numbering">
    <w:name w:val="WWNum7"/>
    <w:basedOn w:val="Bezpopisa"/>
    <w:pPr>
      <w:numPr>
        <w:numId w:val="7"/>
      </w:numPr>
    </w:pPr>
  </w:style>
  <w:style w:customStyle="1" w:styleId="WWNum8" w:type="numbering">
    <w:name w:val="WWNum8"/>
    <w:basedOn w:val="Bezpopisa"/>
    <w:pPr>
      <w:numPr>
        <w:numId w:val="8"/>
      </w:numPr>
    </w:pPr>
  </w:style>
  <w:style w:customStyle="1" w:styleId="WWNum9" w:type="numbering">
    <w:name w:val="WWNum9"/>
    <w:basedOn w:val="Bezpopisa"/>
    <w:pPr>
      <w:numPr>
        <w:numId w:val="9"/>
      </w:numPr>
    </w:pPr>
  </w:style>
  <w:style w:customStyle="1" w:styleId="WWNum10" w:type="numbering">
    <w:name w:val="WWNum10"/>
    <w:basedOn w:val="Bezpopisa"/>
    <w:pPr>
      <w:numPr>
        <w:numId w:val="10"/>
      </w:numPr>
    </w:pPr>
  </w:style>
  <w:style w:customStyle="1" w:styleId="WWNum11" w:type="numbering">
    <w:name w:val="WWNum11"/>
    <w:basedOn w:val="Bezpopisa"/>
    <w:pPr>
      <w:numPr>
        <w:numId w:val="11"/>
      </w:numPr>
    </w:pPr>
  </w:style>
  <w:style w:customStyle="1" w:styleId="WWNum12" w:type="numbering">
    <w:name w:val="WWNum12"/>
    <w:basedOn w:val="Bezpopisa"/>
    <w:pPr>
      <w:numPr>
        <w:numId w:val="12"/>
      </w:numPr>
    </w:pPr>
  </w:style>
  <w:style w:customStyle="1" w:styleId="WWNum13" w:type="numbering">
    <w:name w:val="WWNum13"/>
    <w:basedOn w:val="Bezpopisa"/>
    <w:pPr>
      <w:numPr>
        <w:numId w:val="13"/>
      </w:numPr>
    </w:pPr>
  </w:style>
  <w:style w:customStyle="1" w:styleId="WWNum14" w:type="numbering">
    <w:name w:val="WWNum14"/>
    <w:basedOn w:val="Bezpopisa"/>
    <w:pPr>
      <w:numPr>
        <w:numId w:val="14"/>
      </w:numPr>
    </w:pPr>
  </w:style>
  <w:style w:customStyle="1" w:styleId="WWNum15" w:type="numbering">
    <w:name w:val="WWNum15"/>
    <w:basedOn w:val="Bezpopisa"/>
    <w:pPr>
      <w:numPr>
        <w:numId w:val="15"/>
      </w:numPr>
    </w:pPr>
  </w:style>
  <w:style w:customStyle="1" w:styleId="WWNum16" w:type="numbering">
    <w:name w:val="WWNum16"/>
    <w:basedOn w:val="Bezpopisa"/>
    <w:pPr>
      <w:numPr>
        <w:numId w:val="16"/>
      </w:numPr>
    </w:pPr>
  </w:style>
  <w:style w:customStyle="1" w:styleId="WWNum17" w:type="numbering">
    <w:name w:val="WWNum17"/>
    <w:basedOn w:val="Bezpopisa"/>
    <w:pPr>
      <w:numPr>
        <w:numId w:val="17"/>
      </w:numPr>
    </w:pPr>
  </w:style>
  <w:style w:customStyle="1" w:styleId="WWNum18" w:type="numbering">
    <w:name w:val="WWNum18"/>
    <w:basedOn w:val="Bezpopisa"/>
    <w:pPr>
      <w:numPr>
        <w:numId w:val="18"/>
      </w:numPr>
    </w:pPr>
  </w:style>
  <w:style w:customStyle="1" w:styleId="WWNum19" w:type="numbering">
    <w:name w:val="WWNum19"/>
    <w:basedOn w:val="Bezpopisa"/>
    <w:pPr>
      <w:numPr>
        <w:numId w:val="19"/>
      </w:numPr>
    </w:pPr>
  </w:style>
  <w:style w:customStyle="1" w:styleId="WWNum20" w:type="numbering">
    <w:name w:val="WWNum20"/>
    <w:basedOn w:val="Bezpopisa"/>
    <w:pPr>
      <w:numPr>
        <w:numId w:val="20"/>
      </w:numPr>
    </w:pPr>
  </w:style>
  <w:style w:customStyle="1" w:styleId="WWNum21" w:type="numbering">
    <w:name w:val="WWNum21"/>
    <w:basedOn w:val="Bezpopisa"/>
    <w:pPr>
      <w:numPr>
        <w:numId w:val="21"/>
      </w:numPr>
    </w:pPr>
  </w:style>
  <w:style w:customStyle="1" w:styleId="WWNum22" w:type="numbering">
    <w:name w:val="WWNum22"/>
    <w:basedOn w:val="Bezpopisa"/>
    <w:pPr>
      <w:numPr>
        <w:numId w:val="22"/>
      </w:numPr>
    </w:pPr>
  </w:style>
  <w:style w:customStyle="1" w:styleId="WWNum23" w:type="numbering">
    <w:name w:val="WWNum23"/>
    <w:basedOn w:val="Bezpopisa"/>
    <w:pPr>
      <w:numPr>
        <w:numId w:val="23"/>
      </w:numPr>
    </w:pPr>
  </w:style>
  <w:style w:customStyle="1" w:styleId="WWNum24" w:type="numbering">
    <w:name w:val="WWNum24"/>
    <w:basedOn w:val="Bezpopisa"/>
    <w:pPr>
      <w:numPr>
        <w:numId w:val="24"/>
      </w:numPr>
    </w:pPr>
  </w:style>
  <w:style w:customStyle="1" w:styleId="WWNum25" w:type="numbering">
    <w:name w:val="WWNum25"/>
    <w:basedOn w:val="Bezpopisa"/>
    <w:pPr>
      <w:numPr>
        <w:numId w:val="25"/>
      </w:numPr>
    </w:pPr>
  </w:style>
  <w:style w:customStyle="1" w:styleId="WWNum26" w:type="numbering">
    <w:name w:val="WWNum26"/>
    <w:basedOn w:val="Bezpopisa"/>
    <w:pPr>
      <w:numPr>
        <w:numId w:val="26"/>
      </w:numPr>
    </w:pPr>
  </w:style>
  <w:style w:customStyle="1" w:styleId="WWNum27" w:type="numbering">
    <w:name w:val="WWNum27"/>
    <w:basedOn w:val="Bezpopisa"/>
    <w:pPr>
      <w:numPr>
        <w:numId w:val="27"/>
      </w:numPr>
    </w:pPr>
  </w:style>
  <w:style w:customStyle="1" w:styleId="WWNum28" w:type="numbering">
    <w:name w:val="WWNum28"/>
    <w:basedOn w:val="Bezpopisa"/>
    <w:pPr>
      <w:numPr>
        <w:numId w:val="28"/>
      </w:numPr>
    </w:pPr>
  </w:style>
  <w:style w:customStyle="1" w:styleId="WWNum29" w:type="numbering">
    <w:name w:val="WWNum29"/>
    <w:basedOn w:val="Bezpopisa"/>
    <w:pPr>
      <w:numPr>
        <w:numId w:val="29"/>
      </w:numPr>
    </w:pPr>
  </w:style>
  <w:style w:customStyle="1" w:styleId="WWNum30" w:type="numbering">
    <w:name w:val="WWNum30"/>
    <w:basedOn w:val="Bezpopisa"/>
    <w:pPr>
      <w:numPr>
        <w:numId w:val="30"/>
      </w:numPr>
    </w:pPr>
  </w:style>
  <w:style w:customStyle="1" w:styleId="WWNum31" w:type="numbering">
    <w:name w:val="WWNum31"/>
    <w:basedOn w:val="Bezpopisa"/>
    <w:pPr>
      <w:numPr>
        <w:numId w:val="31"/>
      </w:numPr>
    </w:pPr>
  </w:style>
  <w:style w:customStyle="1" w:styleId="WWNum32" w:type="numbering">
    <w:name w:val="WWNum32"/>
    <w:basedOn w:val="Bezpopisa"/>
    <w:pPr>
      <w:numPr>
        <w:numId w:val="32"/>
      </w:numPr>
    </w:pPr>
  </w:style>
  <w:style w:customStyle="1" w:styleId="WWNum33" w:type="numbering">
    <w:name w:val="WWNum33"/>
    <w:basedOn w:val="Bezpopisa"/>
    <w:pPr>
      <w:numPr>
        <w:numId w:val="33"/>
      </w:numPr>
    </w:pPr>
  </w:style>
  <w:style w:customStyle="1" w:styleId="WWNum34" w:type="numbering">
    <w:name w:val="WWNum34"/>
    <w:basedOn w:val="Bezpopisa"/>
    <w:pPr>
      <w:numPr>
        <w:numId w:val="34"/>
      </w:numPr>
    </w:pPr>
  </w:style>
  <w:style w:customStyle="1" w:styleId="WWNum35" w:type="numbering">
    <w:name w:val="WWNum35"/>
    <w:basedOn w:val="Bezpopisa"/>
    <w:pPr>
      <w:numPr>
        <w:numId w:val="35"/>
      </w:numPr>
    </w:pPr>
  </w:style>
  <w:style w:customStyle="1" w:styleId="WWNum36" w:type="numbering">
    <w:name w:val="WWNum36"/>
    <w:basedOn w:val="Bezpopisa"/>
    <w:pPr>
      <w:numPr>
        <w:numId w:val="36"/>
      </w:numPr>
    </w:pPr>
  </w:style>
  <w:style w:customStyle="1" w:styleId="WWNum37" w:type="numbering">
    <w:name w:val="WWNum37"/>
    <w:basedOn w:val="Bezpopisa"/>
    <w:pPr>
      <w:numPr>
        <w:numId w:val="37"/>
      </w:numPr>
    </w:pPr>
  </w:style>
  <w:style w:customStyle="1" w:styleId="WWNum38" w:type="numbering">
    <w:name w:val="WWNum38"/>
    <w:basedOn w:val="Bezpopisa"/>
    <w:pPr>
      <w:numPr>
        <w:numId w:val="38"/>
      </w:numPr>
    </w:pPr>
  </w:style>
  <w:style w:customStyle="1" w:styleId="WWNum39" w:type="numbering">
    <w:name w:val="WWNum39"/>
    <w:basedOn w:val="Bezpopisa"/>
    <w:pPr>
      <w:numPr>
        <w:numId w:val="39"/>
      </w:numPr>
    </w:pPr>
  </w:style>
  <w:style w:customStyle="1" w:styleId="WWNum40" w:type="numbering">
    <w:name w:val="WWNum40"/>
    <w:basedOn w:val="Bezpopisa"/>
    <w:pPr>
      <w:numPr>
        <w:numId w:val="40"/>
      </w:numPr>
    </w:pPr>
  </w:style>
  <w:style w:customStyle="1" w:styleId="WWNum41" w:type="numbering">
    <w:name w:val="WWNum41"/>
    <w:basedOn w:val="Bezpopisa"/>
    <w:pPr>
      <w:numPr>
        <w:numId w:val="41"/>
      </w:numPr>
    </w:pPr>
  </w:style>
  <w:style w:customStyle="1" w:styleId="WWNum42" w:type="numbering">
    <w:name w:val="WWNum42"/>
    <w:basedOn w:val="Bezpopisa"/>
    <w:pPr>
      <w:numPr>
        <w:numId w:val="42"/>
      </w:numPr>
    </w:pPr>
  </w:style>
  <w:style w:customStyle="1" w:styleId="WWNum43" w:type="numbering">
    <w:name w:val="WWNum43"/>
    <w:basedOn w:val="Bezpopisa"/>
    <w:pPr>
      <w:numPr>
        <w:numId w:val="43"/>
      </w:numPr>
    </w:pPr>
  </w:style>
  <w:style w:customStyle="1" w:styleId="WWNum44" w:type="numbering">
    <w:name w:val="WWNum44"/>
    <w:basedOn w:val="Bezpopisa"/>
    <w:pPr>
      <w:numPr>
        <w:numId w:val="44"/>
      </w:numPr>
    </w:pPr>
  </w:style>
  <w:style w:customStyle="1" w:styleId="WWNum45" w:type="numbering">
    <w:name w:val="WWNum45"/>
    <w:basedOn w:val="Bezpopisa"/>
    <w:pPr>
      <w:numPr>
        <w:numId w:val="45"/>
      </w:numPr>
    </w:pPr>
  </w:style>
  <w:style w:customStyle="1" w:styleId="WWNum46" w:type="numbering">
    <w:name w:val="WWNum46"/>
    <w:basedOn w:val="Bezpopisa"/>
    <w:pPr>
      <w:numPr>
        <w:numId w:val="46"/>
      </w:numPr>
    </w:pPr>
  </w:style>
  <w:style w:customStyle="1" w:styleId="WWNum47" w:type="numbering">
    <w:name w:val="WWNum47"/>
    <w:basedOn w:val="Bezpopisa"/>
    <w:pPr>
      <w:numPr>
        <w:numId w:val="47"/>
      </w:numPr>
    </w:pPr>
  </w:style>
  <w:style w:customStyle="1" w:styleId="WWNum48" w:type="numbering">
    <w:name w:val="WWNum48"/>
    <w:basedOn w:val="Bezpopisa"/>
    <w:pPr>
      <w:numPr>
        <w:numId w:val="48"/>
      </w:numPr>
    </w:pPr>
  </w:style>
  <w:style w:customStyle="1" w:styleId="WWNum49" w:type="numbering">
    <w:name w:val="WWNum49"/>
    <w:basedOn w:val="Bezpopisa"/>
    <w:pPr>
      <w:numPr>
        <w:numId w:val="49"/>
      </w:numPr>
    </w:pPr>
  </w:style>
  <w:style w:customStyle="1" w:styleId="WWNum50" w:type="numbering">
    <w:name w:val="WWNum50"/>
    <w:basedOn w:val="Bezpopisa"/>
    <w:pPr>
      <w:numPr>
        <w:numId w:val="50"/>
      </w:numPr>
    </w:pPr>
  </w:style>
  <w:style w:customStyle="1" w:styleId="WWNum51" w:type="numbering">
    <w:name w:val="WWNum51"/>
    <w:basedOn w:val="Bezpopisa"/>
    <w:pPr>
      <w:numPr>
        <w:numId w:val="51"/>
      </w:numPr>
    </w:pPr>
  </w:style>
  <w:style w:customStyle="1" w:styleId="WWNum52" w:type="numbering">
    <w:name w:val="WWNum52"/>
    <w:basedOn w:val="Bezpopisa"/>
    <w:pPr>
      <w:numPr>
        <w:numId w:val="52"/>
      </w:numPr>
    </w:pPr>
  </w:style>
  <w:style w:customStyle="1" w:styleId="WWNum53" w:type="numbering">
    <w:name w:val="WWNum53"/>
    <w:basedOn w:val="Bezpopisa"/>
    <w:pPr>
      <w:numPr>
        <w:numId w:val="53"/>
      </w:numPr>
    </w:pPr>
  </w:style>
  <w:style w:customStyle="1" w:styleId="WWNum54" w:type="numbering">
    <w:name w:val="WWNum54"/>
    <w:basedOn w:val="Bezpopisa"/>
    <w:pPr>
      <w:numPr>
        <w:numId w:val="54"/>
      </w:numPr>
    </w:pPr>
  </w:style>
  <w:style w:customStyle="1" w:styleId="WWNum55" w:type="numbering">
    <w:name w:val="WWNum55"/>
    <w:basedOn w:val="Bezpopisa"/>
    <w:pPr>
      <w:numPr>
        <w:numId w:val="55"/>
      </w:numPr>
    </w:pPr>
  </w:style>
  <w:style w:customStyle="1" w:styleId="WWNum56" w:type="numbering">
    <w:name w:val="WWNum56"/>
    <w:basedOn w:val="Bezpopisa"/>
    <w:pPr>
      <w:numPr>
        <w:numId w:val="56"/>
      </w:numPr>
    </w:pPr>
  </w:style>
  <w:style w:customStyle="1" w:styleId="WWNum57" w:type="numbering">
    <w:name w:val="WWNum57"/>
    <w:basedOn w:val="Bezpopisa"/>
    <w:pPr>
      <w:numPr>
        <w:numId w:val="57"/>
      </w:numPr>
    </w:pPr>
  </w:style>
  <w:style w:customStyle="1" w:styleId="WWNum58" w:type="numbering">
    <w:name w:val="WWNum58"/>
    <w:basedOn w:val="Bezpopisa"/>
    <w:pPr>
      <w:numPr>
        <w:numId w:val="58"/>
      </w:numPr>
    </w:pPr>
  </w:style>
  <w:style w:customStyle="1" w:styleId="WWNum59" w:type="numbering">
    <w:name w:val="WWNum59"/>
    <w:basedOn w:val="Bezpopisa"/>
    <w:pPr>
      <w:numPr>
        <w:numId w:val="59"/>
      </w:numPr>
    </w:pPr>
  </w:style>
  <w:style w:customStyle="1" w:styleId="WWNum60" w:type="numbering">
    <w:name w:val="WWNum60"/>
    <w:basedOn w:val="Bezpopisa"/>
    <w:pPr>
      <w:numPr>
        <w:numId w:val="60"/>
      </w:numPr>
    </w:pPr>
  </w:style>
  <w:style w:customStyle="1" w:styleId="WWNum61" w:type="numbering">
    <w:name w:val="WWNum61"/>
    <w:basedOn w:val="Bezpopisa"/>
    <w:pPr>
      <w:numPr>
        <w:numId w:val="61"/>
      </w:numPr>
    </w:pPr>
  </w:style>
  <w:style w:customStyle="1" w:styleId="WWNum62" w:type="numbering">
    <w:name w:val="WWNum62"/>
    <w:basedOn w:val="Bezpopisa"/>
    <w:pPr>
      <w:numPr>
        <w:numId w:val="62"/>
      </w:numPr>
    </w:pPr>
  </w:style>
  <w:style w:customStyle="1" w:styleId="WWNum63" w:type="numbering">
    <w:name w:val="WWNum63"/>
    <w:basedOn w:val="Bezpopisa"/>
    <w:pPr>
      <w:numPr>
        <w:numId w:val="63"/>
      </w:numPr>
    </w:pPr>
  </w:style>
  <w:style w:customStyle="1" w:styleId="WWNum64" w:type="numbering">
    <w:name w:val="WWNum64"/>
    <w:basedOn w:val="Bezpopisa"/>
    <w:pPr>
      <w:numPr>
        <w:numId w:val="64"/>
      </w:numPr>
    </w:pPr>
  </w:style>
  <w:style w:customStyle="1" w:styleId="WWNum65" w:type="numbering">
    <w:name w:val="WWNum65"/>
    <w:basedOn w:val="Bezpopisa"/>
    <w:pPr>
      <w:numPr>
        <w:numId w:val="65"/>
      </w:numPr>
    </w:pPr>
  </w:style>
  <w:style w:customStyle="1" w:styleId="WWNum66" w:type="numbering">
    <w:name w:val="WWNum66"/>
    <w:basedOn w:val="Bezpopisa"/>
    <w:pPr>
      <w:numPr>
        <w:numId w:val="66"/>
      </w:numPr>
    </w:pPr>
  </w:style>
  <w:style w:customStyle="1" w:styleId="WWNum67" w:type="numbering">
    <w:name w:val="WWNum67"/>
    <w:basedOn w:val="Bezpopisa"/>
    <w:pPr>
      <w:numPr>
        <w:numId w:val="67"/>
      </w:numPr>
    </w:pPr>
  </w:style>
  <w:style w:customStyle="1" w:styleId="WWNum68" w:type="numbering">
    <w:name w:val="WWNum68"/>
    <w:basedOn w:val="Bezpopisa"/>
    <w:pPr>
      <w:numPr>
        <w:numId w:val="68"/>
      </w:numPr>
    </w:pPr>
  </w:style>
  <w:style w:customStyle="1" w:styleId="WWNum69" w:type="numbering">
    <w:name w:val="WWNum69"/>
    <w:basedOn w:val="Bezpopisa"/>
    <w:pPr>
      <w:numPr>
        <w:numId w:val="69"/>
      </w:numPr>
    </w:pPr>
  </w:style>
  <w:style w:customStyle="1" w:styleId="WWNum70" w:type="numbering">
    <w:name w:val="WWNum70"/>
    <w:basedOn w:val="Bezpopisa"/>
    <w:pPr>
      <w:numPr>
        <w:numId w:val="70"/>
      </w:numPr>
    </w:pPr>
  </w:style>
  <w:style w:customStyle="1" w:styleId="WWNum71" w:type="numbering">
    <w:name w:val="WWNum71"/>
    <w:basedOn w:val="Bezpopisa"/>
    <w:pPr>
      <w:numPr>
        <w:numId w:val="71"/>
      </w:numPr>
    </w:pPr>
  </w:style>
  <w:style w:customStyle="1" w:styleId="WWNum72" w:type="numbering">
    <w:name w:val="WWNum72"/>
    <w:basedOn w:val="Bezpopisa"/>
    <w:pPr>
      <w:numPr>
        <w:numId w:val="72"/>
      </w:numPr>
    </w:pPr>
  </w:style>
  <w:style w:customStyle="1" w:styleId="WWNum73" w:type="numbering">
    <w:name w:val="WWNum73"/>
    <w:basedOn w:val="Bezpopisa"/>
    <w:pPr>
      <w:numPr>
        <w:numId w:val="73"/>
      </w:numPr>
    </w:pPr>
  </w:style>
  <w:style w:customStyle="1" w:styleId="WWNum74" w:type="numbering">
    <w:name w:val="WWNum74"/>
    <w:basedOn w:val="Bezpopisa"/>
    <w:pPr>
      <w:numPr>
        <w:numId w:val="74"/>
      </w:numPr>
    </w:pPr>
  </w:style>
  <w:style w:customStyle="1" w:styleId="WWNum75" w:type="numbering">
    <w:name w:val="WWNum75"/>
    <w:basedOn w:val="Bezpopisa"/>
    <w:pPr>
      <w:numPr>
        <w:numId w:val="75"/>
      </w:numPr>
    </w:pPr>
  </w:style>
  <w:style w:customStyle="1" w:styleId="WWNum76" w:type="numbering">
    <w:name w:val="WWNum76"/>
    <w:basedOn w:val="Bezpopisa"/>
    <w:pPr>
      <w:numPr>
        <w:numId w:val="76"/>
      </w:numPr>
    </w:pPr>
  </w:style>
  <w:style w:customStyle="1" w:styleId="WWNum77" w:type="numbering">
    <w:name w:val="WWNum77"/>
    <w:basedOn w:val="Bezpopisa"/>
    <w:pPr>
      <w:numPr>
        <w:numId w:val="77"/>
      </w:numPr>
    </w:pPr>
  </w:style>
  <w:style w:customStyle="1" w:styleId="WWNum78" w:type="numbering">
    <w:name w:val="WWNum78"/>
    <w:basedOn w:val="Bezpopisa"/>
    <w:pPr>
      <w:numPr>
        <w:numId w:val="78"/>
      </w:numPr>
    </w:pPr>
  </w:style>
  <w:style w:customStyle="1" w:styleId="WWNum79" w:type="numbering">
    <w:name w:val="WWNum79"/>
    <w:basedOn w:val="Bezpopisa"/>
    <w:pPr>
      <w:numPr>
        <w:numId w:val="79"/>
      </w:numPr>
    </w:pPr>
  </w:style>
  <w:style w:customStyle="1" w:styleId="WWNum80" w:type="numbering">
    <w:name w:val="WWNum80"/>
    <w:basedOn w:val="Bezpopisa"/>
    <w:pPr>
      <w:numPr>
        <w:numId w:val="80"/>
      </w:numPr>
    </w:pPr>
  </w:style>
  <w:style w:customStyle="1" w:styleId="WWNum81" w:type="numbering">
    <w:name w:val="WWNum81"/>
    <w:basedOn w:val="Bezpopisa"/>
    <w:pPr>
      <w:numPr>
        <w:numId w:val="81"/>
      </w:numPr>
    </w:pPr>
  </w:style>
  <w:style w:customStyle="1" w:styleId="WWNum82" w:type="numbering">
    <w:name w:val="WWNum82"/>
    <w:basedOn w:val="Bezpopisa"/>
    <w:pPr>
      <w:numPr>
        <w:numId w:val="82"/>
      </w:numPr>
    </w:pPr>
  </w:style>
  <w:style w:customStyle="1" w:styleId="WWNum83" w:type="numbering">
    <w:name w:val="WWNum83"/>
    <w:basedOn w:val="Bezpopisa"/>
    <w:pPr>
      <w:numPr>
        <w:numId w:val="83"/>
      </w:numPr>
    </w:pPr>
  </w:style>
  <w:style w:customStyle="1" w:styleId="WWNum84" w:type="numbering">
    <w:name w:val="WWNum84"/>
    <w:basedOn w:val="Bezpopisa"/>
    <w:pPr>
      <w:numPr>
        <w:numId w:val="84"/>
      </w:numPr>
    </w:pPr>
  </w:style>
  <w:style w:customStyle="1" w:styleId="WWNum85" w:type="numbering">
    <w:name w:val="WWNum85"/>
    <w:basedOn w:val="Bezpopisa"/>
    <w:pPr>
      <w:numPr>
        <w:numId w:val="85"/>
      </w:numPr>
    </w:pPr>
  </w:style>
  <w:style w:customStyle="1" w:styleId="WWNum86" w:type="numbering">
    <w:name w:val="WWNum86"/>
    <w:basedOn w:val="Bezpopisa"/>
    <w:pPr>
      <w:numPr>
        <w:numId w:val="86"/>
      </w:numPr>
    </w:pPr>
  </w:style>
  <w:style w:customStyle="1" w:styleId="WWNum87" w:type="numbering">
    <w:name w:val="WWNum87"/>
    <w:basedOn w:val="Bezpopisa"/>
    <w:pPr>
      <w:numPr>
        <w:numId w:val="87"/>
      </w:numPr>
    </w:pPr>
  </w:style>
  <w:style w:customStyle="1" w:styleId="WWNum88" w:type="numbering">
    <w:name w:val="WWNum88"/>
    <w:basedOn w:val="Bezpopisa"/>
    <w:pPr>
      <w:numPr>
        <w:numId w:val="88"/>
      </w:numPr>
    </w:pPr>
  </w:style>
  <w:style w:customStyle="1" w:styleId="WWNum89" w:type="numbering">
    <w:name w:val="WWNum89"/>
    <w:basedOn w:val="Bezpopisa"/>
    <w:pPr>
      <w:numPr>
        <w:numId w:val="89"/>
      </w:numPr>
    </w:pPr>
  </w:style>
  <w:style w:customStyle="1" w:styleId="WWNum90" w:type="numbering">
    <w:name w:val="WWNum90"/>
    <w:basedOn w:val="Bezpopisa"/>
    <w:pPr>
      <w:numPr>
        <w:numId w:val="90"/>
      </w:numPr>
    </w:pPr>
  </w:style>
  <w:style w:customStyle="1" w:styleId="WWNum91" w:type="numbering">
    <w:name w:val="WWNum91"/>
    <w:basedOn w:val="Bezpopisa"/>
    <w:pPr>
      <w:numPr>
        <w:numId w:val="91"/>
      </w:numPr>
    </w:pPr>
  </w:style>
  <w:style w:customStyle="1" w:styleId="WWNum92" w:type="numbering">
    <w:name w:val="WWNum92"/>
    <w:basedOn w:val="Bezpopisa"/>
    <w:pPr>
      <w:numPr>
        <w:numId w:val="92"/>
      </w:numPr>
    </w:pPr>
  </w:style>
  <w:style w:customStyle="1" w:styleId="WWNum93" w:type="numbering">
    <w:name w:val="WWNum93"/>
    <w:basedOn w:val="Bezpopisa"/>
    <w:pPr>
      <w:numPr>
        <w:numId w:val="93"/>
      </w:numPr>
    </w:pPr>
  </w:style>
  <w:style w:customStyle="1" w:styleId="WWNum94" w:type="numbering">
    <w:name w:val="WWNum94"/>
    <w:basedOn w:val="Bezpopisa"/>
    <w:pPr>
      <w:numPr>
        <w:numId w:val="94"/>
      </w:numPr>
    </w:pPr>
  </w:style>
  <w:style w:customStyle="1" w:styleId="WWNum95" w:type="numbering">
    <w:name w:val="WWNum95"/>
    <w:basedOn w:val="Bezpopisa"/>
    <w:pPr>
      <w:numPr>
        <w:numId w:val="95"/>
      </w:numPr>
    </w:pPr>
  </w:style>
  <w:style w:customStyle="1" w:styleId="WWNum96" w:type="numbering">
    <w:name w:val="WWNum96"/>
    <w:basedOn w:val="Bezpopisa"/>
    <w:pPr>
      <w:numPr>
        <w:numId w:val="96"/>
      </w:numPr>
    </w:pPr>
  </w:style>
  <w:style w:customStyle="1" w:styleId="WWNum97" w:type="numbering">
    <w:name w:val="WWNum97"/>
    <w:basedOn w:val="Bezpopisa"/>
    <w:pPr>
      <w:numPr>
        <w:numId w:val="97"/>
      </w:numPr>
    </w:pPr>
  </w:style>
  <w:style w:customStyle="1" w:styleId="WWNum98" w:type="numbering">
    <w:name w:val="WWNum98"/>
    <w:basedOn w:val="Bezpopisa"/>
    <w:pPr>
      <w:numPr>
        <w:numId w:val="98"/>
      </w:numPr>
    </w:pPr>
  </w:style>
  <w:style w:customStyle="1" w:styleId="WWNum99" w:type="numbering">
    <w:name w:val="WWNum99"/>
    <w:basedOn w:val="Bezpopisa"/>
    <w:pPr>
      <w:numPr>
        <w:numId w:val="99"/>
      </w:numPr>
    </w:pPr>
  </w:style>
  <w:style w:customStyle="1" w:styleId="WWNum100" w:type="numbering">
    <w:name w:val="WWNum100"/>
    <w:basedOn w:val="Bezpopisa"/>
    <w:pPr>
      <w:numPr>
        <w:numId w:val="100"/>
      </w:numPr>
    </w:pPr>
  </w:style>
  <w:style w:customStyle="1" w:styleId="WWNum101" w:type="numbering">
    <w:name w:val="WWNum101"/>
    <w:basedOn w:val="Bezpopisa"/>
    <w:pPr>
      <w:numPr>
        <w:numId w:val="101"/>
      </w:numPr>
    </w:pPr>
  </w:style>
  <w:style w:customStyle="1" w:styleId="WWNum102" w:type="numbering">
    <w:name w:val="WWNum102"/>
    <w:basedOn w:val="Bezpopisa"/>
    <w:pPr>
      <w:numPr>
        <w:numId w:val="102"/>
      </w:numPr>
    </w:pPr>
  </w:style>
  <w:style w:customStyle="1" w:styleId="WWNum103" w:type="numbering">
    <w:name w:val="WWNum103"/>
    <w:basedOn w:val="Bezpopisa"/>
    <w:pPr>
      <w:numPr>
        <w:numId w:val="103"/>
      </w:numPr>
    </w:pPr>
  </w:style>
  <w:style w:customStyle="1" w:styleId="WWNum104" w:type="numbering">
    <w:name w:val="WWNum104"/>
    <w:basedOn w:val="Bezpopisa"/>
    <w:pPr>
      <w:numPr>
        <w:numId w:val="104"/>
      </w:numPr>
    </w:pPr>
  </w:style>
  <w:style w:customStyle="1" w:styleId="WWNum105" w:type="numbering">
    <w:name w:val="WWNum105"/>
    <w:basedOn w:val="Bezpopisa"/>
    <w:pPr>
      <w:numPr>
        <w:numId w:val="105"/>
      </w:numPr>
    </w:pPr>
  </w:style>
  <w:style w:customStyle="1" w:styleId="WWNum106" w:type="numbering">
    <w:name w:val="WWNum106"/>
    <w:basedOn w:val="Bezpopisa"/>
    <w:pPr>
      <w:numPr>
        <w:numId w:val="106"/>
      </w:numPr>
    </w:pPr>
  </w:style>
  <w:style w:customStyle="1" w:styleId="WWNum107" w:type="numbering">
    <w:name w:val="WWNum107"/>
    <w:basedOn w:val="Bezpopisa"/>
    <w:pPr>
      <w:numPr>
        <w:numId w:val="107"/>
      </w:numPr>
    </w:pPr>
  </w:style>
  <w:style w:customStyle="1" w:styleId="WWNum108" w:type="numbering">
    <w:name w:val="WWNum108"/>
    <w:basedOn w:val="Bezpopisa"/>
    <w:pPr>
      <w:numPr>
        <w:numId w:val="108"/>
      </w:numPr>
    </w:pPr>
  </w:style>
  <w:style w:customStyle="1" w:styleId="WWNum109" w:type="numbering">
    <w:name w:val="WWNum109"/>
    <w:basedOn w:val="Bezpopisa"/>
    <w:pPr>
      <w:numPr>
        <w:numId w:val="109"/>
      </w:numPr>
    </w:pPr>
  </w:style>
  <w:style w:customStyle="1" w:styleId="WWNum110" w:type="numbering">
    <w:name w:val="WWNum110"/>
    <w:basedOn w:val="Bezpopisa"/>
    <w:pPr>
      <w:numPr>
        <w:numId w:val="110"/>
      </w:numPr>
    </w:pPr>
  </w:style>
  <w:style w:customStyle="1" w:styleId="WWNum111" w:type="numbering">
    <w:name w:val="WWNum111"/>
    <w:basedOn w:val="Bezpopisa"/>
    <w:pPr>
      <w:numPr>
        <w:numId w:val="111"/>
      </w:numPr>
    </w:pPr>
  </w:style>
  <w:style w:customStyle="1" w:styleId="WWNum112" w:type="numbering">
    <w:name w:val="WWNum112"/>
    <w:basedOn w:val="Bezpopisa"/>
    <w:pPr>
      <w:numPr>
        <w:numId w:val="112"/>
      </w:numPr>
    </w:pPr>
  </w:style>
  <w:style w:customStyle="1" w:styleId="WWNum113" w:type="numbering">
    <w:name w:val="WWNum113"/>
    <w:basedOn w:val="Bezpopisa"/>
    <w:pPr>
      <w:numPr>
        <w:numId w:val="113"/>
      </w:numPr>
    </w:pPr>
  </w:style>
  <w:style w:customStyle="1" w:styleId="WWNum114" w:type="numbering">
    <w:name w:val="WWNum114"/>
    <w:basedOn w:val="Bezpopisa"/>
    <w:pPr>
      <w:numPr>
        <w:numId w:val="114"/>
      </w:numPr>
    </w:pPr>
  </w:style>
  <w:style w:customStyle="1" w:styleId="WWNum115" w:type="numbering">
    <w:name w:val="WWNum115"/>
    <w:basedOn w:val="Bezpopisa"/>
    <w:pPr>
      <w:numPr>
        <w:numId w:val="115"/>
      </w:numPr>
    </w:pPr>
  </w:style>
  <w:style w:customStyle="1" w:styleId="WWNum116" w:type="numbering">
    <w:name w:val="WWNum116"/>
    <w:basedOn w:val="Bezpopisa"/>
    <w:pPr>
      <w:numPr>
        <w:numId w:val="116"/>
      </w:numPr>
    </w:pPr>
  </w:style>
  <w:style w:customStyle="1" w:styleId="WWNum117" w:type="numbering">
    <w:name w:val="WWNum117"/>
    <w:basedOn w:val="Bezpopisa"/>
    <w:pPr>
      <w:numPr>
        <w:numId w:val="117"/>
      </w:numPr>
    </w:pPr>
  </w:style>
  <w:style w:customStyle="1" w:styleId="WWNum118" w:type="numbering">
    <w:name w:val="WWNum118"/>
    <w:basedOn w:val="Bezpopisa"/>
    <w:pPr>
      <w:numPr>
        <w:numId w:val="118"/>
      </w:numPr>
    </w:pPr>
  </w:style>
  <w:style w:customStyle="1" w:styleId="WWNum119" w:type="numbering">
    <w:name w:val="WWNum119"/>
    <w:basedOn w:val="Bezpopisa"/>
    <w:pPr>
      <w:numPr>
        <w:numId w:val="119"/>
      </w:numPr>
    </w:pPr>
  </w:style>
  <w:style w:customStyle="1" w:styleId="WWNum120" w:type="numbering">
    <w:name w:val="WWNum120"/>
    <w:basedOn w:val="Bezpopisa"/>
    <w:pPr>
      <w:numPr>
        <w:numId w:val="120"/>
      </w:numPr>
    </w:pPr>
  </w:style>
  <w:style w:customStyle="1" w:styleId="WWNum121" w:type="numbering">
    <w:name w:val="WWNum121"/>
    <w:basedOn w:val="Bezpopisa"/>
    <w:pPr>
      <w:numPr>
        <w:numId w:val="121"/>
      </w:numPr>
    </w:pPr>
  </w:style>
  <w:style w:customStyle="1" w:styleId="WWNum122" w:type="numbering">
    <w:name w:val="WWNum122"/>
    <w:basedOn w:val="Bezpopisa"/>
    <w:pPr>
      <w:numPr>
        <w:numId w:val="122"/>
      </w:numPr>
    </w:pPr>
  </w:style>
  <w:style w:customStyle="1" w:styleId="WWNum123" w:type="numbering">
    <w:name w:val="WWNum123"/>
    <w:basedOn w:val="Bezpopisa"/>
    <w:pPr>
      <w:numPr>
        <w:numId w:val="123"/>
      </w:numPr>
    </w:pPr>
  </w:style>
  <w:style w:customStyle="1" w:styleId="WWNum124" w:type="numbering">
    <w:name w:val="WWNum124"/>
    <w:basedOn w:val="Bezpopisa"/>
    <w:pPr>
      <w:numPr>
        <w:numId w:val="124"/>
      </w:numPr>
    </w:pPr>
  </w:style>
  <w:style w:customStyle="1" w:styleId="WWNum125" w:type="numbering">
    <w:name w:val="WWNum125"/>
    <w:basedOn w:val="Bezpopisa"/>
    <w:pPr>
      <w:numPr>
        <w:numId w:val="125"/>
      </w:numPr>
    </w:pPr>
  </w:style>
  <w:style w:customStyle="1" w:styleId="WWNum126" w:type="numbering">
    <w:name w:val="WWNum126"/>
    <w:basedOn w:val="Bezpopisa"/>
    <w:pPr>
      <w:numPr>
        <w:numId w:val="126"/>
      </w:numPr>
    </w:pPr>
  </w:style>
  <w:style w:customStyle="1" w:styleId="WWNum127" w:type="numbering">
    <w:name w:val="WWNum127"/>
    <w:basedOn w:val="Bezpopisa"/>
    <w:pPr>
      <w:numPr>
        <w:numId w:val="127"/>
      </w:numPr>
    </w:pPr>
  </w:style>
  <w:style w:customStyle="1" w:styleId="WWNum128" w:type="numbering">
    <w:name w:val="WWNum128"/>
    <w:basedOn w:val="Bezpopisa"/>
    <w:pPr>
      <w:numPr>
        <w:numId w:val="128"/>
      </w:numPr>
    </w:pPr>
  </w:style>
  <w:style w:customStyle="1" w:styleId="WWNum129" w:type="numbering">
    <w:name w:val="WWNum129"/>
    <w:basedOn w:val="Bezpopisa"/>
    <w:pPr>
      <w:numPr>
        <w:numId w:val="129"/>
      </w:numPr>
    </w:pPr>
  </w:style>
  <w:style w:customStyle="1" w:styleId="WWNum130" w:type="numbering">
    <w:name w:val="WWNum130"/>
    <w:basedOn w:val="Bezpopisa"/>
    <w:pPr>
      <w:numPr>
        <w:numId w:val="130"/>
      </w:numPr>
    </w:pPr>
  </w:style>
  <w:style w:customStyle="1" w:styleId="WWNum131" w:type="numbering">
    <w:name w:val="WWNum131"/>
    <w:basedOn w:val="Bezpopisa"/>
    <w:pPr>
      <w:numPr>
        <w:numId w:val="131"/>
      </w:numPr>
    </w:pPr>
  </w:style>
  <w:style w:customStyle="1" w:styleId="WWNum132" w:type="numbering">
    <w:name w:val="WWNum132"/>
    <w:basedOn w:val="Bezpopisa"/>
    <w:pPr>
      <w:numPr>
        <w:numId w:val="132"/>
      </w:numPr>
    </w:pPr>
  </w:style>
  <w:style w:customStyle="1" w:styleId="WWNum133" w:type="numbering">
    <w:name w:val="WWNum133"/>
    <w:basedOn w:val="Bezpopisa"/>
    <w:pPr>
      <w:numPr>
        <w:numId w:val="133"/>
      </w:numPr>
    </w:pPr>
  </w:style>
  <w:style w:customStyle="1" w:styleId="WWNum134" w:type="numbering">
    <w:name w:val="WWNum134"/>
    <w:basedOn w:val="Bezpopisa"/>
    <w:pPr>
      <w:numPr>
        <w:numId w:val="134"/>
      </w:numPr>
    </w:pPr>
  </w:style>
  <w:style w:customStyle="1" w:styleId="WWNum135" w:type="numbering">
    <w:name w:val="WWNum135"/>
    <w:basedOn w:val="Bezpopisa"/>
    <w:pPr>
      <w:numPr>
        <w:numId w:val="135"/>
      </w:numPr>
    </w:pPr>
  </w:style>
  <w:style w:customStyle="1" w:styleId="WWNum136" w:type="numbering">
    <w:name w:val="WWNum136"/>
    <w:basedOn w:val="Bezpopisa"/>
    <w:pPr>
      <w:numPr>
        <w:numId w:val="136"/>
      </w:numPr>
    </w:pPr>
  </w:style>
  <w:style w:customStyle="1" w:styleId="WWNum137" w:type="numbering">
    <w:name w:val="WWNum137"/>
    <w:basedOn w:val="Bezpopisa"/>
    <w:pPr>
      <w:numPr>
        <w:numId w:val="137"/>
      </w:numPr>
    </w:pPr>
  </w:style>
  <w:style w:customStyle="1" w:styleId="WWNum138" w:type="numbering">
    <w:name w:val="WWNum138"/>
    <w:basedOn w:val="Bezpopisa"/>
    <w:pPr>
      <w:numPr>
        <w:numId w:val="138"/>
      </w:numPr>
    </w:pPr>
  </w:style>
  <w:style w:customStyle="1" w:styleId="WWNum139" w:type="numbering">
    <w:name w:val="WWNum139"/>
    <w:basedOn w:val="Bezpopisa"/>
    <w:pPr>
      <w:numPr>
        <w:numId w:val="139"/>
      </w:numPr>
    </w:pPr>
  </w:style>
  <w:style w:customStyle="1" w:styleId="WWNum140" w:type="numbering">
    <w:name w:val="WWNum140"/>
    <w:basedOn w:val="Bezpopisa"/>
    <w:pPr>
      <w:numPr>
        <w:numId w:val="140"/>
      </w:numPr>
    </w:pPr>
  </w:style>
  <w:style w:customStyle="1" w:styleId="WWNum141" w:type="numbering">
    <w:name w:val="WWNum141"/>
    <w:basedOn w:val="Bezpopisa"/>
    <w:pPr>
      <w:numPr>
        <w:numId w:val="141"/>
      </w:numPr>
    </w:pPr>
  </w:style>
  <w:style w:customStyle="1" w:styleId="WWNum142" w:type="numbering">
    <w:name w:val="WWNum142"/>
    <w:basedOn w:val="Bezpopisa"/>
    <w:pPr>
      <w:numPr>
        <w:numId w:val="142"/>
      </w:numPr>
    </w:pPr>
  </w:style>
  <w:style w:customStyle="1" w:styleId="WWNum143" w:type="numbering">
    <w:name w:val="WWNum143"/>
    <w:basedOn w:val="Bezpopisa"/>
    <w:pPr>
      <w:numPr>
        <w:numId w:val="143"/>
      </w:numPr>
    </w:pPr>
  </w:style>
  <w:style w:customStyle="1" w:styleId="WWNum144" w:type="numbering">
    <w:name w:val="WWNum144"/>
    <w:basedOn w:val="Bezpopisa"/>
    <w:pPr>
      <w:numPr>
        <w:numId w:val="144"/>
      </w:numPr>
    </w:pPr>
  </w:style>
  <w:style w:customStyle="1" w:styleId="WWNum145" w:type="numbering">
    <w:name w:val="WWNum145"/>
    <w:basedOn w:val="Bezpopisa"/>
    <w:pPr>
      <w:numPr>
        <w:numId w:val="145"/>
      </w:numPr>
    </w:pPr>
  </w:style>
  <w:style w:customStyle="1" w:styleId="WWNum146" w:type="numbering">
    <w:name w:val="WWNum146"/>
    <w:basedOn w:val="Bezpopisa"/>
    <w:pPr>
      <w:numPr>
        <w:numId w:val="146"/>
      </w:numPr>
    </w:pPr>
  </w:style>
  <w:style w:customStyle="1" w:styleId="WWNum147" w:type="numbering">
    <w:name w:val="WWNum147"/>
    <w:basedOn w:val="Bezpopisa"/>
    <w:pPr>
      <w:numPr>
        <w:numId w:val="147"/>
      </w:numPr>
    </w:pPr>
  </w:style>
  <w:style w:customStyle="1" w:styleId="WWNum148" w:type="numbering">
    <w:name w:val="WWNum148"/>
    <w:basedOn w:val="Bezpopisa"/>
    <w:pPr>
      <w:numPr>
        <w:numId w:val="148"/>
      </w:numPr>
    </w:pPr>
  </w:style>
  <w:style w:customStyle="1" w:styleId="WWNum149" w:type="numbering">
    <w:name w:val="WWNum149"/>
    <w:basedOn w:val="Bezpopisa"/>
    <w:pPr>
      <w:numPr>
        <w:numId w:val="149"/>
      </w:numPr>
    </w:pPr>
  </w:style>
  <w:style w:customStyle="1" w:styleId="WWNum150" w:type="numbering">
    <w:name w:val="WWNum150"/>
    <w:basedOn w:val="Bezpopisa"/>
    <w:pPr>
      <w:numPr>
        <w:numId w:val="150"/>
      </w:numPr>
    </w:pPr>
  </w:style>
  <w:style w:customStyle="1" w:styleId="WWNum151" w:type="numbering">
    <w:name w:val="WWNum151"/>
    <w:basedOn w:val="Bezpopisa"/>
    <w:pPr>
      <w:numPr>
        <w:numId w:val="151"/>
      </w:numPr>
    </w:pPr>
  </w:style>
  <w:style w:customStyle="1" w:styleId="WWNum152" w:type="numbering">
    <w:name w:val="WWNum152"/>
    <w:basedOn w:val="Bezpopisa"/>
    <w:pPr>
      <w:numPr>
        <w:numId w:val="152"/>
      </w:numPr>
    </w:pPr>
  </w:style>
  <w:style w:customStyle="1" w:styleId="WWNum153" w:type="numbering">
    <w:name w:val="WWNum153"/>
    <w:basedOn w:val="Bezpopisa"/>
    <w:pPr>
      <w:numPr>
        <w:numId w:val="153"/>
      </w:numPr>
    </w:pPr>
  </w:style>
  <w:style w:customStyle="1" w:styleId="WWNum154" w:type="numbering">
    <w:name w:val="WWNum154"/>
    <w:basedOn w:val="Bezpopisa"/>
    <w:pPr>
      <w:numPr>
        <w:numId w:val="154"/>
      </w:numPr>
    </w:pPr>
  </w:style>
  <w:style w:customStyle="1" w:styleId="WWNum155" w:type="numbering">
    <w:name w:val="WWNum155"/>
    <w:basedOn w:val="Bezpopisa"/>
    <w:pPr>
      <w:numPr>
        <w:numId w:val="155"/>
      </w:numPr>
    </w:pPr>
  </w:style>
  <w:style w:customStyle="1" w:styleId="WWNum156" w:type="numbering">
    <w:name w:val="WWNum156"/>
    <w:basedOn w:val="Bezpopisa"/>
    <w:pPr>
      <w:numPr>
        <w:numId w:val="156"/>
      </w:numPr>
    </w:pPr>
  </w:style>
  <w:style w:customStyle="1" w:styleId="WWNum157" w:type="numbering">
    <w:name w:val="WWNum157"/>
    <w:basedOn w:val="Bezpopisa"/>
    <w:pPr>
      <w:numPr>
        <w:numId w:val="157"/>
      </w:numPr>
    </w:pPr>
  </w:style>
  <w:style w:customStyle="1" w:styleId="WWNum158" w:type="numbering">
    <w:name w:val="WWNum158"/>
    <w:basedOn w:val="Bezpopisa"/>
    <w:pPr>
      <w:numPr>
        <w:numId w:val="158"/>
      </w:numPr>
    </w:pPr>
  </w:style>
  <w:style w:customStyle="1" w:styleId="WWNum159" w:type="numbering">
    <w:name w:val="WWNum159"/>
    <w:basedOn w:val="Bezpopisa"/>
    <w:pPr>
      <w:numPr>
        <w:numId w:val="159"/>
      </w:numPr>
    </w:pPr>
  </w:style>
  <w:style w:customStyle="1" w:styleId="WWNum160" w:type="numbering">
    <w:name w:val="WWNum160"/>
    <w:basedOn w:val="Bezpopisa"/>
    <w:pPr>
      <w:numPr>
        <w:numId w:val="160"/>
      </w:numPr>
    </w:pPr>
  </w:style>
  <w:style w:customStyle="1" w:styleId="WWNum161" w:type="numbering">
    <w:name w:val="WWNum161"/>
    <w:basedOn w:val="Bezpopisa"/>
    <w:pPr>
      <w:numPr>
        <w:numId w:val="161"/>
      </w:numPr>
    </w:pPr>
  </w:style>
  <w:style w:customStyle="1" w:styleId="WWNum162" w:type="numbering">
    <w:name w:val="WWNum162"/>
    <w:basedOn w:val="Bezpopisa"/>
    <w:pPr>
      <w:numPr>
        <w:numId w:val="162"/>
      </w:numPr>
    </w:pPr>
  </w:style>
  <w:style w:customStyle="1" w:styleId="WWNum163" w:type="numbering">
    <w:name w:val="WWNum163"/>
    <w:basedOn w:val="Bezpopisa"/>
    <w:pPr>
      <w:numPr>
        <w:numId w:val="163"/>
      </w:numPr>
    </w:pPr>
  </w:style>
  <w:style w:customStyle="1" w:styleId="WWNum164" w:type="numbering">
    <w:name w:val="WWNum164"/>
    <w:basedOn w:val="Bezpopisa"/>
    <w:pPr>
      <w:numPr>
        <w:numId w:val="164"/>
      </w:numPr>
    </w:pPr>
  </w:style>
  <w:style w:customStyle="1" w:styleId="WWNum165" w:type="numbering">
    <w:name w:val="WWNum165"/>
    <w:basedOn w:val="Bezpopisa"/>
    <w:pPr>
      <w:numPr>
        <w:numId w:val="165"/>
      </w:numPr>
    </w:pPr>
  </w:style>
  <w:style w:customStyle="1" w:styleId="WWNum166" w:type="numbering">
    <w:name w:val="WWNum166"/>
    <w:basedOn w:val="Bezpopisa"/>
    <w:pPr>
      <w:numPr>
        <w:numId w:val="166"/>
      </w:numPr>
    </w:pPr>
  </w:style>
  <w:style w:customStyle="1" w:styleId="WWNum167" w:type="numbering">
    <w:name w:val="WWNum167"/>
    <w:basedOn w:val="Bezpopisa"/>
    <w:pPr>
      <w:numPr>
        <w:numId w:val="167"/>
      </w:numPr>
    </w:pPr>
  </w:style>
  <w:style w:customStyle="1" w:styleId="WWNum168" w:type="numbering">
    <w:name w:val="WWNum168"/>
    <w:basedOn w:val="Bezpopisa"/>
    <w:pPr>
      <w:numPr>
        <w:numId w:val="168"/>
      </w:numPr>
    </w:pPr>
  </w:style>
  <w:style w:customStyle="1" w:styleId="WWNum169" w:type="numbering">
    <w:name w:val="WWNum169"/>
    <w:basedOn w:val="Bezpopisa"/>
    <w:pPr>
      <w:numPr>
        <w:numId w:val="169"/>
      </w:numPr>
    </w:pPr>
  </w:style>
  <w:style w:customStyle="1" w:styleId="WWNum170" w:type="numbering">
    <w:name w:val="WWNum170"/>
    <w:basedOn w:val="Bezpopisa"/>
    <w:pPr>
      <w:numPr>
        <w:numId w:val="170"/>
      </w:numPr>
    </w:pPr>
  </w:style>
  <w:style w:customStyle="1" w:styleId="WWNum171" w:type="numbering">
    <w:name w:val="WWNum171"/>
    <w:basedOn w:val="Bezpopisa"/>
    <w:pPr>
      <w:numPr>
        <w:numId w:val="171"/>
      </w:numPr>
    </w:pPr>
  </w:style>
  <w:style w:customStyle="1" w:styleId="WWNum172" w:type="numbering">
    <w:name w:val="WWNum172"/>
    <w:basedOn w:val="Bezpopisa"/>
    <w:pPr>
      <w:numPr>
        <w:numId w:val="172"/>
      </w:numPr>
    </w:pPr>
  </w:style>
  <w:style w:customStyle="1" w:styleId="WWNum173" w:type="numbering">
    <w:name w:val="WWNum173"/>
    <w:basedOn w:val="Bezpopisa"/>
    <w:pPr>
      <w:numPr>
        <w:numId w:val="173"/>
      </w:numPr>
    </w:pPr>
  </w:style>
  <w:style w:customStyle="1" w:styleId="WWNum174" w:type="numbering">
    <w:name w:val="WWNum174"/>
    <w:basedOn w:val="Bezpopisa"/>
    <w:pPr>
      <w:numPr>
        <w:numId w:val="174"/>
      </w:numPr>
    </w:pPr>
  </w:style>
  <w:style w:customStyle="1" w:styleId="WWNum175" w:type="numbering">
    <w:name w:val="WWNum175"/>
    <w:basedOn w:val="Bezpopisa"/>
    <w:pPr>
      <w:numPr>
        <w:numId w:val="175"/>
      </w:numPr>
    </w:pPr>
  </w:style>
  <w:style w:customStyle="1" w:styleId="WWNum176" w:type="numbering">
    <w:name w:val="WWNum176"/>
    <w:basedOn w:val="Bezpopisa"/>
    <w:pPr>
      <w:numPr>
        <w:numId w:val="176"/>
      </w:numPr>
    </w:pPr>
  </w:style>
  <w:style w:customStyle="1" w:styleId="WWNum177" w:type="numbering">
    <w:name w:val="WWNum177"/>
    <w:basedOn w:val="Bezpopisa"/>
    <w:pPr>
      <w:numPr>
        <w:numId w:val="177"/>
      </w:numPr>
    </w:pPr>
  </w:style>
  <w:style w:customStyle="1" w:styleId="WWNum178" w:type="numbering">
    <w:name w:val="WWNum178"/>
    <w:basedOn w:val="Bezpopisa"/>
    <w:pPr>
      <w:numPr>
        <w:numId w:val="178"/>
      </w:numPr>
    </w:pPr>
  </w:style>
  <w:style w:customStyle="1" w:styleId="WWNum179" w:type="numbering">
    <w:name w:val="WWNum179"/>
    <w:basedOn w:val="Bezpopisa"/>
    <w:pPr>
      <w:numPr>
        <w:numId w:val="179"/>
      </w:numPr>
    </w:pPr>
  </w:style>
  <w:style w:customStyle="1" w:styleId="WWNum180" w:type="numbering">
    <w:name w:val="WWNum180"/>
    <w:basedOn w:val="Bezpopisa"/>
    <w:pPr>
      <w:numPr>
        <w:numId w:val="180"/>
      </w:numPr>
    </w:pPr>
  </w:style>
  <w:style w:customStyle="1" w:styleId="WWNum181" w:type="numbering">
    <w:name w:val="WWNum181"/>
    <w:basedOn w:val="Bezpopisa"/>
    <w:pPr>
      <w:numPr>
        <w:numId w:val="181"/>
      </w:numPr>
    </w:pPr>
  </w:style>
  <w:style w:customStyle="1" w:styleId="WWNum182" w:type="numbering">
    <w:name w:val="WWNum182"/>
    <w:basedOn w:val="Bezpopisa"/>
    <w:pPr>
      <w:numPr>
        <w:numId w:val="182"/>
      </w:numPr>
    </w:pPr>
  </w:style>
  <w:style w:customStyle="1" w:styleId="WWNum183" w:type="numbering">
    <w:name w:val="WWNum183"/>
    <w:basedOn w:val="Bezpopisa"/>
    <w:pPr>
      <w:numPr>
        <w:numId w:val="183"/>
      </w:numPr>
    </w:pPr>
  </w:style>
  <w:style w:customStyle="1" w:styleId="WWNum184" w:type="numbering">
    <w:name w:val="WWNum184"/>
    <w:basedOn w:val="Bezpopisa"/>
    <w:pPr>
      <w:numPr>
        <w:numId w:val="184"/>
      </w:numPr>
    </w:pPr>
  </w:style>
  <w:style w:customStyle="1" w:styleId="WWNum185" w:type="numbering">
    <w:name w:val="WWNum185"/>
    <w:basedOn w:val="Bezpopisa"/>
    <w:pPr>
      <w:numPr>
        <w:numId w:val="185"/>
      </w:numPr>
    </w:pPr>
  </w:style>
  <w:style w:customStyle="1" w:styleId="WWNum186" w:type="numbering">
    <w:name w:val="WWNum186"/>
    <w:basedOn w:val="Bezpopisa"/>
    <w:pPr>
      <w:numPr>
        <w:numId w:val="186"/>
      </w:numPr>
    </w:pPr>
  </w:style>
  <w:style w:customStyle="1" w:styleId="WWNum187" w:type="numbering">
    <w:name w:val="WWNum187"/>
    <w:basedOn w:val="Bezpopisa"/>
    <w:pPr>
      <w:numPr>
        <w:numId w:val="187"/>
      </w:numPr>
    </w:pPr>
  </w:style>
  <w:style w:customStyle="1" w:styleId="WWNum188" w:type="numbering">
    <w:name w:val="WWNum188"/>
    <w:basedOn w:val="Bezpopisa"/>
    <w:pPr>
      <w:numPr>
        <w:numId w:val="188"/>
      </w:numPr>
    </w:pPr>
  </w:style>
  <w:style w:customStyle="1" w:styleId="WWNum189" w:type="numbering">
    <w:name w:val="WWNum189"/>
    <w:basedOn w:val="Bezpopisa"/>
    <w:pPr>
      <w:numPr>
        <w:numId w:val="189"/>
      </w:numPr>
    </w:pPr>
  </w:style>
  <w:style w:customStyle="1" w:styleId="WWNum190" w:type="numbering">
    <w:name w:val="WWNum190"/>
    <w:basedOn w:val="Bezpopisa"/>
    <w:pPr>
      <w:numPr>
        <w:numId w:val="190"/>
      </w:numPr>
    </w:pPr>
  </w:style>
  <w:style w:customStyle="1" w:styleId="WWNum191" w:type="numbering">
    <w:name w:val="WWNum191"/>
    <w:basedOn w:val="Bezpopisa"/>
    <w:pPr>
      <w:numPr>
        <w:numId w:val="191"/>
      </w:numPr>
    </w:pPr>
  </w:style>
  <w:style w:customStyle="1" w:styleId="WWNum192" w:type="numbering">
    <w:name w:val="WWNum192"/>
    <w:basedOn w:val="Bezpopisa"/>
    <w:pPr>
      <w:numPr>
        <w:numId w:val="192"/>
      </w:numPr>
    </w:pPr>
  </w:style>
  <w:style w:customStyle="1" w:styleId="WWNum193" w:type="numbering">
    <w:name w:val="WWNum193"/>
    <w:basedOn w:val="Bezpopisa"/>
    <w:pPr>
      <w:numPr>
        <w:numId w:val="193"/>
      </w:numPr>
    </w:pPr>
  </w:style>
  <w:style w:customStyle="1" w:styleId="WWNum194" w:type="numbering">
    <w:name w:val="WWNum194"/>
    <w:basedOn w:val="Bezpopisa"/>
    <w:pPr>
      <w:numPr>
        <w:numId w:val="194"/>
      </w:numPr>
    </w:pPr>
  </w:style>
  <w:style w:customStyle="1" w:styleId="WWNum195" w:type="numbering">
    <w:name w:val="WWNum195"/>
    <w:basedOn w:val="Bezpopisa"/>
    <w:pPr>
      <w:numPr>
        <w:numId w:val="195"/>
      </w:numPr>
    </w:pPr>
  </w:style>
  <w:style w:customStyle="1" w:styleId="WWNum196" w:type="numbering">
    <w:name w:val="WWNum196"/>
    <w:basedOn w:val="Bezpopisa"/>
    <w:pPr>
      <w:numPr>
        <w:numId w:val="196"/>
      </w:numPr>
    </w:pPr>
  </w:style>
  <w:style w:customStyle="1" w:styleId="WWNum197" w:type="numbering">
    <w:name w:val="WWNum197"/>
    <w:basedOn w:val="Bezpopisa"/>
    <w:pPr>
      <w:numPr>
        <w:numId w:val="197"/>
      </w:numPr>
    </w:pPr>
  </w:style>
  <w:style w:customStyle="1" w:styleId="WWNum198" w:type="numbering">
    <w:name w:val="WWNum198"/>
    <w:basedOn w:val="Bezpopisa"/>
    <w:pPr>
      <w:numPr>
        <w:numId w:val="198"/>
      </w:numPr>
    </w:pPr>
  </w:style>
  <w:style w:customStyle="1" w:styleId="WWNum199" w:type="numbering">
    <w:name w:val="WWNum199"/>
    <w:basedOn w:val="Bezpopisa"/>
    <w:pPr>
      <w:numPr>
        <w:numId w:val="199"/>
      </w:numPr>
    </w:pPr>
  </w:style>
  <w:style w:customStyle="1" w:styleId="WWNum200" w:type="numbering">
    <w:name w:val="WWNum200"/>
    <w:basedOn w:val="Bezpopisa"/>
    <w:pPr>
      <w:numPr>
        <w:numId w:val="200"/>
      </w:numPr>
    </w:pPr>
  </w:style>
  <w:style w:customStyle="1" w:styleId="WWNum201" w:type="numbering">
    <w:name w:val="WWNum201"/>
    <w:basedOn w:val="Bezpopisa"/>
    <w:pPr>
      <w:numPr>
        <w:numId w:val="201"/>
      </w:numPr>
    </w:pPr>
  </w:style>
  <w:style w:customStyle="1" w:styleId="WWNum202" w:type="numbering">
    <w:name w:val="WWNum202"/>
    <w:basedOn w:val="Bezpopisa"/>
    <w:pPr>
      <w:numPr>
        <w:numId w:val="202"/>
      </w:numPr>
    </w:pPr>
  </w:style>
  <w:style w:customStyle="1" w:styleId="WWNum203" w:type="numbering">
    <w:name w:val="WWNum203"/>
    <w:basedOn w:val="Bezpopisa"/>
    <w:pPr>
      <w:numPr>
        <w:numId w:val="203"/>
      </w:numPr>
    </w:pPr>
  </w:style>
  <w:style w:customStyle="1" w:styleId="WWNum204" w:type="numbering">
    <w:name w:val="WWNum204"/>
    <w:basedOn w:val="Bezpopisa"/>
    <w:pPr>
      <w:numPr>
        <w:numId w:val="204"/>
      </w:numPr>
    </w:pPr>
  </w:style>
  <w:style w:customStyle="1" w:styleId="WWNum205" w:type="numbering">
    <w:name w:val="WWNum205"/>
    <w:basedOn w:val="Bezpopisa"/>
    <w:pPr>
      <w:numPr>
        <w:numId w:val="205"/>
      </w:numPr>
    </w:pPr>
  </w:style>
  <w:style w:customStyle="1" w:styleId="WWNum206" w:type="numbering">
    <w:name w:val="WWNum206"/>
    <w:basedOn w:val="Bezpopisa"/>
    <w:pPr>
      <w:numPr>
        <w:numId w:val="206"/>
      </w:numPr>
    </w:pPr>
  </w:style>
  <w:style w:customStyle="1" w:styleId="WWNum207" w:type="numbering">
    <w:name w:val="WWNum207"/>
    <w:basedOn w:val="Bezpopisa"/>
    <w:pPr>
      <w:numPr>
        <w:numId w:val="207"/>
      </w:numPr>
    </w:pPr>
  </w:style>
  <w:style w:customStyle="1" w:styleId="WWNum208" w:type="numbering">
    <w:name w:val="WWNum208"/>
    <w:basedOn w:val="Bezpopisa"/>
    <w:pPr>
      <w:numPr>
        <w:numId w:val="208"/>
      </w:numPr>
    </w:pPr>
  </w:style>
  <w:style w:customStyle="1" w:styleId="WWNum209" w:type="numbering">
    <w:name w:val="WWNum209"/>
    <w:basedOn w:val="Bezpopisa"/>
    <w:pPr>
      <w:numPr>
        <w:numId w:val="209"/>
      </w:numPr>
    </w:pPr>
  </w:style>
  <w:style w:customStyle="1" w:styleId="WWNum210" w:type="numbering">
    <w:name w:val="WWNum210"/>
    <w:basedOn w:val="Bezpopisa"/>
    <w:pPr>
      <w:numPr>
        <w:numId w:val="210"/>
      </w:numPr>
    </w:pPr>
  </w:style>
  <w:style w:customStyle="1" w:styleId="WWNum211" w:type="numbering">
    <w:name w:val="WWNum211"/>
    <w:basedOn w:val="Bezpopisa"/>
    <w:pPr>
      <w:numPr>
        <w:numId w:val="211"/>
      </w:numPr>
    </w:pPr>
  </w:style>
  <w:style w:customStyle="1" w:styleId="WWNum212" w:type="numbering">
    <w:name w:val="WWNum212"/>
    <w:basedOn w:val="Bezpopisa"/>
    <w:pPr>
      <w:numPr>
        <w:numId w:val="212"/>
      </w:numPr>
    </w:pPr>
  </w:style>
  <w:style w:customStyle="1" w:styleId="WWNum213" w:type="numbering">
    <w:name w:val="WWNum213"/>
    <w:basedOn w:val="Bezpopisa"/>
    <w:pPr>
      <w:numPr>
        <w:numId w:val="213"/>
      </w:numPr>
    </w:pPr>
  </w:style>
  <w:style w:customStyle="1" w:styleId="WWNum214" w:type="numbering">
    <w:name w:val="WWNum214"/>
    <w:basedOn w:val="Bezpopisa"/>
    <w:pPr>
      <w:numPr>
        <w:numId w:val="214"/>
      </w:numPr>
    </w:pPr>
  </w:style>
  <w:style w:customStyle="1" w:styleId="WWNum215" w:type="numbering">
    <w:name w:val="WWNum215"/>
    <w:basedOn w:val="Bezpopisa"/>
    <w:pPr>
      <w:numPr>
        <w:numId w:val="215"/>
      </w:numPr>
    </w:pPr>
  </w:style>
  <w:style w:customStyle="1" w:styleId="WWNum216" w:type="numbering">
    <w:name w:val="WWNum216"/>
    <w:basedOn w:val="Bezpopisa"/>
    <w:pPr>
      <w:numPr>
        <w:numId w:val="216"/>
      </w:numPr>
    </w:pPr>
  </w:style>
  <w:style w:customStyle="1" w:styleId="WWNum217" w:type="numbering">
    <w:name w:val="WWNum217"/>
    <w:basedOn w:val="Bezpopisa"/>
    <w:pPr>
      <w:numPr>
        <w:numId w:val="217"/>
      </w:numPr>
    </w:pPr>
  </w:style>
  <w:style w:customStyle="1" w:styleId="WWNum218" w:type="numbering">
    <w:name w:val="WWNum218"/>
    <w:basedOn w:val="Bezpopisa"/>
    <w:pPr>
      <w:numPr>
        <w:numId w:val="218"/>
      </w:numPr>
    </w:pPr>
  </w:style>
  <w:style w:customStyle="1" w:styleId="WWNum219" w:type="numbering">
    <w:name w:val="WWNum219"/>
    <w:basedOn w:val="Bezpopisa"/>
    <w:pPr>
      <w:numPr>
        <w:numId w:val="219"/>
      </w:numPr>
    </w:pPr>
  </w:style>
  <w:style w:customStyle="1" w:styleId="WWNum220" w:type="numbering">
    <w:name w:val="WWNum220"/>
    <w:basedOn w:val="Bezpopisa"/>
    <w:pPr>
      <w:numPr>
        <w:numId w:val="220"/>
      </w:numPr>
    </w:pPr>
  </w:style>
  <w:style w:customStyle="1" w:styleId="WWNum221" w:type="numbering">
    <w:name w:val="WWNum221"/>
    <w:basedOn w:val="Bezpopisa"/>
    <w:pPr>
      <w:numPr>
        <w:numId w:val="221"/>
      </w:numPr>
    </w:pPr>
  </w:style>
  <w:style w:customStyle="1" w:styleId="WWNum222" w:type="numbering">
    <w:name w:val="WWNum222"/>
    <w:basedOn w:val="Bezpopisa"/>
    <w:pPr>
      <w:numPr>
        <w:numId w:val="222"/>
      </w:numPr>
    </w:pPr>
  </w:style>
  <w:style w:customStyle="1" w:styleId="WWNum223" w:type="numbering">
    <w:name w:val="WWNum223"/>
    <w:basedOn w:val="Bezpopisa"/>
    <w:pPr>
      <w:numPr>
        <w:numId w:val="223"/>
      </w:numPr>
    </w:pPr>
  </w:style>
  <w:style w:customStyle="1" w:styleId="WWNum224" w:type="numbering">
    <w:name w:val="WWNum224"/>
    <w:basedOn w:val="Bezpopisa"/>
    <w:pPr>
      <w:numPr>
        <w:numId w:val="224"/>
      </w:numPr>
    </w:pPr>
  </w:style>
  <w:style w:customStyle="1" w:styleId="WWNum225" w:type="numbering">
    <w:name w:val="WWNum225"/>
    <w:basedOn w:val="Bezpopisa"/>
    <w:pPr>
      <w:numPr>
        <w:numId w:val="225"/>
      </w:numPr>
    </w:pPr>
  </w:style>
  <w:style w:customStyle="1" w:styleId="WWNum226" w:type="numbering">
    <w:name w:val="WWNum226"/>
    <w:basedOn w:val="Bezpopisa"/>
    <w:pPr>
      <w:numPr>
        <w:numId w:val="226"/>
      </w:numPr>
    </w:pPr>
  </w:style>
  <w:style w:customStyle="1" w:styleId="WWNum227" w:type="numbering">
    <w:name w:val="WWNum227"/>
    <w:basedOn w:val="Bezpopisa"/>
    <w:pPr>
      <w:numPr>
        <w:numId w:val="227"/>
      </w:numPr>
    </w:pPr>
  </w:style>
  <w:style w:customStyle="1" w:styleId="WWNum228" w:type="numbering">
    <w:name w:val="WWNum228"/>
    <w:basedOn w:val="Bezpopisa"/>
    <w:pPr>
      <w:numPr>
        <w:numId w:val="228"/>
      </w:numPr>
    </w:pPr>
  </w:style>
  <w:style w:customStyle="1" w:styleId="WWNum229" w:type="numbering">
    <w:name w:val="WWNum229"/>
    <w:basedOn w:val="Bezpopisa"/>
    <w:pPr>
      <w:numPr>
        <w:numId w:val="229"/>
      </w:numPr>
    </w:pPr>
  </w:style>
  <w:style w:customStyle="1" w:styleId="WWNum230" w:type="numbering">
    <w:name w:val="WWNum230"/>
    <w:basedOn w:val="Bezpopisa"/>
    <w:pPr>
      <w:numPr>
        <w:numId w:val="230"/>
      </w:numPr>
    </w:pPr>
  </w:style>
  <w:style w:customStyle="1" w:styleId="WWNum231" w:type="numbering">
    <w:name w:val="WWNum231"/>
    <w:basedOn w:val="Bezpopisa"/>
    <w:pPr>
      <w:numPr>
        <w:numId w:val="231"/>
      </w:numPr>
    </w:pPr>
  </w:style>
  <w:style w:customStyle="1" w:styleId="WWNum232" w:type="numbering">
    <w:name w:val="WWNum232"/>
    <w:basedOn w:val="Bezpopisa"/>
    <w:pPr>
      <w:numPr>
        <w:numId w:val="232"/>
      </w:numPr>
    </w:pPr>
  </w:style>
  <w:style w:customStyle="1" w:styleId="WWNum233" w:type="numbering">
    <w:name w:val="WWNum233"/>
    <w:basedOn w:val="Bezpopisa"/>
    <w:pPr>
      <w:numPr>
        <w:numId w:val="233"/>
      </w:numPr>
    </w:pPr>
  </w:style>
  <w:style w:customStyle="1" w:styleId="WWNum234" w:type="numbering">
    <w:name w:val="WWNum234"/>
    <w:basedOn w:val="Bezpopisa"/>
    <w:pPr>
      <w:numPr>
        <w:numId w:val="234"/>
      </w:numPr>
    </w:pPr>
  </w:style>
  <w:style w:customStyle="1" w:styleId="WWNum235" w:type="numbering">
    <w:name w:val="WWNum235"/>
    <w:basedOn w:val="Bezpopisa"/>
    <w:pPr>
      <w:numPr>
        <w:numId w:val="235"/>
      </w:numPr>
    </w:pPr>
  </w:style>
  <w:style w:customStyle="1" w:styleId="WWNum236" w:type="numbering">
    <w:name w:val="WWNum236"/>
    <w:basedOn w:val="Bezpopisa"/>
    <w:pPr>
      <w:numPr>
        <w:numId w:val="236"/>
      </w:numPr>
    </w:pPr>
  </w:style>
  <w:style w:customStyle="1" w:styleId="WWNum237" w:type="numbering">
    <w:name w:val="WWNum237"/>
    <w:basedOn w:val="Bezpopisa"/>
    <w:pPr>
      <w:numPr>
        <w:numId w:val="237"/>
      </w:numPr>
    </w:pPr>
  </w:style>
  <w:style w:customStyle="1" w:styleId="WWNum238" w:type="numbering">
    <w:name w:val="WWNum238"/>
    <w:basedOn w:val="Bezpopisa"/>
    <w:pPr>
      <w:numPr>
        <w:numId w:val="238"/>
      </w:numPr>
    </w:pPr>
  </w:style>
  <w:style w:customStyle="1" w:styleId="WWNum239" w:type="numbering">
    <w:name w:val="WWNum239"/>
    <w:basedOn w:val="Bezpopisa"/>
    <w:pPr>
      <w:numPr>
        <w:numId w:val="239"/>
      </w:numPr>
    </w:pPr>
  </w:style>
  <w:style w:customStyle="1" w:styleId="WWNum240" w:type="numbering">
    <w:name w:val="WWNum240"/>
    <w:basedOn w:val="Bezpopisa"/>
    <w:pPr>
      <w:numPr>
        <w:numId w:val="240"/>
      </w:numPr>
    </w:pPr>
  </w:style>
  <w:style w:customStyle="1" w:styleId="WWNum241" w:type="numbering">
    <w:name w:val="WWNum241"/>
    <w:basedOn w:val="Bezpopisa"/>
    <w:pPr>
      <w:numPr>
        <w:numId w:val="241"/>
      </w:numPr>
    </w:pPr>
  </w:style>
  <w:style w:customStyle="1" w:styleId="WWNum242" w:type="numbering">
    <w:name w:val="WWNum242"/>
    <w:basedOn w:val="Bezpopisa"/>
    <w:pPr>
      <w:numPr>
        <w:numId w:val="242"/>
      </w:numPr>
    </w:pPr>
  </w:style>
  <w:style w:customStyle="1" w:styleId="WWNum243" w:type="numbering">
    <w:name w:val="WWNum243"/>
    <w:basedOn w:val="Bezpopisa"/>
    <w:pPr>
      <w:numPr>
        <w:numId w:val="243"/>
      </w:numPr>
    </w:pPr>
  </w:style>
  <w:style w:customStyle="1" w:styleId="WWNum244" w:type="numbering">
    <w:name w:val="WWNum244"/>
    <w:basedOn w:val="Bezpopisa"/>
    <w:pPr>
      <w:numPr>
        <w:numId w:val="244"/>
      </w:numPr>
    </w:pPr>
  </w:style>
  <w:style w:customStyle="1" w:styleId="WWNum245" w:type="numbering">
    <w:name w:val="WWNum245"/>
    <w:basedOn w:val="Bezpopisa"/>
    <w:pPr>
      <w:numPr>
        <w:numId w:val="245"/>
      </w:numPr>
    </w:pPr>
  </w:style>
  <w:style w:customStyle="1" w:styleId="WWNum246" w:type="numbering">
    <w:name w:val="WWNum246"/>
    <w:basedOn w:val="Bezpopisa"/>
    <w:pPr>
      <w:numPr>
        <w:numId w:val="246"/>
      </w:numPr>
    </w:pPr>
  </w:style>
  <w:style w:customStyle="1" w:styleId="WWNum247" w:type="numbering">
    <w:name w:val="WWNum247"/>
    <w:basedOn w:val="Bezpopisa"/>
    <w:pPr>
      <w:numPr>
        <w:numId w:val="247"/>
      </w:numPr>
    </w:pPr>
  </w:style>
  <w:style w:customStyle="1" w:styleId="WWNum248" w:type="numbering">
    <w:name w:val="WWNum248"/>
    <w:basedOn w:val="Bezpopisa"/>
    <w:pPr>
      <w:numPr>
        <w:numId w:val="248"/>
      </w:numPr>
    </w:pPr>
  </w:style>
  <w:style w:customStyle="1" w:styleId="WWNum249" w:type="numbering">
    <w:name w:val="WWNum249"/>
    <w:basedOn w:val="Bezpopisa"/>
    <w:pPr>
      <w:numPr>
        <w:numId w:val="249"/>
      </w:numPr>
    </w:pPr>
  </w:style>
  <w:style w:customStyle="1" w:styleId="WWNum250" w:type="numbering">
    <w:name w:val="WWNum250"/>
    <w:basedOn w:val="Bezpopisa"/>
    <w:pPr>
      <w:numPr>
        <w:numId w:val="250"/>
      </w:numPr>
    </w:pPr>
  </w:style>
  <w:style w:customStyle="1" w:styleId="WWNum251" w:type="numbering">
    <w:name w:val="WWNum251"/>
    <w:basedOn w:val="Bezpopisa"/>
    <w:pPr>
      <w:numPr>
        <w:numId w:val="251"/>
      </w:numPr>
    </w:pPr>
  </w:style>
  <w:style w:customStyle="1" w:styleId="WWNum252" w:type="numbering">
    <w:name w:val="WWNum252"/>
    <w:basedOn w:val="Bezpopisa"/>
    <w:pPr>
      <w:numPr>
        <w:numId w:val="252"/>
      </w:numPr>
    </w:pPr>
  </w:style>
  <w:style w:customStyle="1" w:styleId="WWNum253" w:type="numbering">
    <w:name w:val="WWNum253"/>
    <w:basedOn w:val="Bezpopisa"/>
    <w:pPr>
      <w:numPr>
        <w:numId w:val="253"/>
      </w:numPr>
    </w:pPr>
  </w:style>
  <w:style w:customStyle="1" w:styleId="WWNum254" w:type="numbering">
    <w:name w:val="WWNum254"/>
    <w:basedOn w:val="Bezpopisa"/>
    <w:pPr>
      <w:numPr>
        <w:numId w:val="254"/>
      </w:numPr>
    </w:pPr>
  </w:style>
  <w:style w:customStyle="1" w:styleId="WWNum255" w:type="numbering">
    <w:name w:val="WWNum255"/>
    <w:basedOn w:val="Bezpopisa"/>
    <w:pPr>
      <w:numPr>
        <w:numId w:val="255"/>
      </w:numPr>
    </w:pPr>
  </w:style>
  <w:style w:customStyle="1" w:styleId="WWNum256" w:type="numbering">
    <w:name w:val="WWNum256"/>
    <w:basedOn w:val="Bezpopisa"/>
    <w:pPr>
      <w:numPr>
        <w:numId w:val="256"/>
      </w:numPr>
    </w:pPr>
  </w:style>
  <w:style w:customStyle="1" w:styleId="WWNum257" w:type="numbering">
    <w:name w:val="WWNum257"/>
    <w:basedOn w:val="Bezpopisa"/>
    <w:pPr>
      <w:numPr>
        <w:numId w:val="257"/>
      </w:numPr>
    </w:pPr>
  </w:style>
  <w:style w:customStyle="1" w:styleId="WWNum258" w:type="numbering">
    <w:name w:val="WWNum258"/>
    <w:basedOn w:val="Bezpopisa"/>
    <w:pPr>
      <w:numPr>
        <w:numId w:val="258"/>
      </w:numPr>
    </w:pPr>
  </w:style>
  <w:style w:customStyle="1" w:styleId="WWNum259" w:type="numbering">
    <w:name w:val="WWNum259"/>
    <w:basedOn w:val="Bezpopisa"/>
    <w:pPr>
      <w:numPr>
        <w:numId w:val="259"/>
      </w:numPr>
    </w:pPr>
  </w:style>
  <w:style w:customStyle="1" w:styleId="WWNum260" w:type="numbering">
    <w:name w:val="WWNum260"/>
    <w:basedOn w:val="Bezpopisa"/>
    <w:pPr>
      <w:numPr>
        <w:numId w:val="260"/>
      </w:numPr>
    </w:pPr>
  </w:style>
  <w:style w:customStyle="1" w:styleId="WWNum261" w:type="numbering">
    <w:name w:val="WWNum261"/>
    <w:basedOn w:val="Bezpopisa"/>
    <w:pPr>
      <w:numPr>
        <w:numId w:val="261"/>
      </w:numPr>
    </w:pPr>
  </w:style>
  <w:style w:customStyle="1" w:styleId="WWNum262" w:type="numbering">
    <w:name w:val="WWNum262"/>
    <w:basedOn w:val="Bezpopisa"/>
    <w:pPr>
      <w:numPr>
        <w:numId w:val="262"/>
      </w:numPr>
    </w:pPr>
  </w:style>
  <w:style w:customStyle="1" w:styleId="WWNum263" w:type="numbering">
    <w:name w:val="WWNum263"/>
    <w:basedOn w:val="Bezpopisa"/>
    <w:pPr>
      <w:numPr>
        <w:numId w:val="263"/>
      </w:numPr>
    </w:pPr>
  </w:style>
  <w:style w:customStyle="1" w:styleId="WWNum264" w:type="numbering">
    <w:name w:val="WWNum264"/>
    <w:basedOn w:val="Bezpopisa"/>
    <w:pPr>
      <w:numPr>
        <w:numId w:val="264"/>
      </w:numPr>
    </w:pPr>
  </w:style>
  <w:style w:customStyle="1" w:styleId="WWNum265" w:type="numbering">
    <w:name w:val="WWNum265"/>
    <w:basedOn w:val="Bezpopisa"/>
    <w:pPr>
      <w:numPr>
        <w:numId w:val="265"/>
      </w:numPr>
    </w:pPr>
  </w:style>
  <w:style w:customStyle="1" w:styleId="WW8Num1" w:type="numbering">
    <w:name w:val="WW8Num1"/>
    <w:basedOn w:val="Bezpopisa"/>
    <w:pPr>
      <w:numPr>
        <w:numId w:val="266"/>
      </w:numPr>
    </w:pPr>
  </w:style>
  <w:style w:customStyle="1" w:styleId="WW8Num2" w:type="numbering">
    <w:name w:val="WW8Num2"/>
    <w:basedOn w:val="Bezpopisa"/>
    <w:pPr>
      <w:numPr>
        <w:numId w:val="267"/>
      </w:numPr>
    </w:pPr>
  </w:style>
  <w:style w:customStyle="1" w:styleId="WW8Num3" w:type="numbering">
    <w:name w:val="WW8Num3"/>
    <w:basedOn w:val="Bezpopisa"/>
    <w:pPr>
      <w:numPr>
        <w:numId w:val="268"/>
      </w:numPr>
    </w:pPr>
  </w:style>
  <w:style w:customStyle="1" w:styleId="WW8Num4" w:type="numbering">
    <w:name w:val="WW8Num4"/>
    <w:basedOn w:val="Bezpopisa"/>
    <w:pPr>
      <w:numPr>
        <w:numId w:val="269"/>
      </w:numPr>
    </w:pPr>
  </w:style>
  <w:style w:customStyle="1" w:styleId="WW8Num5" w:type="numbering">
    <w:name w:val="WW8Num5"/>
    <w:basedOn w:val="Bezpopisa"/>
    <w:pPr>
      <w:numPr>
        <w:numId w:val="270"/>
      </w:numPr>
    </w:pPr>
  </w:style>
  <w:style w:customStyle="1" w:styleId="WW8Num6" w:type="numbering">
    <w:name w:val="WW8Num6"/>
    <w:basedOn w:val="Bezpopisa"/>
    <w:pPr>
      <w:numPr>
        <w:numId w:val="271"/>
      </w:numPr>
    </w:pPr>
  </w:style>
  <w:style w:customStyle="1" w:styleId="WW8Num7" w:type="numbering">
    <w:name w:val="WW8Num7"/>
    <w:basedOn w:val="Bezpopisa"/>
    <w:pPr>
      <w:numPr>
        <w:numId w:val="272"/>
      </w:numPr>
    </w:pPr>
  </w:style>
  <w:style w:customStyle="1" w:styleId="WW8Num8" w:type="numbering">
    <w:name w:val="WW8Num8"/>
    <w:basedOn w:val="Bezpopisa"/>
    <w:pPr>
      <w:numPr>
        <w:numId w:val="273"/>
      </w:numPr>
    </w:pPr>
  </w:style>
  <w:style w:customStyle="1" w:styleId="WW8Num9" w:type="numbering">
    <w:name w:val="WW8Num9"/>
    <w:basedOn w:val="Bezpopisa"/>
    <w:pPr>
      <w:numPr>
        <w:numId w:val="274"/>
      </w:numPr>
    </w:pPr>
  </w:style>
  <w:style w:customStyle="1" w:styleId="WW8Num10" w:type="numbering">
    <w:name w:val="WW8Num10"/>
    <w:basedOn w:val="Bezpopisa"/>
    <w:pPr>
      <w:numPr>
        <w:numId w:val="275"/>
      </w:numPr>
    </w:pPr>
  </w:style>
  <w:style w:customStyle="1" w:styleId="WW8Num11" w:type="numbering">
    <w:name w:val="WW8Num11"/>
    <w:basedOn w:val="Bezpopisa"/>
    <w:pPr>
      <w:numPr>
        <w:numId w:val="276"/>
      </w:numPr>
    </w:pPr>
  </w:style>
  <w:style w:customStyle="1" w:styleId="WW8Num12" w:type="numbering">
    <w:name w:val="WW8Num12"/>
    <w:basedOn w:val="Bezpopisa"/>
    <w:pPr>
      <w:numPr>
        <w:numId w:val="277"/>
      </w:numPr>
    </w:pPr>
  </w:style>
  <w:style w:customStyle="1" w:styleId="WW8Num13" w:type="numbering">
    <w:name w:val="WW8Num13"/>
    <w:basedOn w:val="Bezpopisa"/>
    <w:pPr>
      <w:numPr>
        <w:numId w:val="278"/>
      </w:numPr>
    </w:pPr>
  </w:style>
  <w:style w:customStyle="1" w:styleId="WW8Num14" w:type="numbering">
    <w:name w:val="WW8Num14"/>
    <w:basedOn w:val="Bezpopisa"/>
    <w:pPr>
      <w:numPr>
        <w:numId w:val="279"/>
      </w:numPr>
    </w:pPr>
  </w:style>
  <w:style w:customStyle="1" w:styleId="WW8Num15" w:type="numbering">
    <w:name w:val="WW8Num15"/>
    <w:basedOn w:val="Bezpopisa"/>
    <w:pPr>
      <w:numPr>
        <w:numId w:val="280"/>
      </w:numPr>
    </w:pPr>
  </w:style>
  <w:style w:customStyle="1" w:styleId="WW8Num16" w:type="numbering">
    <w:name w:val="WW8Num16"/>
    <w:basedOn w:val="Bezpopisa"/>
    <w:pPr>
      <w:numPr>
        <w:numId w:val="281"/>
      </w:numPr>
    </w:pPr>
  </w:style>
  <w:style w:customStyle="1" w:styleId="WW8Num17" w:type="numbering">
    <w:name w:val="WW8Num17"/>
    <w:basedOn w:val="Bezpopisa"/>
    <w:pPr>
      <w:numPr>
        <w:numId w:val="282"/>
      </w:numPr>
    </w:pPr>
  </w:style>
  <w:style w:customStyle="1" w:styleId="WW8Num18" w:type="numbering">
    <w:name w:val="WW8Num18"/>
    <w:basedOn w:val="Bezpopisa"/>
    <w:pPr>
      <w:numPr>
        <w:numId w:val="283"/>
      </w:numPr>
    </w:pPr>
  </w:style>
  <w:style w:customStyle="1" w:styleId="WW8Num19" w:type="numbering">
    <w:name w:val="WW8Num19"/>
    <w:basedOn w:val="Bezpopisa"/>
    <w:pPr>
      <w:numPr>
        <w:numId w:val="284"/>
      </w:numPr>
    </w:pPr>
  </w:style>
  <w:style w:customStyle="1" w:styleId="WW8Num20" w:type="numbering">
    <w:name w:val="WW8Num20"/>
    <w:basedOn w:val="Bezpopisa"/>
    <w:pPr>
      <w:numPr>
        <w:numId w:val="285"/>
      </w:numPr>
    </w:pPr>
  </w:style>
  <w:style w:customStyle="1" w:styleId="WW8Num21" w:type="numbering">
    <w:name w:val="WW8Num21"/>
    <w:basedOn w:val="Bezpopisa"/>
    <w:pPr>
      <w:numPr>
        <w:numId w:val="286"/>
      </w:numPr>
    </w:pPr>
  </w:style>
  <w:style w:customStyle="1" w:styleId="WW8Num22" w:type="numbering">
    <w:name w:val="WW8Num22"/>
    <w:basedOn w:val="Bezpopisa"/>
    <w:pPr>
      <w:numPr>
        <w:numId w:val="287"/>
      </w:numPr>
    </w:pPr>
  </w:style>
  <w:style w:customStyle="1" w:styleId="WW8Num23" w:type="numbering">
    <w:name w:val="WW8Num23"/>
    <w:basedOn w:val="Bezpopisa"/>
    <w:pPr>
      <w:numPr>
        <w:numId w:val="288"/>
      </w:numPr>
    </w:pPr>
  </w:style>
  <w:style w:customStyle="1" w:styleId="WW8Num24" w:type="numbering">
    <w:name w:val="WW8Num24"/>
    <w:basedOn w:val="Bezpopisa"/>
    <w:pPr>
      <w:numPr>
        <w:numId w:val="289"/>
      </w:numPr>
    </w:pPr>
  </w:style>
  <w:style w:customStyle="1" w:styleId="WW8Num25" w:type="numbering">
    <w:name w:val="WW8Num25"/>
    <w:basedOn w:val="Bezpopisa"/>
    <w:pPr>
      <w:numPr>
        <w:numId w:val="290"/>
      </w:numPr>
    </w:pPr>
  </w:style>
  <w:style w:customStyle="1" w:styleId="WW8Num26" w:type="numbering">
    <w:name w:val="WW8Num26"/>
    <w:basedOn w:val="Bezpopisa"/>
    <w:pPr>
      <w:numPr>
        <w:numId w:val="291"/>
      </w:numPr>
    </w:pPr>
  </w:style>
  <w:style w:customStyle="1" w:styleId="WW8Num27" w:type="numbering">
    <w:name w:val="WW8Num27"/>
    <w:basedOn w:val="Bezpopisa"/>
    <w:pPr>
      <w:numPr>
        <w:numId w:val="292"/>
      </w:numPr>
    </w:pPr>
  </w:style>
  <w:style w:customStyle="1" w:styleId="WW8Num28" w:type="numbering">
    <w:name w:val="WW8Num28"/>
    <w:basedOn w:val="Bezpopisa"/>
    <w:pPr>
      <w:numPr>
        <w:numId w:val="293"/>
      </w:numPr>
    </w:pPr>
  </w:style>
  <w:style w:customStyle="1" w:styleId="WW8Num29" w:type="numbering">
    <w:name w:val="WW8Num29"/>
    <w:basedOn w:val="Bezpopisa"/>
    <w:pPr>
      <w:numPr>
        <w:numId w:val="294"/>
      </w:numPr>
    </w:pPr>
  </w:style>
  <w:style w:customStyle="1" w:styleId="WW8Num30" w:type="numbering">
    <w:name w:val="WW8Num30"/>
    <w:basedOn w:val="Bezpopisa"/>
    <w:pPr>
      <w:numPr>
        <w:numId w:val="295"/>
      </w:numPr>
    </w:pPr>
  </w:style>
  <w:style w:customStyle="1" w:styleId="WW8Num31" w:type="numbering">
    <w:name w:val="WW8Num31"/>
    <w:basedOn w:val="Bezpopisa"/>
    <w:pPr>
      <w:numPr>
        <w:numId w:val="296"/>
      </w:numPr>
    </w:pPr>
  </w:style>
  <w:style w:customStyle="1" w:styleId="WW8Num32" w:type="numbering">
    <w:name w:val="WW8Num32"/>
    <w:basedOn w:val="Bezpopisa"/>
    <w:pPr>
      <w:numPr>
        <w:numId w:val="297"/>
      </w:numPr>
    </w:pPr>
  </w:style>
  <w:style w:customStyle="1" w:styleId="WW8Num33" w:type="numbering">
    <w:name w:val="WW8Num33"/>
    <w:basedOn w:val="Bezpopisa"/>
    <w:pPr>
      <w:numPr>
        <w:numId w:val="298"/>
      </w:numPr>
    </w:pPr>
  </w:style>
  <w:style w:customStyle="1" w:styleId="WW8Num34" w:type="numbering">
    <w:name w:val="WW8Num34"/>
    <w:basedOn w:val="Bezpopisa"/>
    <w:pPr>
      <w:numPr>
        <w:numId w:val="299"/>
      </w:numPr>
    </w:pPr>
  </w:style>
  <w:style w:customStyle="1" w:styleId="WW8Num35" w:type="numbering">
    <w:name w:val="WW8Num35"/>
    <w:basedOn w:val="Bezpopisa"/>
    <w:pPr>
      <w:numPr>
        <w:numId w:val="300"/>
      </w:numPr>
    </w:pPr>
  </w:style>
  <w:style w:customStyle="1" w:styleId="WW8Num36" w:type="numbering">
    <w:name w:val="WW8Num36"/>
    <w:basedOn w:val="Bezpopisa"/>
    <w:pPr>
      <w:numPr>
        <w:numId w:val="301"/>
      </w:numPr>
    </w:pPr>
  </w:style>
  <w:style w:customStyle="1" w:styleId="WW8Num37" w:type="numbering">
    <w:name w:val="WW8Num37"/>
    <w:basedOn w:val="Bezpopisa"/>
    <w:pPr>
      <w:numPr>
        <w:numId w:val="302"/>
      </w:numPr>
    </w:pPr>
  </w:style>
  <w:style w:customStyle="1" w:styleId="WW8Num38" w:type="numbering">
    <w:name w:val="WW8Num38"/>
    <w:basedOn w:val="Bezpopisa"/>
    <w:pPr>
      <w:numPr>
        <w:numId w:val="303"/>
      </w:numPr>
    </w:pPr>
  </w:style>
  <w:style w:customStyle="1" w:styleId="WW8Num39" w:type="numbering">
    <w:name w:val="WW8Num39"/>
    <w:basedOn w:val="Bezpopisa"/>
    <w:pPr>
      <w:numPr>
        <w:numId w:val="304"/>
      </w:numPr>
    </w:pPr>
  </w:style>
  <w:style w:customStyle="1" w:styleId="WW8Num40" w:type="numbering">
    <w:name w:val="WW8Num40"/>
    <w:basedOn w:val="Bezpopisa"/>
    <w:pPr>
      <w:numPr>
        <w:numId w:val="305"/>
      </w:numPr>
    </w:pPr>
  </w:style>
  <w:style w:customStyle="1" w:styleId="WWOutlineListStyle2" w:type="numbering">
    <w:name w:val="WW_OutlineListStyle_2"/>
    <w:basedOn w:val="Bezpopisa"/>
    <w:pPr>
      <w:numPr>
        <w:numId w:val="306"/>
      </w:numPr>
    </w:pPr>
  </w:style>
  <w:style w:customStyle="1" w:styleId="WWOutlineListStyle18" w:type="numbering">
    <w:name w:val="WW_OutlineListStyle_1"/>
    <w:basedOn w:val="Bezpopisa"/>
    <w:pPr>
      <w:numPr>
        <w:numId w:val="307"/>
      </w:numPr>
    </w:pPr>
  </w:style>
  <w:style w:customStyle="1" w:styleId="WWOutlineListStyle" w:type="numbering">
    <w:name w:val="WW_OutlineListStyle"/>
    <w:basedOn w:val="Bezpopisa"/>
    <w:pPr>
      <w:numPr>
        <w:numId w:val="308"/>
      </w:numPr>
    </w:pPr>
  </w:style>
  <w:style w:customStyle="1" w:styleId="WWOutlineListStyle4" w:type="numbering">
    <w:name w:val="WWOutlineListStyle4"/>
    <w:basedOn w:val="Bezpopisa"/>
    <w:pPr>
      <w:numPr>
        <w:numId w:val="309"/>
      </w:numPr>
    </w:pPr>
  </w:style>
  <w:style w:customStyle="1" w:styleId="WWOutlineListStyle30" w:type="numbering">
    <w:name w:val="WWOutlineListStyle3"/>
    <w:basedOn w:val="Bezpopisa"/>
    <w:pPr>
      <w:numPr>
        <w:numId w:val="310"/>
      </w:numPr>
    </w:pPr>
  </w:style>
  <w:style w:customStyle="1" w:styleId="WWOutlineListStyle20" w:type="numbering">
    <w:name w:val="WWOutlineListStyle2"/>
    <w:basedOn w:val="Bezpopisa"/>
    <w:pPr>
      <w:numPr>
        <w:numId w:val="311"/>
      </w:numPr>
    </w:pPr>
  </w:style>
  <w:style w:customStyle="1" w:styleId="WWOutlineListStyle1" w:type="numbering">
    <w:name w:val="WWOutlineListStyle1"/>
    <w:basedOn w:val="Bezpopisa"/>
    <w:pPr>
      <w:numPr>
        <w:numId w:val="312"/>
      </w:numPr>
    </w:pPr>
  </w:style>
  <w:style w:customStyle="1" w:styleId="WWOutlineListStyle0" w:type="numbering">
    <w:name w:val="WWOutlineListStyle"/>
    <w:basedOn w:val="Bezpopisa"/>
    <w:pPr>
      <w:numPr>
        <w:numId w:val="313"/>
      </w:numPr>
    </w:pPr>
  </w:style>
  <w:style w:customStyle="1" w:styleId="WWOutlineListStyle8" w:type="numbering">
    <w:name w:val="WW_OutlineListStyle_8"/>
    <w:basedOn w:val="Bezpopisa"/>
    <w:pPr>
      <w:numPr>
        <w:numId w:val="314"/>
      </w:numPr>
    </w:pPr>
  </w:style>
  <w:style w:customStyle="1" w:styleId="WWOutlineListStyle7" w:type="numbering">
    <w:name w:val="WW_OutlineListStyle_7"/>
    <w:basedOn w:val="Bezpopisa"/>
    <w:pPr>
      <w:numPr>
        <w:numId w:val="315"/>
      </w:numPr>
    </w:pPr>
  </w:style>
  <w:style w:customStyle="1" w:styleId="WWOutlineListStyle6" w:type="numbering">
    <w:name w:val="WW_OutlineListStyle_6"/>
    <w:basedOn w:val="Bezpopisa"/>
    <w:pPr>
      <w:numPr>
        <w:numId w:val="316"/>
      </w:numPr>
    </w:pPr>
  </w:style>
  <w:style w:customStyle="1" w:styleId="WWOutlineListStyle5" w:type="numbering">
    <w:name w:val="WW_OutlineListStyle_5"/>
    <w:basedOn w:val="Bezpopisa"/>
    <w:pPr>
      <w:numPr>
        <w:numId w:val="317"/>
      </w:numPr>
    </w:pPr>
  </w:style>
  <w:style w:customStyle="1" w:styleId="WWOutlineListStyle40" w:type="numbering">
    <w:name w:val="WW_OutlineListStyle_4"/>
    <w:basedOn w:val="Bezpopisa"/>
    <w:pPr>
      <w:numPr>
        <w:numId w:val="318"/>
      </w:numPr>
    </w:pPr>
  </w:style>
  <w:style w:customStyle="1" w:styleId="WWOutlineListStyle3" w:type="numbering">
    <w:name w:val="WW_OutlineListStyle_3"/>
    <w:basedOn w:val="Bezpopisa"/>
    <w:pPr>
      <w:numPr>
        <w:numId w:val="319"/>
      </w:numPr>
    </w:pPr>
  </w:style>
  <w:style w:customStyle="1" w:styleId="WWOutlineListStyle180" w:type="numbering">
    <w:name w:val="WW_OutlineListStyle_18"/>
    <w:basedOn w:val="Bezpopisa"/>
    <w:pPr>
      <w:numPr>
        <w:numId w:val="320"/>
      </w:numPr>
    </w:pPr>
  </w:style>
  <w:style w:customStyle="1" w:styleId="WWOutlineListStyle17" w:type="numbering">
    <w:name w:val="WW_OutlineListStyle_17"/>
    <w:basedOn w:val="Bezpopisa"/>
    <w:pPr>
      <w:numPr>
        <w:numId w:val="321"/>
      </w:numPr>
    </w:pPr>
  </w:style>
  <w:style w:customStyle="1" w:styleId="WWOutlineListStyle16" w:type="numbering">
    <w:name w:val="WW_OutlineListStyle_16"/>
    <w:basedOn w:val="Bezpopisa"/>
    <w:pPr>
      <w:numPr>
        <w:numId w:val="322"/>
      </w:numPr>
    </w:pPr>
  </w:style>
  <w:style w:customStyle="1" w:styleId="WWOutlineListStyle15" w:type="numbering">
    <w:name w:val="WW_OutlineListStyle_15"/>
    <w:basedOn w:val="Bezpopisa"/>
    <w:pPr>
      <w:numPr>
        <w:numId w:val="323"/>
      </w:numPr>
    </w:pPr>
  </w:style>
  <w:style w:customStyle="1" w:styleId="WWOutlineListStyle14" w:type="numbering">
    <w:name w:val="WW_OutlineListStyle_14"/>
    <w:basedOn w:val="Bezpopisa"/>
    <w:pPr>
      <w:numPr>
        <w:numId w:val="324"/>
      </w:numPr>
    </w:pPr>
  </w:style>
  <w:style w:customStyle="1" w:styleId="WWOutlineListStyle13" w:type="numbering">
    <w:name w:val="WW_OutlineListStyle_13"/>
    <w:basedOn w:val="Bezpopisa"/>
    <w:pPr>
      <w:numPr>
        <w:numId w:val="325"/>
      </w:numPr>
    </w:pPr>
  </w:style>
  <w:style w:customStyle="1" w:styleId="WWOutlineListStyle12" w:type="numbering">
    <w:name w:val="WW_OutlineListStyle_12"/>
    <w:basedOn w:val="Bezpopisa"/>
    <w:pPr>
      <w:numPr>
        <w:numId w:val="326"/>
      </w:numPr>
    </w:pPr>
  </w:style>
  <w:style w:customStyle="1" w:styleId="WWOutlineListStyle11" w:type="numbering">
    <w:name w:val="WW_OutlineListStyle_11"/>
    <w:basedOn w:val="Bezpopisa"/>
    <w:pPr>
      <w:numPr>
        <w:numId w:val="327"/>
      </w:numPr>
    </w:pPr>
  </w:style>
  <w:style w:customStyle="1" w:styleId="WWOutlineListStyle10" w:type="numbering">
    <w:name w:val="WW_OutlineListStyle_10"/>
    <w:basedOn w:val="Bezpopisa"/>
    <w:pPr>
      <w:numPr>
        <w:numId w:val="328"/>
      </w:numPr>
    </w:pPr>
  </w:style>
  <w:style w:customStyle="1" w:styleId="WWOutlineListStyle9" w:type="numbering">
    <w:name w:val="WW_OutlineListStyle_9"/>
    <w:basedOn w:val="Bezpopisa"/>
    <w:pPr>
      <w:numPr>
        <w:numId w:val="329"/>
      </w:numPr>
    </w:pPr>
  </w:style>
  <w:style w:customStyle="1" w:styleId="WW8Num41" w:type="numbering">
    <w:name w:val="WW8Num41"/>
    <w:basedOn w:val="Bezpopisa"/>
    <w:pPr>
      <w:numPr>
        <w:numId w:val="330"/>
      </w:numPr>
    </w:pPr>
  </w:style>
  <w:style w:customStyle="1" w:styleId="WW8Num42" w:type="numbering">
    <w:name w:val="WW8Num42"/>
    <w:basedOn w:val="Bezpopisa"/>
    <w:pPr>
      <w:numPr>
        <w:numId w:val="331"/>
      </w:numPr>
    </w:pPr>
  </w:style>
  <w:style w:customStyle="1" w:styleId="WW8Num43" w:type="numbering">
    <w:name w:val="WW8Num43"/>
    <w:basedOn w:val="Bezpopisa"/>
    <w:pPr>
      <w:numPr>
        <w:numId w:val="332"/>
      </w:numPr>
    </w:pPr>
  </w:style>
  <w:style w:customStyle="1" w:styleId="WW8Num44" w:type="numbering">
    <w:name w:val="WW8Num44"/>
    <w:basedOn w:val="Bezpopisa"/>
    <w:pPr>
      <w:numPr>
        <w:numId w:val="333"/>
      </w:numPr>
    </w:pPr>
  </w:style>
  <w:style w:customStyle="1" w:styleId="WW8Num45" w:type="numbering">
    <w:name w:val="WW8Num45"/>
    <w:basedOn w:val="Bezpopisa"/>
    <w:pPr>
      <w:numPr>
        <w:numId w:val="334"/>
      </w:numPr>
    </w:pPr>
  </w:style>
  <w:style w:customStyle="1" w:styleId="WW8Num46" w:type="numbering">
    <w:name w:val="WW8Num46"/>
    <w:basedOn w:val="Bezpopisa"/>
    <w:pPr>
      <w:numPr>
        <w:numId w:val="335"/>
      </w:numPr>
    </w:pPr>
  </w:style>
  <w:style w:customStyle="1" w:styleId="WW8Num47" w:type="numbering">
    <w:name w:val="WW8Num47"/>
    <w:basedOn w:val="Bezpopisa"/>
    <w:pPr>
      <w:numPr>
        <w:numId w:val="336"/>
      </w:numPr>
    </w:pPr>
  </w:style>
  <w:style w:customStyle="1" w:styleId="WW8Num48" w:type="numbering">
    <w:name w:val="WW8Num48"/>
    <w:basedOn w:val="Bezpopisa"/>
    <w:pPr>
      <w:numPr>
        <w:numId w:val="337"/>
      </w:numPr>
    </w:pPr>
  </w:style>
  <w:style w:customStyle="1" w:styleId="WW8Num49" w:type="numbering">
    <w:name w:val="WW8Num49"/>
    <w:basedOn w:val="Bezpopisa"/>
    <w:pPr>
      <w:numPr>
        <w:numId w:val="338"/>
      </w:numPr>
    </w:pPr>
  </w:style>
  <w:style w:customStyle="1" w:styleId="WW8Num50" w:type="numbering">
    <w:name w:val="WW8Num50"/>
    <w:basedOn w:val="Bezpopisa"/>
    <w:pPr>
      <w:numPr>
        <w:numId w:val="339"/>
      </w:numPr>
    </w:pPr>
  </w:style>
  <w:style w:customStyle="1" w:styleId="WW8Num51" w:type="numbering">
    <w:name w:val="WW8Num51"/>
    <w:basedOn w:val="Bezpopisa"/>
    <w:pPr>
      <w:numPr>
        <w:numId w:val="340"/>
      </w:numPr>
    </w:pPr>
  </w:style>
  <w:style w:customStyle="1" w:styleId="WW8Num52" w:type="numbering">
    <w:name w:val="WW8Num52"/>
    <w:basedOn w:val="Bezpopisa"/>
    <w:pPr>
      <w:numPr>
        <w:numId w:val="341"/>
      </w:numPr>
    </w:pPr>
  </w:style>
  <w:style w:customStyle="1" w:styleId="WW8Num53" w:type="numbering">
    <w:name w:val="WW8Num53"/>
    <w:basedOn w:val="Bezpopisa"/>
    <w:pPr>
      <w:numPr>
        <w:numId w:val="342"/>
      </w:numPr>
    </w:pPr>
  </w:style>
  <w:style w:customStyle="1" w:styleId="WW8Num54" w:type="numbering">
    <w:name w:val="WW8Num54"/>
    <w:basedOn w:val="Bezpopisa"/>
    <w:pPr>
      <w:numPr>
        <w:numId w:val="343"/>
      </w:numPr>
    </w:pPr>
  </w:style>
  <w:style w:customStyle="1" w:styleId="WW8Num55" w:type="numbering">
    <w:name w:val="WW8Num55"/>
    <w:basedOn w:val="Bezpopisa"/>
    <w:pPr>
      <w:numPr>
        <w:numId w:val="344"/>
      </w:numPr>
    </w:pPr>
  </w:style>
  <w:style w:customStyle="1" w:styleId="WW8Num56" w:type="numbering">
    <w:name w:val="WW8Num56"/>
    <w:basedOn w:val="Bezpopisa"/>
    <w:pPr>
      <w:numPr>
        <w:numId w:val="345"/>
      </w:numPr>
    </w:pPr>
  </w:style>
  <w:style w:customStyle="1" w:styleId="WW8Num57" w:type="numbering">
    <w:name w:val="WW8Num57"/>
    <w:basedOn w:val="Bezpopisa"/>
    <w:pPr>
      <w:numPr>
        <w:numId w:val="346"/>
      </w:numPr>
    </w:pPr>
  </w:style>
  <w:style w:customStyle="1" w:styleId="WW8Num58" w:type="numbering">
    <w:name w:val="WW8Num58"/>
    <w:basedOn w:val="Bezpopisa"/>
    <w:pPr>
      <w:numPr>
        <w:numId w:val="347"/>
      </w:numPr>
    </w:pPr>
  </w:style>
  <w:style w:customStyle="1" w:styleId="WW8Num59" w:type="numbering">
    <w:name w:val="WW8Num59"/>
    <w:basedOn w:val="Bezpopisa"/>
    <w:pPr>
      <w:numPr>
        <w:numId w:val="348"/>
      </w:numPr>
    </w:pPr>
  </w:style>
  <w:style w:customStyle="1" w:styleId="WW8Num60" w:type="numbering">
    <w:name w:val="WW8Num60"/>
    <w:basedOn w:val="Bezpopisa"/>
    <w:pPr>
      <w:numPr>
        <w:numId w:val="349"/>
      </w:numPr>
    </w:pPr>
  </w:style>
  <w:style w:customStyle="1" w:styleId="WW8Num61" w:type="numbering">
    <w:name w:val="WW8Num61"/>
    <w:basedOn w:val="Bezpopisa"/>
    <w:pPr>
      <w:numPr>
        <w:numId w:val="350"/>
      </w:numPr>
    </w:pPr>
  </w:style>
  <w:style w:customStyle="1" w:styleId="WW8Num62" w:type="numbering">
    <w:name w:val="WW8Num62"/>
    <w:basedOn w:val="Bezpopisa"/>
    <w:pPr>
      <w:numPr>
        <w:numId w:val="351"/>
      </w:numPr>
    </w:pPr>
  </w:style>
  <w:style w:customStyle="1" w:styleId="WW8Num63" w:type="numbering">
    <w:name w:val="WW8Num63"/>
    <w:basedOn w:val="Bezpopisa"/>
    <w:pPr>
      <w:numPr>
        <w:numId w:val="352"/>
      </w:numPr>
    </w:pPr>
  </w:style>
  <w:style w:customStyle="1" w:styleId="WW8Num64" w:type="numbering">
    <w:name w:val="WW8Num64"/>
    <w:basedOn w:val="Bezpopisa"/>
    <w:pPr>
      <w:numPr>
        <w:numId w:val="353"/>
      </w:numPr>
    </w:pPr>
  </w:style>
  <w:style w:customStyle="1" w:styleId="WW8Num65" w:type="numbering">
    <w:name w:val="WW8Num65"/>
    <w:basedOn w:val="Bezpopisa"/>
    <w:pPr>
      <w:numPr>
        <w:numId w:val="354"/>
      </w:numPr>
    </w:pPr>
  </w:style>
  <w:style w:customStyle="1" w:styleId="WW8Num66" w:type="numbering">
    <w:name w:val="WW8Num66"/>
    <w:basedOn w:val="Bezpopisa"/>
    <w:pPr>
      <w:numPr>
        <w:numId w:val="355"/>
      </w:numPr>
    </w:pPr>
  </w:style>
  <w:style w:customStyle="1" w:styleId="WW8Num67" w:type="numbering">
    <w:name w:val="WW8Num67"/>
    <w:basedOn w:val="Bezpopisa"/>
    <w:pPr>
      <w:numPr>
        <w:numId w:val="356"/>
      </w:numPr>
    </w:pPr>
  </w:style>
  <w:style w:customStyle="1" w:styleId="WW8Num68" w:type="numbering">
    <w:name w:val="WW8Num68"/>
    <w:basedOn w:val="Bezpopisa"/>
    <w:pPr>
      <w:numPr>
        <w:numId w:val="357"/>
      </w:numPr>
    </w:pPr>
  </w:style>
  <w:style w:customStyle="1" w:styleId="WW8Num69" w:type="numbering">
    <w:name w:val="WW8Num69"/>
    <w:basedOn w:val="Bezpopisa"/>
    <w:pPr>
      <w:numPr>
        <w:numId w:val="358"/>
      </w:numPr>
    </w:pPr>
  </w:style>
  <w:style w:customStyle="1" w:styleId="WW8Num70" w:type="numbering">
    <w:name w:val="WW8Num70"/>
    <w:basedOn w:val="Bezpopisa"/>
    <w:pPr>
      <w:numPr>
        <w:numId w:val="359"/>
      </w:numPr>
    </w:pPr>
  </w:style>
  <w:style w:customStyle="1" w:styleId="WW8Num71" w:type="numbering">
    <w:name w:val="WW8Num71"/>
    <w:basedOn w:val="Bezpopisa"/>
    <w:pPr>
      <w:numPr>
        <w:numId w:val="360"/>
      </w:numPr>
    </w:pPr>
  </w:style>
  <w:style w:customStyle="1" w:styleId="WW8Num72" w:type="numbering">
    <w:name w:val="WW8Num72"/>
    <w:basedOn w:val="Bezpopisa"/>
    <w:pPr>
      <w:numPr>
        <w:numId w:val="361"/>
      </w:numPr>
    </w:pPr>
  </w:style>
  <w:style w:customStyle="1" w:styleId="WW8Num73" w:type="numbering">
    <w:name w:val="WW8Num73"/>
    <w:basedOn w:val="Bezpopisa"/>
    <w:pPr>
      <w:numPr>
        <w:numId w:val="362"/>
      </w:numPr>
    </w:pPr>
  </w:style>
  <w:style w:customStyle="1" w:styleId="WW8Num74" w:type="numbering">
    <w:name w:val="WW8Num74"/>
    <w:basedOn w:val="Bezpopisa"/>
    <w:pPr>
      <w:numPr>
        <w:numId w:val="363"/>
      </w:numPr>
    </w:pPr>
  </w:style>
  <w:style w:customStyle="1" w:styleId="WW8Num75" w:type="numbering">
    <w:name w:val="WW8Num75"/>
    <w:basedOn w:val="Bezpopisa"/>
    <w:pPr>
      <w:numPr>
        <w:numId w:val="364"/>
      </w:numPr>
    </w:pPr>
  </w:style>
  <w:style w:customStyle="1" w:styleId="WW8Num76" w:type="numbering">
    <w:name w:val="WW8Num76"/>
    <w:basedOn w:val="Bezpopisa"/>
    <w:pPr>
      <w:numPr>
        <w:numId w:val="365"/>
      </w:numPr>
    </w:pPr>
  </w:style>
  <w:style w:customStyle="1" w:styleId="WW8Num77" w:type="numbering">
    <w:name w:val="WW8Num77"/>
    <w:basedOn w:val="Bezpopisa"/>
    <w:pPr>
      <w:numPr>
        <w:numId w:val="366"/>
      </w:numPr>
    </w:pPr>
  </w:style>
  <w:style w:customStyle="1" w:styleId="WW8Num78" w:type="numbering">
    <w:name w:val="WW8Num78"/>
    <w:basedOn w:val="Bezpopisa"/>
    <w:pPr>
      <w:numPr>
        <w:numId w:val="367"/>
      </w:numPr>
    </w:pPr>
  </w:style>
  <w:style w:customStyle="1" w:styleId="WW8Num79" w:type="numbering">
    <w:name w:val="WW8Num79"/>
    <w:basedOn w:val="Bezpopisa"/>
    <w:pPr>
      <w:numPr>
        <w:numId w:val="368"/>
      </w:numPr>
    </w:pPr>
  </w:style>
  <w:style w:customStyle="1" w:styleId="WW8Num80" w:type="numbering">
    <w:name w:val="WW8Num80"/>
    <w:basedOn w:val="Bezpopisa"/>
    <w:pPr>
      <w:numPr>
        <w:numId w:val="369"/>
      </w:numPr>
    </w:pPr>
  </w:style>
  <w:style w:customStyle="1" w:styleId="WW8Num81" w:type="numbering">
    <w:name w:val="WW8Num81"/>
    <w:basedOn w:val="Bezpopisa"/>
    <w:pPr>
      <w:numPr>
        <w:numId w:val="370"/>
      </w:numPr>
    </w:pPr>
  </w:style>
  <w:style w:customStyle="1" w:styleId="WW8Num82" w:type="numbering">
    <w:name w:val="WW8Num82"/>
    <w:basedOn w:val="Bezpopisa"/>
    <w:pPr>
      <w:numPr>
        <w:numId w:val="371"/>
      </w:numPr>
    </w:pPr>
  </w:style>
  <w:style w:customStyle="1" w:styleId="WW8Num83" w:type="numbering">
    <w:name w:val="WW8Num83"/>
    <w:basedOn w:val="Bezpopisa"/>
    <w:pPr>
      <w:numPr>
        <w:numId w:val="372"/>
      </w:numPr>
    </w:pPr>
  </w:style>
  <w:style w:customStyle="1" w:styleId="WW8Num84" w:type="numbering">
    <w:name w:val="WW8Num84"/>
    <w:basedOn w:val="Bezpopisa"/>
    <w:pPr>
      <w:numPr>
        <w:numId w:val="373"/>
      </w:numPr>
    </w:pPr>
  </w:style>
  <w:style w:customStyle="1" w:styleId="WW8Num85" w:type="numbering">
    <w:name w:val="WW8Num85"/>
    <w:basedOn w:val="Bezpopisa"/>
    <w:pPr>
      <w:numPr>
        <w:numId w:val="374"/>
      </w:numPr>
    </w:pPr>
  </w:style>
  <w:style w:customStyle="1" w:styleId="WW8Num86" w:type="numbering">
    <w:name w:val="WW8Num86"/>
    <w:basedOn w:val="Bezpopisa"/>
    <w:pPr>
      <w:numPr>
        <w:numId w:val="375"/>
      </w:numPr>
    </w:pPr>
  </w:style>
  <w:style w:customStyle="1" w:styleId="WW8Num87" w:type="numbering">
    <w:name w:val="WW8Num87"/>
    <w:basedOn w:val="Bezpopisa"/>
    <w:pPr>
      <w:numPr>
        <w:numId w:val="376"/>
      </w:numPr>
    </w:pPr>
  </w:style>
  <w:style w:customStyle="1" w:styleId="WW8Num88" w:type="numbering">
    <w:name w:val="WW8Num88"/>
    <w:basedOn w:val="Bezpopisa"/>
    <w:pPr>
      <w:numPr>
        <w:numId w:val="377"/>
      </w:numPr>
    </w:pPr>
  </w:style>
  <w:style w:customStyle="1" w:styleId="WW8Num89" w:type="numbering">
    <w:name w:val="WW8Num89"/>
    <w:basedOn w:val="Bezpopisa"/>
    <w:pPr>
      <w:numPr>
        <w:numId w:val="378"/>
      </w:numPr>
    </w:pPr>
  </w:style>
  <w:style w:customStyle="1" w:styleId="WW8Num90" w:type="numbering">
    <w:name w:val="WW8Num90"/>
    <w:basedOn w:val="Bezpopisa"/>
    <w:pPr>
      <w:numPr>
        <w:numId w:val="379"/>
      </w:numPr>
    </w:pPr>
  </w:style>
  <w:style w:customStyle="1" w:styleId="WW8Num91" w:type="numbering">
    <w:name w:val="WW8Num91"/>
    <w:basedOn w:val="Bezpopisa"/>
    <w:pPr>
      <w:numPr>
        <w:numId w:val="380"/>
      </w:numPr>
    </w:pPr>
  </w:style>
  <w:style w:customStyle="1" w:styleId="WW8Num92" w:type="numbering">
    <w:name w:val="WW8Num92"/>
    <w:basedOn w:val="Bezpopisa"/>
    <w:pPr>
      <w:numPr>
        <w:numId w:val="381"/>
      </w:numPr>
    </w:pPr>
  </w:style>
  <w:style w:customStyle="1" w:styleId="WW8Num93" w:type="numbering">
    <w:name w:val="WW8Num93"/>
    <w:basedOn w:val="Bezpopisa"/>
    <w:pPr>
      <w:numPr>
        <w:numId w:val="382"/>
      </w:numPr>
    </w:pPr>
  </w:style>
  <w:style w:customStyle="1" w:styleId="WW8Num94" w:type="numbering">
    <w:name w:val="WW8Num94"/>
    <w:basedOn w:val="Bezpopisa"/>
    <w:pPr>
      <w:numPr>
        <w:numId w:val="383"/>
      </w:numPr>
    </w:pPr>
  </w:style>
  <w:style w:customStyle="1" w:styleId="WW8Num95" w:type="numbering">
    <w:name w:val="WW8Num95"/>
    <w:basedOn w:val="Bezpopisa"/>
    <w:pPr>
      <w:numPr>
        <w:numId w:val="384"/>
      </w:numPr>
    </w:pPr>
  </w:style>
  <w:style w:customStyle="1" w:styleId="WW8Num96" w:type="numbering">
    <w:name w:val="WW8Num96"/>
    <w:basedOn w:val="Bezpopisa"/>
    <w:pPr>
      <w:numPr>
        <w:numId w:val="385"/>
      </w:numPr>
    </w:pPr>
  </w:style>
  <w:style w:customStyle="1" w:styleId="WW8Num97" w:type="numbering">
    <w:name w:val="WW8Num97"/>
    <w:basedOn w:val="Bezpopisa"/>
    <w:pPr>
      <w:numPr>
        <w:numId w:val="386"/>
      </w:numPr>
    </w:pPr>
  </w:style>
  <w:style w:customStyle="1" w:styleId="WW8Num98" w:type="numbering">
    <w:name w:val="WW8Num98"/>
    <w:basedOn w:val="Bezpopisa"/>
    <w:pPr>
      <w:numPr>
        <w:numId w:val="387"/>
      </w:numPr>
    </w:pPr>
  </w:style>
  <w:style w:customStyle="1" w:styleId="WW8Num99" w:type="numbering">
    <w:name w:val="WW8Num99"/>
    <w:basedOn w:val="Bezpopisa"/>
    <w:pPr>
      <w:numPr>
        <w:numId w:val="388"/>
      </w:numPr>
    </w:pPr>
  </w:style>
  <w:style w:customStyle="1" w:styleId="WW8Num100" w:type="numbering">
    <w:name w:val="WW8Num100"/>
    <w:basedOn w:val="Bezpopisa"/>
    <w:pPr>
      <w:numPr>
        <w:numId w:val="389"/>
      </w:numPr>
    </w:pPr>
  </w:style>
  <w:style w:customStyle="1" w:styleId="WW8Num101" w:type="numbering">
    <w:name w:val="WW8Num101"/>
    <w:basedOn w:val="Bezpopisa"/>
    <w:pPr>
      <w:numPr>
        <w:numId w:val="390"/>
      </w:numPr>
    </w:pPr>
  </w:style>
  <w:style w:customStyle="1" w:styleId="WW8Num102" w:type="numbering">
    <w:name w:val="WW8Num102"/>
    <w:basedOn w:val="Bezpopisa"/>
    <w:pPr>
      <w:numPr>
        <w:numId w:val="391"/>
      </w:numPr>
    </w:pPr>
  </w:style>
  <w:style w:customStyle="1" w:styleId="WW8Num103" w:type="numbering">
    <w:name w:val="WW8Num103"/>
    <w:basedOn w:val="Bezpopisa"/>
    <w:pPr>
      <w:numPr>
        <w:numId w:val="392"/>
      </w:numPr>
    </w:pPr>
  </w:style>
  <w:style w:customStyle="1" w:styleId="WW8Num104" w:type="numbering">
    <w:name w:val="WW8Num104"/>
    <w:basedOn w:val="Bezpopisa"/>
    <w:pPr>
      <w:numPr>
        <w:numId w:val="393"/>
      </w:numPr>
    </w:pPr>
  </w:style>
  <w:style w:customStyle="1" w:styleId="WW8Num105" w:type="numbering">
    <w:name w:val="WW8Num105"/>
    <w:basedOn w:val="Bezpopisa"/>
    <w:pPr>
      <w:numPr>
        <w:numId w:val="394"/>
      </w:numPr>
    </w:pPr>
  </w:style>
  <w:style w:customStyle="1" w:styleId="WW8Num106" w:type="numbering">
    <w:name w:val="WW8Num106"/>
    <w:basedOn w:val="Bezpopisa"/>
    <w:pPr>
      <w:numPr>
        <w:numId w:val="395"/>
      </w:numPr>
    </w:pPr>
  </w:style>
  <w:style w:customStyle="1" w:styleId="WW8Num107" w:type="numbering">
    <w:name w:val="WW8Num107"/>
    <w:basedOn w:val="Bezpopisa"/>
    <w:pPr>
      <w:numPr>
        <w:numId w:val="396"/>
      </w:numPr>
    </w:pPr>
  </w:style>
  <w:style w:customStyle="1" w:styleId="WW8Num108" w:type="numbering">
    <w:name w:val="WW8Num108"/>
    <w:basedOn w:val="Bezpopisa"/>
    <w:pPr>
      <w:numPr>
        <w:numId w:val="397"/>
      </w:numPr>
    </w:pPr>
  </w:style>
  <w:style w:customStyle="1" w:styleId="WW8Num109" w:type="numbering">
    <w:name w:val="WW8Num109"/>
    <w:basedOn w:val="Bezpopisa"/>
    <w:pPr>
      <w:numPr>
        <w:numId w:val="398"/>
      </w:numPr>
    </w:pPr>
  </w:style>
  <w:style w:customStyle="1" w:styleId="WW8Num110" w:type="numbering">
    <w:name w:val="WW8Num110"/>
    <w:basedOn w:val="Bezpopisa"/>
    <w:pPr>
      <w:numPr>
        <w:numId w:val="399"/>
      </w:numPr>
    </w:pPr>
  </w:style>
  <w:style w:customStyle="1" w:styleId="WW8Num111" w:type="numbering">
    <w:name w:val="WW8Num111"/>
    <w:basedOn w:val="Bezpopisa"/>
    <w:pPr>
      <w:numPr>
        <w:numId w:val="400"/>
      </w:numPr>
    </w:pPr>
  </w:style>
  <w:style w:customStyle="1" w:styleId="WW8Num112" w:type="numbering">
    <w:name w:val="WW8Num112"/>
    <w:basedOn w:val="Bezpopisa"/>
    <w:pPr>
      <w:numPr>
        <w:numId w:val="401"/>
      </w:numPr>
    </w:pPr>
  </w:style>
  <w:style w:customStyle="1" w:styleId="WW8Num113" w:type="numbering">
    <w:name w:val="WW8Num113"/>
    <w:basedOn w:val="Bezpopisa"/>
    <w:pPr>
      <w:numPr>
        <w:numId w:val="402"/>
      </w:numPr>
    </w:pPr>
  </w:style>
  <w:style w:customStyle="1" w:styleId="WW8Num114" w:type="numbering">
    <w:name w:val="WW8Num114"/>
    <w:basedOn w:val="Bezpopisa"/>
    <w:pPr>
      <w:numPr>
        <w:numId w:val="403"/>
      </w:numPr>
    </w:pPr>
  </w:style>
  <w:style w:customStyle="1" w:styleId="WW8Num115" w:type="numbering">
    <w:name w:val="WW8Num115"/>
    <w:basedOn w:val="Bezpopisa"/>
    <w:pPr>
      <w:numPr>
        <w:numId w:val="404"/>
      </w:numPr>
    </w:pPr>
  </w:style>
  <w:style w:customStyle="1" w:styleId="WW8Num116" w:type="numbering">
    <w:name w:val="WW8Num116"/>
    <w:basedOn w:val="Bezpopisa"/>
    <w:pPr>
      <w:numPr>
        <w:numId w:val="405"/>
      </w:numPr>
    </w:pPr>
  </w:style>
  <w:style w:customStyle="1" w:styleId="WW8Num117" w:type="numbering">
    <w:name w:val="WW8Num117"/>
    <w:basedOn w:val="Bezpopisa"/>
    <w:pPr>
      <w:numPr>
        <w:numId w:val="406"/>
      </w:numPr>
    </w:pPr>
  </w:style>
  <w:style w:customStyle="1" w:styleId="WW8Num118" w:type="numbering">
    <w:name w:val="WW8Num118"/>
    <w:basedOn w:val="Bezpopisa"/>
    <w:pPr>
      <w:numPr>
        <w:numId w:val="407"/>
      </w:numPr>
    </w:pPr>
  </w:style>
  <w:style w:customStyle="1" w:styleId="WW8Num119" w:type="numbering">
    <w:name w:val="WW8Num119"/>
    <w:basedOn w:val="Bezpopisa"/>
    <w:pPr>
      <w:numPr>
        <w:numId w:val="408"/>
      </w:numPr>
    </w:pPr>
  </w:style>
  <w:style w:customStyle="1" w:styleId="WW8Num120" w:type="numbering">
    <w:name w:val="WW8Num120"/>
    <w:basedOn w:val="Bezpopisa"/>
    <w:pPr>
      <w:numPr>
        <w:numId w:val="409"/>
      </w:numPr>
    </w:pPr>
  </w:style>
  <w:style w:customStyle="1" w:styleId="WW8Num121" w:type="numbering">
    <w:name w:val="WW8Num121"/>
    <w:basedOn w:val="Bezpopisa"/>
    <w:pPr>
      <w:numPr>
        <w:numId w:val="410"/>
      </w:numPr>
    </w:pPr>
  </w:style>
  <w:style w:customStyle="1" w:styleId="WW8Num122" w:type="numbering">
    <w:name w:val="WW8Num122"/>
    <w:basedOn w:val="Bezpopisa"/>
    <w:pPr>
      <w:numPr>
        <w:numId w:val="411"/>
      </w:numPr>
    </w:pPr>
  </w:style>
  <w:style w:customStyle="1" w:styleId="WW8Num123" w:type="numbering">
    <w:name w:val="WW8Num123"/>
    <w:basedOn w:val="Bezpopisa"/>
    <w:pPr>
      <w:numPr>
        <w:numId w:val="412"/>
      </w:numPr>
    </w:pPr>
  </w:style>
  <w:style w:customStyle="1" w:styleId="WW8Num124" w:type="numbering">
    <w:name w:val="WW8Num124"/>
    <w:basedOn w:val="Bezpopisa"/>
    <w:pPr>
      <w:numPr>
        <w:numId w:val="413"/>
      </w:numPr>
    </w:pPr>
  </w:style>
  <w:style w:customStyle="1" w:styleId="WW8Num125" w:type="numbering">
    <w:name w:val="WW8Num125"/>
    <w:basedOn w:val="Bezpopisa"/>
    <w:pPr>
      <w:numPr>
        <w:numId w:val="414"/>
      </w:numPr>
    </w:pPr>
  </w:style>
  <w:style w:customStyle="1" w:styleId="WW8Num126" w:type="numbering">
    <w:name w:val="WW8Num126"/>
    <w:basedOn w:val="Bezpopisa"/>
    <w:pPr>
      <w:numPr>
        <w:numId w:val="415"/>
      </w:numPr>
    </w:pPr>
  </w:style>
  <w:style w:customStyle="1" w:styleId="WW8Num127" w:type="numbering">
    <w:name w:val="WW8Num127"/>
    <w:basedOn w:val="Bezpopisa"/>
    <w:pPr>
      <w:numPr>
        <w:numId w:val="416"/>
      </w:numPr>
    </w:pPr>
  </w:style>
  <w:style w:customStyle="1" w:styleId="WW8Num128" w:type="numbering">
    <w:name w:val="WW8Num128"/>
    <w:basedOn w:val="Bezpopisa"/>
    <w:pPr>
      <w:numPr>
        <w:numId w:val="417"/>
      </w:numPr>
    </w:pPr>
  </w:style>
  <w:style w:customStyle="1" w:styleId="WW8Num129" w:type="numbering">
    <w:name w:val="WW8Num129"/>
    <w:basedOn w:val="Bezpopisa"/>
    <w:pPr>
      <w:numPr>
        <w:numId w:val="418"/>
      </w:numPr>
    </w:pPr>
  </w:style>
  <w:style w:customStyle="1" w:styleId="WW8Num130" w:type="numbering">
    <w:name w:val="WW8Num130"/>
    <w:basedOn w:val="Bezpopisa"/>
    <w:pPr>
      <w:numPr>
        <w:numId w:val="419"/>
      </w:numPr>
    </w:pPr>
  </w:style>
  <w:style w:customStyle="1" w:styleId="WW8Num131" w:type="numbering">
    <w:name w:val="WW8Num131"/>
    <w:basedOn w:val="Bezpopisa"/>
    <w:pPr>
      <w:numPr>
        <w:numId w:val="420"/>
      </w:numPr>
    </w:pPr>
  </w:style>
  <w:style w:customStyle="1" w:styleId="WW8Num132" w:type="numbering">
    <w:name w:val="WW8Num132"/>
    <w:basedOn w:val="Bezpopisa"/>
    <w:pPr>
      <w:numPr>
        <w:numId w:val="421"/>
      </w:numPr>
    </w:pPr>
  </w:style>
  <w:style w:customStyle="1" w:styleId="WW8Num133" w:type="numbering">
    <w:name w:val="WW8Num133"/>
    <w:basedOn w:val="Bezpopisa"/>
    <w:pPr>
      <w:numPr>
        <w:numId w:val="422"/>
      </w:numPr>
    </w:pPr>
  </w:style>
  <w:style w:customStyle="1" w:styleId="WW8Num134" w:type="numbering">
    <w:name w:val="WW8Num134"/>
    <w:basedOn w:val="Bezpopisa"/>
    <w:pPr>
      <w:numPr>
        <w:numId w:val="423"/>
      </w:numPr>
    </w:pPr>
  </w:style>
  <w:style w:customStyle="1" w:styleId="WW8Num135" w:type="numbering">
    <w:name w:val="WW8Num135"/>
    <w:basedOn w:val="Bezpopisa"/>
    <w:pPr>
      <w:numPr>
        <w:numId w:val="424"/>
      </w:numPr>
    </w:pPr>
  </w:style>
  <w:style w:customStyle="1" w:styleId="WW8Num136" w:type="numbering">
    <w:name w:val="WW8Num136"/>
    <w:basedOn w:val="Bezpopisa"/>
    <w:pPr>
      <w:numPr>
        <w:numId w:val="425"/>
      </w:numPr>
    </w:pPr>
  </w:style>
  <w:style w:customStyle="1" w:styleId="WW8Num137" w:type="numbering">
    <w:name w:val="WW8Num137"/>
    <w:basedOn w:val="Bezpopisa"/>
    <w:pPr>
      <w:numPr>
        <w:numId w:val="426"/>
      </w:numPr>
    </w:pPr>
  </w:style>
  <w:style w:customStyle="1" w:styleId="WW8Num138" w:type="numbering">
    <w:name w:val="WW8Num138"/>
    <w:basedOn w:val="Bezpopisa"/>
    <w:pPr>
      <w:numPr>
        <w:numId w:val="427"/>
      </w:numPr>
    </w:pPr>
  </w:style>
  <w:style w:customStyle="1" w:styleId="WW8Num139" w:type="numbering">
    <w:name w:val="WW8Num139"/>
    <w:basedOn w:val="Bezpopisa"/>
    <w:pPr>
      <w:numPr>
        <w:numId w:val="428"/>
      </w:numPr>
    </w:pPr>
  </w:style>
  <w:style w:customStyle="1" w:styleId="WW8Num140" w:type="numbering">
    <w:name w:val="WW8Num140"/>
    <w:basedOn w:val="Bezpopisa"/>
    <w:pPr>
      <w:numPr>
        <w:numId w:val="429"/>
      </w:numPr>
    </w:pPr>
  </w:style>
  <w:style w:customStyle="1" w:styleId="WW8Num141" w:type="numbering">
    <w:name w:val="WW8Num141"/>
    <w:basedOn w:val="Bezpopisa"/>
    <w:pPr>
      <w:numPr>
        <w:numId w:val="430"/>
      </w:numPr>
    </w:pPr>
  </w:style>
  <w:style w:customStyle="1" w:styleId="WW8Num142" w:type="numbering">
    <w:name w:val="WW8Num142"/>
    <w:basedOn w:val="Bezpopisa"/>
    <w:pPr>
      <w:numPr>
        <w:numId w:val="431"/>
      </w:numPr>
    </w:pPr>
  </w:style>
  <w:style w:customStyle="1" w:styleId="WW8Num143" w:type="numbering">
    <w:name w:val="WW8Num143"/>
    <w:basedOn w:val="Bezpopisa"/>
    <w:pPr>
      <w:numPr>
        <w:numId w:val="432"/>
      </w:numPr>
    </w:pPr>
  </w:style>
  <w:style w:customStyle="1" w:styleId="WW8Num144" w:type="numbering">
    <w:name w:val="WW8Num144"/>
    <w:basedOn w:val="Bezpopisa"/>
    <w:pPr>
      <w:numPr>
        <w:numId w:val="433"/>
      </w:numPr>
    </w:pPr>
  </w:style>
  <w:style w:styleId="Tekstrezerviranogmjesta" w:type="character">
    <w:name w:val="Placeholder Text"/>
    <w:basedOn w:val="Zadanifontodlomka"/>
    <w:uiPriority w:val="99"/>
    <w:semiHidden/>
    <w:rsid w:val="00DC4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2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2AB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2A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2A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St-88/2013-365</izvorni_sadrzaj>
    <derivirana_varijabla naziv="DomainObject.Oznaka_1">St-88/2013-365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 34 od 24.5.2013</izvorni_sadrzaj>
    <derivirana_varijabla naziv="DomainObject.Predmet.PrimjedbaSuca_1">račun za objavu oglasa u NN. 62 na str. 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1186</properties:Words>
  <properties:Characters>7080</properties:Characters>
  <properties:Lines>229</properties:Lines>
  <properties:Paragraphs>161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2017-12-01T08:19:00Z</dcterms:created>
  <dc:creator>Nadica</dc:creator>
  <cp:lastModifiedBy>Lea Rogina</cp:lastModifiedBy>
  <cp:lastPrinted>2017-11-29T13:34:00Z</cp:lastPrinted>
  <dcterms:modified xmlns:xsi="http://www.w3.org/2001/XMLSchema-instance" xsi:type="dcterms:W3CDTF">2017-12-01T08:20:00Z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St-88/2013-365 / Podnesak - Izvješće stečajnog upravitelja</vt:lpwstr>
  </prop:property>
  <prop:property name="CC_coloring" pid="8" fmtid="{D5CDD505-2E9C-101B-9397-08002B2CF9AE}">
    <vt:bool>false</vt:bool>
  </prop:property>
  <prop:property name="BrojStranica" pid="9" fmtid="{D5CDD505-2E9C-101B-9397-08002B2CF9AE}">
    <vt:i4>6</vt:i4>
  </prop:property>
</prop:Properties>
</file>