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826c" w14:paraId="4b7826c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2B32D1">
        <w:t>DRAGUNJA d.o.o., Rovinj, Franje Iskre 4, OIB: 53012659382</w:t>
      </w:r>
      <w:r w:rsidR="00FB04CC">
        <w:t>,</w:t>
      </w:r>
      <w:r w:rsidR="005032AA">
        <w:t xml:space="preserve"> </w:t>
      </w:r>
      <w:r w:rsidR="002B32D1">
        <w:t>1</w:t>
      </w:r>
      <w:r w:rsidR="00AA62E6">
        <w:t>4</w:t>
      </w:r>
      <w:r w:rsidR="00915E34">
        <w:t xml:space="preserve">. </w:t>
      </w:r>
      <w:r w:rsidR="002B32D1">
        <w:t>listopada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2B32D1">
        <w:t>DRAGUNJA d.o.o., Rovinj, Franje Iskre 4, OIB: 53012659382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2B32D1">
        <w:t>548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24DE2">
      <w:pPr>
        <w:spacing w:lineRule="atLeast" w:line="240"/>
        <w:jc w:val="both"/>
      </w:pPr>
      <w:r w:rsidRPr="00250F22">
        <w:tab/>
        <w:t xml:space="preserve">Na ročište od </w:t>
      </w:r>
      <w:r w:rsidR="002B32D1">
        <w:t>5. listopada</w:t>
      </w:r>
      <w:r w:rsidR="00EE2834">
        <w:t xml:space="preserve"> 2016. pristupio</w:t>
      </w:r>
      <w:r w:rsidRPr="00250F22">
        <w:t xml:space="preserve"> je zakonsk</w:t>
      </w:r>
      <w:r w:rsidR="00EE2834">
        <w:t>i zastupnik</w:t>
      </w:r>
      <w:r w:rsidRPr="00250F22">
        <w:t xml:space="preserve"> dužnika </w:t>
      </w:r>
      <w:r w:rsidR="002B32D1">
        <w:t>Mijo Martinović</w:t>
      </w:r>
      <w:r w:rsidRPr="00250F22">
        <w:t>, koji je nave</w:t>
      </w:r>
      <w:r w:rsidR="00EE2834">
        <w:t>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2B32D1">
        <w:t>nema nekretnina u vlasništvu, a od pokretnina ima u vlasništvu građevinsku skelu koja može vrijediti oko 10.000,00 kn, te vozilo Škoda Octavia 2007., koja može vrijediti oko 40.000,00 kn. Druge vrjednije imovine društvo nema.</w:t>
      </w:r>
    </w:p>
    <w:p w:rsidRDefault="00EE2834" w:rsidP="00B77EB9" w:rsidR="00EE2834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2B32D1">
        <w:t>1</w:t>
      </w:r>
      <w:r w:rsidR="00AA62E6">
        <w:t>4</w:t>
      </w:r>
      <w:r w:rsidR="002B32D1">
        <w:t>. listopada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2459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2B32D1">
      <w:t>548</w:t>
    </w:r>
    <w:r w:rsidR="005032AA">
      <w:t>/16-</w:t>
    </w:r>
    <w:r w:rsidR="00EE2834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2B32D1">
      <w:t>548</w:t>
    </w:r>
    <w:r w:rsidR="005032AA">
      <w:t>/16-</w:t>
    </w:r>
    <w:r w:rsidR="00EE2834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2B32D1"/>
    <w:rsid w:val="00313CFC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F23C2"/>
    <w:rsid w:val="00726F07"/>
    <w:rsid w:val="007F482F"/>
    <w:rsid w:val="00814708"/>
    <w:rsid w:val="008157C7"/>
    <w:rsid w:val="008748E1"/>
    <w:rsid w:val="008E56F0"/>
    <w:rsid w:val="00914EB0"/>
    <w:rsid w:val="00915E34"/>
    <w:rsid w:val="009B2459"/>
    <w:rsid w:val="009E0D54"/>
    <w:rsid w:val="009E515D"/>
    <w:rsid w:val="00A9689F"/>
    <w:rsid w:val="00AA62E6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EE2834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DRAGUNJA d.o.o. ROVINJ</izvorni_sadrzaj>
    <derivirana_varijabla naziv="DomainObject.Predmet.ProtustrankaFormated_1">  DRAGUNJA d.o.o. ROVINJ</derivirana_varijabla>
  </DomainObject.Predmet.ProtustrankaFormated>
  <DomainObject.Predmet.ProtustrankaFormatedOIB>
    <izvorni_sadrzaj>  DRAGUNJA d.o.o. ROVINJ, OIB 53012659382</izvorni_sadrzaj>
    <derivirana_varijabla naziv="DomainObject.Predmet.ProtustrankaFormatedOIB_1">  DRAGUNJA d.o.o. ROVINJ, OIB 53012659382</derivirana_varijabla>
  </DomainObject.Predmet.ProtustrankaFormatedOIB>
  <DomainObject.Predmet.ProtustrankaFormatedWithAdress>
    <izvorni_sadrzaj> DRAGUNJA d.o.o. ROVINJ, Franje Iskre 4, 52210 Rovinj</izvorni_sadrzaj>
    <derivirana_varijabla naziv="DomainObject.Predmet.ProtustrankaFormatedWithAdress_1"> DRAGUNJA d.o.o. ROVINJ, Franje Iskre 4, 52210 Rovinj</derivirana_varijabla>
  </DomainObject.Predmet.ProtustrankaFormatedWithAdress>
  <DomainObject.Predmet.ProtustrankaFormatedWithAdressOIB>
    <izvorni_sadrzaj> DRAGUNJA d.o.o. ROVINJ, OIB 53012659382, Franje Iskre 4, 52210 Rovinj</izvorni_sadrzaj>
    <derivirana_varijabla naziv="DomainObject.Predmet.ProtustrankaFormatedWithAdressOIB_1"> DRAGUNJA d.o.o. ROVINJ, OIB 53012659382, Franje Iskre 4, 52210 Rovinj</derivirana_varijabla>
  </DomainObject.Predmet.ProtustrankaFormatedWithAdressOIB>
  <DomainObject.Predmet.ProtustrankaWithAdress>
    <izvorni_sadrzaj>DRAGUNJA d.o.o. ROVINJ Franje Iskre 4, 52210 Rovinj</izvorni_sadrzaj>
    <derivirana_varijabla naziv="DomainObject.Predmet.ProtustrankaWithAdress_1">DRAGUNJA d.o.o. ROVINJ Franje Iskre 4, 52210 Rovinj</derivirana_varijabla>
  </DomainObject.Predmet.ProtustrankaWithAdress>
  <DomainObject.Predmet.ProtustrankaWithAdressOIB>
    <izvorni_sadrzaj>DRAGUNJA d.o.o. ROVINJ, OIB 53012659382, Franje Iskre 4, 52210 Rovinj</izvorni_sadrzaj>
    <derivirana_varijabla naziv="DomainObject.Predmet.ProtustrankaWithAdressOIB_1">DRAGUNJA d.o.o. ROVINJ, OIB 53012659382, Franje Iskre 4, 52210 Rovinj</derivirana_varijabla>
  </DomainObject.Predmet.ProtustrankaWithAdressOIB>
  <DomainObject.Predmet.ProtustrankaNazivFormated>
    <izvorni_sadrzaj>DRAGUNJA d.o.o. ROVINJ</izvorni_sadrzaj>
    <derivirana_varijabla naziv="DomainObject.Predmet.ProtustrankaNazivFormated_1">DRAGUNJA d.o.o. ROVINJ</derivirana_varijabla>
  </DomainObject.Predmet.ProtustrankaNazivFormated>
  <DomainObject.Predmet.ProtustrankaNazivFormatedOIB>
    <izvorni_sadrzaj>DRAGUNJA d.o.o. ROVINJ, OIB 53012659382</izvorni_sadrzaj>
    <derivirana_varijabla naziv="DomainObject.Predmet.ProtustrankaNazivFormatedOIB_1">DRAGUNJA d.o.o. ROVINJ, OIB 53012659382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117905.13</izvorni_sadrzaj>
    <derivirana_varijabla naziv="DomainObject.Predmet.TrenutnaVrijednost_1">117905.13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DRAGUNJA d.o.o. ROVINJ</item>
    </izvorni_sadrzaj>
    <derivirana_varijabla naziv="DomainObject.Predmet.ProtuStrankaListFormated_1">
      <item>DRAGUNJA d.o.o. ROVINJ</item>
    </derivirana_varijabla>
  </DomainObject.Predmet.ProtuStrankaListFormated>
  <DomainObject.Predmet.ProtuStrankaListFormatedOIB>
    <izvorni_sadrzaj>
      <item>DRAGUNJA d.o.o. ROVINJ, OIB 53012659382</item>
    </izvorni_sadrzaj>
    <derivirana_varijabla naziv="DomainObject.Predmet.ProtuStrankaListFormatedOIB_1">
      <item>DRAGUNJA d.o.o. ROVINJ, OIB 53012659382</item>
    </derivirana_varijabla>
  </DomainObject.Predmet.ProtuStrankaListFormatedOIB>
  <DomainObject.Predmet.ProtuStrankaListFormatedWithAdress>
    <izvorni_sadrzaj>
      <item>DRAGUNJA d.o.o. ROVINJ, Franje Iskre 4, 52210 Rovinj</item>
    </izvorni_sadrzaj>
    <derivirana_varijabla naziv="DomainObject.Predmet.ProtuStrankaListFormatedWithAdress_1">
      <item>DRAGUNJA d.o.o. ROVINJ, Franje Iskre 4, 52210 Rovinj</item>
    </derivirana_varijabla>
  </DomainObject.Predmet.ProtuStrankaListFormatedWithAdress>
  <DomainObject.Predmet.ProtuStrankaListFormatedWithAdressOIB>
    <izvorni_sadrzaj>
      <item>DRAGUNJA d.o.o. ROVINJ, OIB 53012659382, Franje Iskre 4, 52210 Rovinj</item>
    </izvorni_sadrzaj>
    <derivirana_varijabla naziv="DomainObject.Predmet.ProtuStrankaListFormatedWithAdressOIB_1">
      <item>DRAGUNJA d.o.o. ROVINJ, OIB 53012659382, Franje Iskre 4, 52210 Rovinj</item>
    </derivirana_varijabla>
  </DomainObject.Predmet.ProtuStrankaListFormatedWithAdressOIB>
  <DomainObject.Predmet.ProtuStrankaListNazivFormated>
    <izvorni_sadrzaj>
      <item>DRAGUNJA d.o.o. ROVINJ</item>
    </izvorni_sadrzaj>
    <derivirana_varijabla naziv="DomainObject.Predmet.ProtuStrankaListNazivFormated_1">
      <item>DRAGUNJA d.o.o. ROVINJ</item>
    </derivirana_varijabla>
  </DomainObject.Predmet.ProtuStrankaListNazivFormated>
  <DomainObject.Predmet.ProtuStrankaListNazivFormatedOIB>
    <izvorni_sadrzaj>
      <item>DRAGUNJA d.o.o. ROVINJ, OIB 53012659382</item>
    </izvorni_sadrzaj>
    <derivirana_varijabla naziv="DomainObject.Predmet.ProtuStrankaListNazivFormatedOIB_1">
      <item>DRAGUNJA d.o.o. ROVINJ, OIB 53012659382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DRAGUNJA d.o.o. ROVINJ</izvorni_sadrzaj>
    <derivirana_varijabla naziv="DomainObject.Predmet.ProtustrankaIDrugi_1">DRAGUNJA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DRAGUNJA d.o.o. ROVINJ, OIB 53012659382, Franje Iskre 4, 52210 Rovinj</izvorni_sadrzaj>
    <derivirana_varijabla naziv="DomainObject.Predmet.ProtustrankaIDrugiAdressOIB_1">DRAGUNJA d.o.o. ROVINJ, OIB 53012659382, Franje Iskre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DRAGUNJA d.o.o. ROVINJ</item>
    </izvorni_sadrzaj>
    <derivirana_varijabla naziv="DomainObject.Predmet.SudioniciListNaziv_1">
      <item>FINANCIJSKA AGENCIJA, RC RIJEKA, PODRUŽNICA PULA, PULA</item>
      <item>DRAGUNJA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DRAGUNJA d.o.o. ROVINJ, OIB 53012659382, Franje Iskre 4,52210 Rovinj</item>
    </izvorni_sadrzaj>
    <derivirana_varijabla naziv="DomainObject.Predmet.SudioniciListAdressOIB_1">
      <item>FINANCIJSKA AGENCIJA, RC RIJEKA, PODRUŽNICA PULA, PULA, OIB 85821130368, Giardini 5,52100 Pula</item>
      <item>DRAGUNJA d.o.o. ROVINJ, OIB 53012659382, Franje Iskre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53012659382</item>
    </izvorni_sadrzaj>
    <derivirana_varijabla naziv="DomainObject.Predmet.SudioniciListNazivOIB_1">
      <item>, OIB 85821130368</item>
      <item>, OIB 53012659382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2330</properties:Characters>
  <properties:Lines>70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2016-10-13T07:51:00Z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2016-10-14T10:01:00Z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