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d790" w14:paraId="603d790" w:rsidRDefault="00EC24C1" w:rsidP="00910611" w:rsidR="00EC24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4C1" w:rsidP="00910611" w:rsidR="00EC24C1">
      <w:r>
        <w:rPr>
          <w:rFonts w:eastAsia="MS Mincho"/>
        </w:rPr>
        <w:t>REPUBLIKA HRVATSKA</w:t>
      </w:r>
    </w:p>
    <w:p w:rsidRDefault="00EC24C1" w:rsidP="00910611" w:rsidR="00EC24C1">
      <w:r>
        <w:rPr>
          <w:rFonts w:eastAsia="MS Mincho"/>
        </w:rPr>
        <w:t>TRGOVAČKI SUD U RIJECI</w:t>
      </w:r>
    </w:p>
    <w:p w:rsidRDefault="00EC24C1" w:rsidR="00EC24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C24C1" w:rsidP="00910611" w:rsidR="00EC24C1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>
      <w:pPr>
        <w:jc w:val="both"/>
      </w:pPr>
    </w:p>
    <w:p w:rsidRDefault="009E631E" w:rsidP="00214472" w:rsidR="009E631E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</w:t>
      </w:r>
      <w:r w:rsidR="005F450A" w:rsidRPr="005F450A">
        <w:t xml:space="preserve">u prethodnom postupku radi utvrđivanja uvjeta za otvaranje stečajnog postupka nad dužnikom </w:t>
      </w:r>
      <w:r w:rsidR="006C7021" w:rsidRPr="006C7021">
        <w:rPr>
          <w:b/>
        </w:rPr>
        <w:t>RUSCUS društvo s ograničenom odgovornošću za trgovinu i usluge, Rijeka, Osječka 67/a, OIB 54141678207</w:t>
      </w:r>
      <w:r w:rsidR="007863DC">
        <w:rPr>
          <w:b/>
        </w:rPr>
        <w:t xml:space="preserve">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6C7021">
        <w:t>05. 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</w:t>
      </w:r>
      <w:r w:rsidR="006C7021">
        <w:t>Ani Vičević Gračanin iz Čavli, Čavle 117, OIB 75471893129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E631E">
        <w:t>6</w:t>
      </w:r>
      <w:r w:rsidR="003270C3">
        <w:t>.000</w:t>
      </w:r>
      <w:r w:rsidRPr="008B6081">
        <w:t xml:space="preserve">,00 kn </w:t>
      </w:r>
      <w:r w:rsidR="009E631E">
        <w:t>bruto</w:t>
      </w:r>
      <w:r w:rsidRPr="008B6081">
        <w:t xml:space="preserve">. </w:t>
      </w:r>
    </w:p>
    <w:p w:rsidRDefault="009E631E" w:rsidP="009E631E" w:rsidR="009E631E">
      <w:pPr>
        <w:ind w:left="1425"/>
        <w:jc w:val="both"/>
      </w:pPr>
    </w:p>
    <w:p w:rsidRDefault="009E631E" w:rsidP="00416E78" w:rsidR="009E631E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Ani Vičević Gračanin iz Čavli, Čavle 117, OIB 75471893129, odobrava se naknada stvarnih troškova u iznosu 160</w:t>
      </w:r>
      <w:r w:rsidRPr="008B6081">
        <w:t xml:space="preserve">,00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="009E631E">
        <w:t xml:space="preserve">i II. </w:t>
      </w:r>
      <w:r w:rsidRPr="008B6081">
        <w:t>izreke na žiroračun privremenog stečajnog upravitelja</w:t>
      </w:r>
      <w:r w:rsidR="005B64E7">
        <w:t xml:space="preserve"> </w:t>
      </w:r>
      <w:r w:rsidR="006C7021">
        <w:t>Ane Vičević Gračanin iz Čavli, Čavle 117, OIB 75471893129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9E631E">
        <w:t xml:space="preserve">HR43 2402 0063 1020 5964 2 </w:t>
      </w:r>
      <w:r w:rsidR="003270C3">
        <w:t xml:space="preserve"> otvoren kod HPB 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E631E">
        <w:rPr>
          <w:bCs/>
        </w:rPr>
        <w:t>99</w:t>
      </w:r>
      <w:r w:rsidR="006268A4">
        <w:rPr>
          <w:bCs/>
        </w:rPr>
        <w:t>/2015-</w:t>
      </w:r>
      <w:r w:rsidR="009E631E">
        <w:rPr>
          <w:bCs/>
        </w:rPr>
        <w:t>2</w:t>
      </w:r>
      <w:r w:rsidR="00C65432">
        <w:rPr>
          <w:bCs/>
        </w:rPr>
        <w:t xml:space="preserve"> od </w:t>
      </w:r>
      <w:r w:rsidR="009E631E">
        <w:rPr>
          <w:bCs/>
        </w:rPr>
        <w:t>29. rujna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6C7021" w:rsidRPr="006C7021">
        <w:rPr>
          <w:bCs/>
        </w:rPr>
        <w:t>RUSCUS društvo s ograničenom odgovornošću za trgovinu i usluge, Rijeka, Osječka 67/a, OIB 54141678207</w:t>
      </w:r>
      <w:r w:rsidR="003270C3" w:rsidRPr="003270C3">
        <w:rPr>
          <w:bCs/>
        </w:rPr>
        <w:t xml:space="preserve">,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9E631E" w:rsidRPr="009E631E">
        <w:rPr>
          <w:bCs/>
        </w:rPr>
        <w:t>An</w:t>
      </w:r>
      <w:r w:rsidR="009E631E">
        <w:rPr>
          <w:bCs/>
        </w:rPr>
        <w:t>a</w:t>
      </w:r>
      <w:r w:rsidR="009E631E" w:rsidRPr="009E631E">
        <w:rPr>
          <w:bCs/>
        </w:rPr>
        <w:t xml:space="preserve"> Vičevi</w:t>
      </w:r>
      <w:r w:rsidR="009E631E">
        <w:rPr>
          <w:bCs/>
        </w:rPr>
        <w:t>ć Gračanin iz Čavli, Čavle 117.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9E631E" w:rsidP="00214472" w:rsidR="009E631E" w:rsidRPr="008B6081">
      <w:pPr>
        <w:jc w:val="both"/>
        <w:rPr>
          <w:bCs/>
        </w:rPr>
      </w:pPr>
      <w:r>
        <w:rPr>
          <w:bCs/>
        </w:rPr>
        <w:tab/>
        <w:t xml:space="preserve">Sud je privremenom stečajnom upravitelju odobrio naknadu stvarnih troškova koje je imao u prethodnom postupku u ukupnom iznosu od 160,00 kn, a koji se odnose na putni trošak na relaciji Čavle – Rijeka – Čavle (4x 20 km x 2,00 kn). </w:t>
      </w:r>
    </w:p>
    <w:p w:rsidRDefault="00214472" w:rsidP="005B64E7" w:rsidR="00214472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AD3E2E">
        <w:t xml:space="preserve">i </w:t>
      </w:r>
      <w:r w:rsidR="00F6302D">
        <w:t xml:space="preserve">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C7021">
        <w:t>05. travnja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9E631E">
        <w:rPr>
          <w:szCs w:val="22"/>
        </w:rPr>
        <w:t>osam</w:t>
      </w:r>
      <w:r w:rsidRPr="005F450A">
        <w:rPr>
          <w:szCs w:val="22"/>
        </w:rPr>
        <w:t xml:space="preserve">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C7021">
        <w:rPr>
          <w:sz w:val="20"/>
          <w:szCs w:val="20"/>
        </w:rPr>
        <w:t>05.4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4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C7021">
      <w:t>99</w:t>
    </w:r>
    <w:r w:rsidR="00F6302D">
      <w:t>/2015-</w:t>
    </w:r>
    <w:r w:rsidR="006C7021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C7021"/>
    <w:rsid w:val="007863DC"/>
    <w:rsid w:val="00850331"/>
    <w:rsid w:val="008B6081"/>
    <w:rsid w:val="008D25AF"/>
    <w:rsid w:val="00916274"/>
    <w:rsid w:val="009A5E54"/>
    <w:rsid w:val="009E169F"/>
    <w:rsid w:val="009E631E"/>
    <w:rsid w:val="009F3C0A"/>
    <w:rsid w:val="00A50178"/>
    <w:rsid w:val="00A52130"/>
    <w:rsid w:val="00AD3E2E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EC24C1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C24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24C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C24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24C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2016.</izvorni_sadrzaj>
    <derivirana_varijabla naziv="DomainObject.Predmet.DatumRjesavanja_1">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RUSCUS d.o.o.  Rijeka</izvorni_sadrzaj>
    <derivirana_varijabla naziv="DomainObject.Predmet.ProtustrankaFormated_1">  RUSCUS d.o.o.  Rijeka</derivirana_varijabla>
  </DomainObject.Predmet.ProtustrankaFormated>
  <DomainObject.Predmet.ProtustrankaFormatedOIB>
    <izvorni_sadrzaj>  RUSCUS d.o.o.  Rijeka, OIB 54141678207</izvorni_sadrzaj>
    <derivirana_varijabla naziv="DomainObject.Predmet.ProtustrankaFormatedOIB_1">  RUSCUS d.o.o.  Rijeka, OIB 54141678207</derivirana_varijabla>
  </DomainObject.Predmet.ProtustrankaFormatedOIB>
  <DomainObject.Predmet.ProtustrankaFormatedWithAdress>
    <izvorni_sadrzaj> RUSCUS d.o.o.  Rijeka, Osječka 67a, 51000 Rijeka</izvorni_sadrzaj>
    <derivirana_varijabla naziv="DomainObject.Predmet.ProtustrankaFormatedWithAdress_1"> RUSCUS d.o.o.  Rijeka, Osječka 67a, 51000 Rijeka</derivirana_varijabla>
  </DomainObject.Predmet.ProtustrankaFormatedWithAdress>
  <DomainObject.Predmet.ProtustrankaFormatedWithAdressOIB>
    <izvorni_sadrzaj> RUSCUS d.o.o.  Rijeka, OIB 54141678207, Osječka 67a, 51000 Rijeka</izvorni_sadrzaj>
    <derivirana_varijabla naziv="DomainObject.Predmet.ProtustrankaFormatedWithAdressOIB_1"> RUSCUS d.o.o.  Rijeka, OIB 54141678207, Osječka 67a, 51000 Rijeka</derivirana_varijabla>
  </DomainObject.Predmet.ProtustrankaFormatedWithAdressOIB>
  <DomainObject.Predmet.ProtustrankaWithAdress>
    <izvorni_sadrzaj>RUSCUS d.o.o.  Rijeka Osječka 67a, 51000 Rijeka</izvorni_sadrzaj>
    <derivirana_varijabla naziv="DomainObject.Predmet.ProtustrankaWithAdress_1">RUSCUS d.o.o.  Rijeka Osječka 67a, 51000 Rijeka</derivirana_varijabla>
  </DomainObject.Predmet.ProtustrankaWithAdress>
  <DomainObject.Predmet.ProtustrankaWithAdressOIB>
    <izvorni_sadrzaj>RUSCUS d.o.o.  Rijeka, OIB 54141678207, Osječka 67a, 51000 Rijeka</izvorni_sadrzaj>
    <derivirana_varijabla naziv="DomainObject.Predmet.ProtustrankaWithAdressOIB_1">RUSCUS d.o.o.  Rijeka, OIB 54141678207, Osječka 67a, 51000 Rijeka</derivirana_varijabla>
  </DomainObject.Predmet.ProtustrankaWithAdressOIB>
  <DomainObject.Predmet.ProtustrankaNazivFormated>
    <izvorni_sadrzaj>RUSCUS d.o.o.  Rijeka</izvorni_sadrzaj>
    <derivirana_varijabla naziv="DomainObject.Predmet.ProtustrankaNazivFormated_1">RUSCUS d.o.o.  Rijeka</derivirana_varijabla>
  </DomainObject.Predmet.ProtustrankaNazivFormated>
  <DomainObject.Predmet.ProtustrankaNazivFormatedOIB>
    <izvorni_sadrzaj>RUSCUS d.o.o.  Rijeka, OIB 54141678207</izvorni_sadrzaj>
    <derivirana_varijabla naziv="DomainObject.Predmet.ProtustrankaNazivFormatedOIB_1">RUSCUS d.o.o.  Rijeka, OIB 54141678207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RUSCUS d.o.o.  Rijeka</item>
    </izvorni_sadrzaj>
    <derivirana_varijabla naziv="DomainObject.Predmet.ProtuStrankaListFormated_1">
      <item>RUSCUS d.o.o.  Rijeka</item>
    </derivirana_varijabla>
  </DomainObject.Predmet.ProtuStrankaListFormated>
  <DomainObject.Predmet.ProtuStrankaListFormatedOIB>
    <izvorni_sadrzaj>
      <item>RUSCUS d.o.o.  Rijeka, OIB 54141678207</item>
    </izvorni_sadrzaj>
    <derivirana_varijabla naziv="DomainObject.Predmet.ProtuStrankaListFormatedOIB_1">
      <item>RUSCUS d.o.o.  Rijeka, OIB 54141678207</item>
    </derivirana_varijabla>
  </DomainObject.Predmet.ProtuStrankaListFormatedOIB>
  <DomainObject.Predmet.ProtuStrankaListFormatedWithAdress>
    <izvorni_sadrzaj>
      <item>RUSCUS d.o.o.  Rijeka, Osječka 67a, 51000 Rijeka</item>
    </izvorni_sadrzaj>
    <derivirana_varijabla naziv="DomainObject.Predmet.ProtuStrankaListFormatedWithAdress_1">
      <item>RUSCUS d.o.o.  Rijeka, Osječka 67a, 51000 Rijeka</item>
    </derivirana_varijabla>
  </DomainObject.Predmet.ProtuStrankaListFormatedWithAdress>
  <DomainObject.Predmet.ProtuStrankaListFormatedWithAdressOIB>
    <izvorni_sadrzaj>
      <item>RUSCUS d.o.o.  Rijeka, OIB 54141678207, Osječka 67a, 51000 Rijeka</item>
    </izvorni_sadrzaj>
    <derivirana_varijabla naziv="DomainObject.Predmet.ProtuStrankaListFormatedWithAdressOIB_1">
      <item>RUSCUS d.o.o.  Rijeka, OIB 54141678207, Osječka 67a, 51000 Rijeka</item>
    </derivirana_varijabla>
  </DomainObject.Predmet.ProtuStrankaListFormatedWithAdressOIB>
  <DomainObject.Predmet.ProtuStrankaListNazivFormated>
    <izvorni_sadrzaj>
      <item>RUSCUS d.o.o.  Rijeka</item>
    </izvorni_sadrzaj>
    <derivirana_varijabla naziv="DomainObject.Predmet.ProtuStrankaListNazivFormated_1">
      <item>RUSCUS d.o.o.  Rijeka</item>
    </derivirana_varijabla>
  </DomainObject.Predmet.ProtuStrankaListNazivFormated>
  <DomainObject.Predmet.ProtuStrankaListNazivFormatedOIB>
    <izvorni_sadrzaj>
      <item>RUSCUS d.o.o.  Rijeka, OIB 54141678207</item>
    </izvorni_sadrzaj>
    <derivirana_varijabla naziv="DomainObject.Predmet.ProtuStrankaListNazivFormatedOIB_1">
      <item>RUSCUS d.o.o.  Rijeka, OIB 54141678207</item>
    </derivirana_varijabla>
  </DomainObject.Predmet.ProtuStrankaListNazivFormatedOIB>
  <DomainObject.Predmet.OstaliListFormated>
    <izvorni_sadrzaj>
      <item>Ana Vičević Gračanin</item>
      <item>Ivan Galić</item>
    </izvorni_sadrzaj>
    <derivirana_varijabla naziv="DomainObject.Predmet.OstaliListFormated_1">
      <item>Ana Vičević Gračanin</item>
      <item>Ivan Galić</item>
    </derivirana_varijabla>
  </DomainObject.Predmet.OstaliListFormated>
  <DomainObject.Predmet.OstaliListFormatedOIB>
    <izvorni_sadrzaj>
      <item>Ana Vičević Gračanin, OIB 75471893129</item>
      <item>Ivan Galić, OIB 64998585747</item>
    </izvorni_sadrzaj>
    <derivirana_varijabla naziv="DomainObject.Predmet.OstaliListFormatedOIB_1">
      <item>Ana Vičević Gračanin, OIB 75471893129</item>
      <item>Ivan Galić, OIB 64998585747</item>
    </derivirana_varijabla>
  </DomainObject.Predmet.OstaliListFormatedOIB>
  <DomainObject.Predmet.OstaliListFormatedWithAdress>
    <izvorni_sadrzaj>
      <item>Ana Vičević Gračanin, Ledine 7, 51218 Buzdohanj</item>
      <item>Ivan Galić, Ivana Lenca 28, 51000 Rijeka</item>
    </izvorni_sadrzaj>
    <derivirana_varijabla naziv="DomainObject.Predmet.OstaliListFormatedWithAdress_1">
      <item>Ana Vičević Gračanin, Ledine 7, 51218 Buzdohanj</item>
      <item>Ivan Galić, Ivana Lenca 28, 51000 Rijeka</item>
    </derivirana_varijabla>
  </DomainObject.Predmet.OstaliListFormatedWithAdress>
  <DomainObject.Predmet.OstaliListFormatedWithAdressOIB>
    <izvorni_sadrzaj>
      <item>Ana Vičević Gračanin, OIB 75471893129, Ledine 7, 51218 Buzdohanj</item>
      <item>Ivan Galić, OIB 64998585747, Ivana Lenca 28, 51000 Rijeka</item>
    </izvorni_sadrzaj>
    <derivirana_varijabla naziv="DomainObject.Predmet.OstaliListFormatedWithAdressOIB_1">
      <item>Ana Vičević Gračanin, OIB 75471893129, Ledine 7, 51218 Buzdohanj</item>
      <item>Ivan Galić, OIB 64998585747, Ivana Lenca 28, 51000 Rijeka</item>
    </derivirana_varijabla>
  </DomainObject.Predmet.OstaliListFormatedWithAdressOIB>
  <DomainObject.Predmet.OstaliListNazivFormated>
    <izvorni_sadrzaj>
      <item>Ana Vičević Gračanin</item>
      <item>Ivan Galić</item>
    </izvorni_sadrzaj>
    <derivirana_varijabla naziv="DomainObject.Predmet.OstaliListNazivFormated_1">
      <item>Ana Vičević Gračanin</item>
      <item>Ivan Galić</item>
    </derivirana_varijabla>
  </DomainObject.Predmet.OstaliListNazivFormated>
  <DomainObject.Predmet.OstaliListNazivFormatedOIB>
    <izvorni_sadrzaj>
      <item>Ana Vičević Gračanin, OIB 75471893129</item>
      <item>Ivan Galić, OIB 64998585747</item>
    </izvorni_sadrzaj>
    <derivirana_varijabla naziv="DomainObject.Predmet.OstaliListNazivFormatedOIB_1">
      <item>Ana Vičević Gračanin, OIB 75471893129</item>
      <item>Ivan Galić, OIB 64998585747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RUSCUS d.o.o.  Rijeka</izvorni_sadrzaj>
    <derivirana_varijabla naziv="DomainObject.Predmet.ProtustrankaIDrugi_1">RUSCUS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RUSCUS d.o.o.  Rijeka, OIB 54141678207, Osječka 67a, 51000 Rijeka</izvorni_sadrzaj>
    <derivirana_varijabla naziv="DomainObject.Predmet.ProtustrankaIDrugiAdressOIB_1">RUSCUS d.o.o.  Rijeka, OIB 54141678207, Osječka 67a,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St-99/2015-18</izvorni_sadrzaj>
    <derivirana_varijabla naziv="DomainObject.Predmet.OdlukaRjesenje.Oznaka_1">St-99/2015-18</derivirana_varijabla>
  </DomainObject.Predmet.OdlukaRjesenje.Oznaka>
  <DomainObject.Predmet.SudioniciListNaziv>
    <izvorni_sadrzaj>
      <item>FINA Rijeka</item>
      <item>RUSCUS d.o.o.  Rijeka</item>
      <item>Ana Vičević Gračanin</item>
      <item>Ivan Galić</item>
    </izvorni_sadrzaj>
    <derivirana_varijabla naziv="DomainObject.Predmet.SudioniciListNaziv_1">
      <item>FINA Rijeka</item>
      <item>RUSCUS d.o.o.  Rijeka</item>
      <item>Ana Vičević Gračanin</item>
      <item>Ivan Galić</item>
    </derivirana_varijabla>
  </DomainObject.Predmet.SudioniciListNaziv>
  <DomainObject.Predmet.SudioniciListAdressOIB>
    <izvorni_sadrzaj>
      <item>FINA Rijeka, OIB 85821130368, Frana Kurelca 8,51000 Rijeka</item>
      <item>RUSCUS d.o.o.  Rijeka, OIB 54141678207, Osječka 67a,51000 Rijeka</item>
      <item>Ana Vičević Gračanin, OIB 75471893129, Ledine 7,51218 Buzdohanj</item>
      <item>Ivan Galić, OIB 64998585747, Ivana Lenca 28,51000 Rijeka</item>
    </izvorni_sadrzaj>
    <derivirana_varijabla naziv="DomainObject.Predmet.SudioniciListAdressOIB_1">
      <item>FINA Rijeka, OIB 85821130368, Frana Kurelca 8,51000 Rijeka</item>
      <item>RUSCUS d.o.o.  Rijeka, OIB 54141678207, Osječka 67a,51000 Rijeka</item>
      <item>Ana Vičević Gračanin, OIB 75471893129, Ledine 7,51218 Buzdohanj</item>
      <item>Ivan Galić, OIB 64998585747, Ivana Lenca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54141678207</item>
      <item>, OIB 75471893129</item>
      <item>, OIB 64998585747</item>
    </izvorni_sadrzaj>
    <derivirana_varijabla naziv="DomainObject.Predmet.SudioniciListNazivOIB_1">
      <item>, OIB 85821130368</item>
      <item>, OIB 54141678207</item>
      <item>, OIB 75471893129</item>
      <item>, OIB 64998585747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862F3-768C-4ADF-819E-9F33FC441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2392</properties:Characters>
  <properties:Lines>78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2016-04-05T12:45:00Z</dcterms:created>
  <dc:creator>dcmelik</dc:creator>
  <cp:lastModifiedBy>Jasna Radulović</cp:lastModifiedBy>
  <cp:lastPrinted>2015-11-30T10:12:00Z</cp:lastPrinted>
  <dcterms:modified xmlns:xsi="http://www.w3.org/2001/XMLSchema-instance" xsi:type="dcterms:W3CDTF">2016-04-05T12:48:00Z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