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9795" w14:paraId="7709795" w:rsidRDefault="001A2EFD" w:rsidR="001A2EF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0B3A20">
      <w:r w:rsidRPr="000B3A20">
        <w:t xml:space="preserve">  REPUBLIKA HRVATSKA</w:t>
      </w:r>
    </w:p>
    <w:p w:rsidRDefault="009236B9" w:rsidP="009236B9" w:rsidR="009236B9" w:rsidRPr="000B3A20">
      <w:r w:rsidRPr="000B3A20">
        <w:t xml:space="preserve">   Trgovački sud u Zagrebu</w:t>
      </w:r>
    </w:p>
    <w:p w:rsidRDefault="009236B9" w:rsidP="009236B9" w:rsidR="009236B9" w:rsidRPr="000B3A20">
      <w:r w:rsidRPr="000B3A20">
        <w:t xml:space="preserve">     Zagreb, Amruševa 2/II                                                     </w:t>
      </w:r>
      <w:r w:rsidR="001A2EFD">
        <w:t xml:space="preserve">                             </w:t>
      </w:r>
      <w:r w:rsidRPr="000B3A20">
        <w:t>72 St-</w:t>
      </w:r>
      <w:r w:rsidR="00C636CE" w:rsidRPr="000B3A20">
        <w:t>338/2012</w:t>
      </w:r>
      <w:r w:rsidR="001A2EFD">
        <w:t>-473</w:t>
      </w:r>
    </w:p>
    <w:p w:rsidRDefault="009236B9" w:rsidP="009236B9" w:rsidR="009236B9" w:rsidRPr="000B3A20">
      <w:pPr>
        <w:jc w:val="center"/>
        <w:rPr>
          <w:b/>
        </w:rPr>
      </w:pPr>
    </w:p>
    <w:p w:rsidRDefault="001A2EFD" w:rsidP="000D00E5" w:rsidR="001A2EFD">
      <w:pPr>
        <w:jc w:val="center"/>
      </w:pPr>
      <w:r>
        <w:t>REPUBLIKA HRVATSKA</w:t>
      </w:r>
    </w:p>
    <w:p w:rsidRDefault="009236B9" w:rsidP="009236B9" w:rsidR="009236B9" w:rsidRPr="001A2EFD">
      <w:pPr>
        <w:jc w:val="center"/>
      </w:pPr>
      <w:r w:rsidRPr="001A2EFD">
        <w:t xml:space="preserve">Z A K LJ U Č A K </w:t>
      </w:r>
    </w:p>
    <w:p w:rsidRDefault="009236B9" w:rsidP="009236B9" w:rsidR="009236B9" w:rsidRPr="000B3A20">
      <w:pPr>
        <w:jc w:val="center"/>
      </w:pPr>
    </w:p>
    <w:p w:rsidRDefault="00C636CE" w:rsidP="00C636CE" w:rsidR="00C636CE" w:rsidRPr="000B3A20">
      <w:pPr>
        <w:ind w:firstLine="708"/>
        <w:jc w:val="both"/>
        <w:rPr>
          <w:bCs/>
        </w:rPr>
      </w:pPr>
      <w:r w:rsidRPr="000B3A20">
        <w:t>Trgovački sud u Zagrebu po sucu pojedincu Nikoli Ribariću, kao stečajnom sucu, u stečajnom predmetu nad dužnikom M-PROFIL d.o.o. u stečaju, Zabok, Prilaz dr. Franje Tuđmana 11, MBS: 080000127, OIB: 02586214731,</w:t>
      </w:r>
      <w:r w:rsidRPr="000B3A20">
        <w:rPr>
          <w:bCs/>
        </w:rPr>
        <w:t xml:space="preserve"> </w:t>
      </w:r>
      <w:r w:rsidRPr="000B3A20">
        <w:t>dana 1</w:t>
      </w:r>
      <w:r w:rsidR="000B3A20">
        <w:t>2</w:t>
      </w:r>
      <w:r w:rsidRPr="000B3A20">
        <w:rPr>
          <w:bCs/>
        </w:rPr>
        <w:t>.</w:t>
      </w:r>
      <w:r w:rsidR="000B3A20">
        <w:rPr>
          <w:bCs/>
        </w:rPr>
        <w:t xml:space="preserve"> listopada</w:t>
      </w:r>
      <w:r w:rsidRPr="000B3A20">
        <w:rPr>
          <w:bCs/>
        </w:rPr>
        <w:t xml:space="preserve"> 201</w:t>
      </w:r>
      <w:r w:rsidR="000B3A20">
        <w:rPr>
          <w:bCs/>
        </w:rPr>
        <w:t>6</w:t>
      </w:r>
      <w:r w:rsidRPr="000B3A20">
        <w:rPr>
          <w:bCs/>
        </w:rPr>
        <w:t>.</w:t>
      </w:r>
    </w:p>
    <w:p w:rsidRDefault="00C636CE" w:rsidP="00C636CE" w:rsidR="00C636CE" w:rsidRPr="000B3A20">
      <w:pPr>
        <w:jc w:val="both"/>
      </w:pPr>
    </w:p>
    <w:p w:rsidRDefault="009236B9" w:rsidP="009236B9" w:rsidR="009236B9" w:rsidRPr="001A2EFD">
      <w:pPr>
        <w:jc w:val="both"/>
      </w:pPr>
      <w:r w:rsidRPr="001A2EFD">
        <w:tab/>
      </w:r>
      <w:r w:rsidRPr="001A2EFD">
        <w:tab/>
      </w:r>
      <w:r w:rsidRPr="001A2EFD">
        <w:tab/>
      </w:r>
      <w:r w:rsidRPr="001A2EFD">
        <w:tab/>
      </w:r>
      <w:r w:rsidRPr="001A2EFD">
        <w:tab/>
        <w:t xml:space="preserve">z a k  l j u č i o  j e </w:t>
      </w:r>
      <w:r w:rsidRPr="001A2EFD">
        <w:tab/>
      </w:r>
    </w:p>
    <w:p w:rsidRDefault="009236B9" w:rsidP="009236B9" w:rsidR="009236B9" w:rsidRPr="000B3A20">
      <w:pPr>
        <w:jc w:val="both"/>
        <w:rPr>
          <w:b/>
        </w:rPr>
      </w:pPr>
      <w:r w:rsidRPr="000B3A20">
        <w:rPr>
          <w:b/>
        </w:rPr>
        <w:tab/>
      </w:r>
      <w:r w:rsidRPr="000B3A20">
        <w:rPr>
          <w:b/>
        </w:rPr>
        <w:tab/>
      </w:r>
      <w:r w:rsidRPr="000B3A20">
        <w:rPr>
          <w:b/>
        </w:rPr>
        <w:tab/>
      </w:r>
      <w:r w:rsidRPr="000B3A20">
        <w:rPr>
          <w:b/>
        </w:rPr>
        <w:tab/>
      </w:r>
    </w:p>
    <w:p w:rsidRDefault="009236B9" w:rsidP="000B3A20" w:rsidR="000B3A20">
      <w:pPr>
        <w:tabs>
          <w:tab w:pos="360" w:val="left"/>
        </w:tabs>
        <w:ind w:left="360"/>
        <w:jc w:val="both"/>
      </w:pPr>
      <w:r w:rsidRPr="000B3A20">
        <w:rPr>
          <w:b/>
        </w:rPr>
        <w:t>I</w:t>
      </w:r>
      <w:r w:rsidRPr="000B3A20">
        <w:t xml:space="preserve"> </w:t>
      </w:r>
      <w:r w:rsidRPr="000B3A20">
        <w:tab/>
      </w:r>
      <w:r w:rsidRPr="000B3A20">
        <w:rPr>
          <w:b/>
        </w:rPr>
        <w:t xml:space="preserve">Određuje se ročište </w:t>
      </w:r>
      <w:r w:rsidR="003C7C8B" w:rsidRPr="000B3A20">
        <w:rPr>
          <w:b/>
        </w:rPr>
        <w:t>za diobu kupovnine</w:t>
      </w:r>
      <w:r w:rsidR="003C7C8B" w:rsidRPr="000B3A20">
        <w:t xml:space="preserve"> </w:t>
      </w:r>
      <w:r w:rsidR="000B3A20">
        <w:t>nakon prodaje nekretnine upisane u zemljišnim knjigama Općinskog suda u Zlataru,  Zemljišnoknjižni odjel Zabok:</w:t>
      </w:r>
    </w:p>
    <w:p w:rsidRDefault="000B3A20" w:rsidP="000B3A20" w:rsidR="000B3A20">
      <w:pPr>
        <w:tabs>
          <w:tab w:pos="360" w:val="left"/>
        </w:tabs>
        <w:ind w:left="360"/>
        <w:jc w:val="both"/>
      </w:pPr>
    </w:p>
    <w:p w:rsidRDefault="000B3A20" w:rsidP="000B3A20" w:rsidR="000B3A20">
      <w:pPr>
        <w:tabs>
          <w:tab w:pos="360" w:val="left"/>
        </w:tabs>
        <w:ind w:left="360"/>
        <w:jc w:val="both"/>
      </w:pPr>
      <w:r>
        <w:t>1.</w:t>
      </w:r>
      <w:r>
        <w:tab/>
        <w:t xml:space="preserve">zk.ul.br. 5275, k.o. Zabok, k.č.br. 3970/1, 3970/2, livada, sveukupne  površine 2856 m2 </w:t>
      </w:r>
    </w:p>
    <w:p w:rsidRDefault="000B3A20" w:rsidP="000B3A20" w:rsidR="000B3A20">
      <w:pPr>
        <w:tabs>
          <w:tab w:pos="360" w:val="left"/>
        </w:tabs>
        <w:ind w:left="360"/>
        <w:jc w:val="both"/>
      </w:pPr>
    </w:p>
    <w:p w:rsidRDefault="000B3A20" w:rsidP="000B3A20" w:rsidR="00C636CE" w:rsidRPr="000B3A20">
      <w:pPr>
        <w:tabs>
          <w:tab w:pos="360" w:val="left"/>
        </w:tabs>
        <w:ind w:left="360"/>
        <w:jc w:val="both"/>
      </w:pPr>
      <w:r>
        <w:t>dosuđene kupcu VALOVITI PAPIR - DUNAPACK d.o.o. Zabok, Trebež 2, OIB:96648829623 za iznos od 530.000,00 kn</w:t>
      </w:r>
    </w:p>
    <w:p w:rsidRDefault="000B3A20" w:rsidP="00F83CB6" w:rsidR="000B3A20">
      <w:pPr>
        <w:tabs>
          <w:tab w:pos="360" w:val="left"/>
        </w:tabs>
        <w:jc w:val="both"/>
      </w:pPr>
      <w:r>
        <w:tab/>
      </w:r>
    </w:p>
    <w:p w:rsidRDefault="000B3A20" w:rsidP="00F83CB6" w:rsidR="00751F93" w:rsidRPr="000B3A20">
      <w:pPr>
        <w:tabs>
          <w:tab w:pos="360" w:val="left"/>
        </w:tabs>
        <w:jc w:val="both"/>
      </w:pPr>
      <w:r>
        <w:tab/>
      </w:r>
      <w:r w:rsidR="00C636CE" w:rsidRPr="000B3A20">
        <w:t>z</w:t>
      </w:r>
      <w:r w:rsidR="009236B9" w:rsidRPr="000B3A20">
        <w:t xml:space="preserve">a dan </w:t>
      </w:r>
    </w:p>
    <w:p w:rsidRDefault="00751F93" w:rsidP="009236B9" w:rsidR="009236B9" w:rsidRPr="000B3A20">
      <w:pPr>
        <w:tabs>
          <w:tab w:pos="360" w:val="left"/>
        </w:tabs>
        <w:ind w:left="360"/>
        <w:jc w:val="both"/>
        <w:rPr>
          <w:b/>
        </w:rPr>
      </w:pPr>
      <w:r w:rsidRPr="000B3A20">
        <w:tab/>
      </w:r>
      <w:r w:rsidRPr="000B3A20">
        <w:tab/>
      </w:r>
      <w:r w:rsidRPr="000B3A20">
        <w:tab/>
      </w:r>
      <w:r w:rsidR="000B3A20">
        <w:rPr>
          <w:b/>
        </w:rPr>
        <w:t>16</w:t>
      </w:r>
      <w:r w:rsidR="00C636CE" w:rsidRPr="000B3A20">
        <w:rPr>
          <w:b/>
        </w:rPr>
        <w:t>.</w:t>
      </w:r>
      <w:r w:rsidR="000B3A20">
        <w:rPr>
          <w:b/>
        </w:rPr>
        <w:t xml:space="preserve"> studenoga</w:t>
      </w:r>
      <w:r w:rsidR="00E741B0" w:rsidRPr="000B3A20">
        <w:rPr>
          <w:b/>
        </w:rPr>
        <w:t xml:space="preserve"> 201</w:t>
      </w:r>
      <w:r w:rsidR="000B3A20">
        <w:rPr>
          <w:b/>
        </w:rPr>
        <w:t>6</w:t>
      </w:r>
      <w:r w:rsidR="00E741B0" w:rsidRPr="000B3A20">
        <w:rPr>
          <w:b/>
        </w:rPr>
        <w:t xml:space="preserve">. </w:t>
      </w:r>
      <w:r w:rsidR="009236B9" w:rsidRPr="000B3A20">
        <w:rPr>
          <w:b/>
        </w:rPr>
        <w:t xml:space="preserve">u </w:t>
      </w:r>
      <w:r w:rsidR="000B3A20">
        <w:rPr>
          <w:b/>
        </w:rPr>
        <w:t>10,00</w:t>
      </w:r>
      <w:r w:rsidR="006701A5" w:rsidRPr="000B3A20">
        <w:rPr>
          <w:b/>
        </w:rPr>
        <w:t xml:space="preserve"> </w:t>
      </w:r>
      <w:r w:rsidR="009236B9" w:rsidRPr="000B3A20">
        <w:rPr>
          <w:b/>
        </w:rPr>
        <w:t>sati, soba 82/II, ovog suda.</w:t>
      </w:r>
    </w:p>
    <w:p w:rsidRDefault="009236B9" w:rsidP="009236B9" w:rsidR="009236B9" w:rsidRPr="000B3A20">
      <w:pPr>
        <w:tabs>
          <w:tab w:pos="360" w:val="left"/>
        </w:tabs>
        <w:ind w:left="360"/>
        <w:jc w:val="both"/>
      </w:pPr>
    </w:p>
    <w:p w:rsidRDefault="009236B9" w:rsidP="009236B9" w:rsidR="009236B9" w:rsidRPr="000B3A20">
      <w:pPr>
        <w:tabs>
          <w:tab w:pos="360" w:val="left"/>
        </w:tabs>
        <w:ind w:left="360"/>
        <w:jc w:val="both"/>
      </w:pPr>
      <w:r w:rsidRPr="000B3A20">
        <w:t>Na ročište se dostavom ovog zaključka pozivaju:</w:t>
      </w:r>
    </w:p>
    <w:p w:rsidRDefault="009236B9" w:rsidP="009236B9" w:rsidR="009236B9" w:rsidRPr="000B3A20">
      <w:pPr>
        <w:tabs>
          <w:tab w:pos="360" w:val="left"/>
        </w:tabs>
        <w:ind w:left="360"/>
        <w:jc w:val="both"/>
      </w:pPr>
      <w:r w:rsidRPr="000B3A20">
        <w:t xml:space="preserve">-Stečajni upravitelj </w:t>
      </w:r>
      <w:r w:rsidR="005956F3" w:rsidRPr="000B3A20">
        <w:t>Alma Klepac, iz Zagreba, D. Gervaisa 4,</w:t>
      </w:r>
    </w:p>
    <w:p w:rsidRDefault="0059553B" w:rsidP="008C1295" w:rsidR="008C1295" w:rsidRPr="008C1295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B3A20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8C1295" w:rsidRPr="008C1295">
        <w:rPr>
          <w:rFonts w:cs="Times New Roman" w:hAnsi="Times New Roman" w:ascii="Times New Roman"/>
          <w:color w:val="000000"/>
          <w:sz w:val="24"/>
          <w:szCs w:val="24"/>
        </w:rPr>
        <w:t>MARCEGAGLIA S.p.A. Via dei Brescani 16, 46040 Gazoldo degli Ippoliti, Republica Italia po OD ABEL I GRENAC, Zagreb, Ulica kralja Držislava 4/II</w:t>
      </w:r>
    </w:p>
    <w:p w:rsidRDefault="008C1295" w:rsidP="008C1295" w:rsidR="008C1295" w:rsidRPr="008C1295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Pr="008C1295">
        <w:rPr>
          <w:rFonts w:cs="Times New Roman" w:hAnsi="Times New Roman" w:ascii="Times New Roman"/>
          <w:color w:val="000000"/>
          <w:sz w:val="24"/>
          <w:szCs w:val="24"/>
        </w:rPr>
        <w:t>MINISTARSTVO FINANCIJA, POREZNA UPRAVA, Zagreb</w:t>
      </w:r>
    </w:p>
    <w:p w:rsidRDefault="008C1295" w:rsidP="008C1295" w:rsidR="0059553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Pr="008C1295">
        <w:rPr>
          <w:rFonts w:cs="Times New Roman" w:hAnsi="Times New Roman" w:ascii="Times New Roman"/>
          <w:color w:val="000000"/>
          <w:sz w:val="24"/>
          <w:szCs w:val="24"/>
        </w:rPr>
        <w:t>ŽDO Zagreb</w:t>
      </w:r>
    </w:p>
    <w:p w:rsidRDefault="008C1295" w:rsidP="008C1295" w:rsidR="008C1295" w:rsidRPr="000B3A20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C7C8B" w:rsidP="00F83CB6" w:rsidR="009236B9" w:rsidRPr="000B3A20">
      <w:pPr>
        <w:ind w:left="360"/>
        <w:jc w:val="both"/>
      </w:pPr>
      <w:r w:rsidRPr="000B3A20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0B3A20">
      <w:pPr>
        <w:jc w:val="center"/>
      </w:pPr>
      <w:r w:rsidRPr="000B3A20">
        <w:t>Obrazloženje</w:t>
      </w:r>
    </w:p>
    <w:p w:rsidRDefault="009236B9" w:rsidP="009236B9" w:rsidR="009236B9" w:rsidRPr="000B3A20">
      <w:pPr>
        <w:jc w:val="center"/>
      </w:pPr>
    </w:p>
    <w:p w:rsidRDefault="009236B9" w:rsidP="009236B9" w:rsidR="009236B9" w:rsidRPr="000B3A20">
      <w:pPr>
        <w:jc w:val="both"/>
      </w:pPr>
      <w:r w:rsidRPr="000B3A20">
        <w:tab/>
        <w:t xml:space="preserve">Prije donošenja rješenja o namirenju razlučnog vjerovnika sud mora provesti ročište </w:t>
      </w:r>
      <w:r w:rsidR="003C7C8B" w:rsidRPr="000B3A20">
        <w:t xml:space="preserve">za diobu kupovnine na kojem se raspravlja o </w:t>
      </w:r>
      <w:r w:rsidR="00E741B0" w:rsidRPr="000B3A20">
        <w:t>n</w:t>
      </w:r>
      <w:r w:rsidR="003C7C8B" w:rsidRPr="000B3A20">
        <w:t>a</w:t>
      </w:r>
      <w:r w:rsidR="00E741B0" w:rsidRPr="000B3A20">
        <w:t>m</w:t>
      </w:r>
      <w:r w:rsidR="003C7C8B" w:rsidRPr="000B3A20">
        <w:t xml:space="preserve">irenju vjerovnika </w:t>
      </w:r>
      <w:r w:rsidR="005956F3" w:rsidRPr="000B3A20">
        <w:t>i</w:t>
      </w:r>
      <w:r w:rsidR="003C7C8B" w:rsidRPr="000B3A20">
        <w:t xml:space="preserve"> drugih osoba koje postavljaju zahtjev za namirenje.</w:t>
      </w:r>
      <w:r w:rsidR="00751F93" w:rsidRPr="000B3A20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1A2EFD" w:rsidR="008C1295">
      <w:pPr>
        <w:pStyle w:val="Tijeloteksta"/>
        <w:ind w:firstLine="708" w:left="2832"/>
        <w:jc w:val="left"/>
      </w:pPr>
      <w:r w:rsidRPr="000B3A20">
        <w:lastRenderedPageBreak/>
        <w:t xml:space="preserve">U Zagrebu, </w:t>
      </w:r>
      <w:r w:rsidR="00C636CE" w:rsidRPr="000B3A20">
        <w:t>1</w:t>
      </w:r>
      <w:r w:rsidR="008C1295">
        <w:t>2</w:t>
      </w:r>
      <w:r w:rsidRPr="000B3A20">
        <w:t>.</w:t>
      </w:r>
      <w:r w:rsidR="008C1295">
        <w:t xml:space="preserve"> listopada</w:t>
      </w:r>
      <w:r w:rsidRPr="000B3A20">
        <w:t xml:space="preserve"> 201</w:t>
      </w:r>
      <w:r w:rsidR="008C1295">
        <w:t>6</w:t>
      </w:r>
      <w:r w:rsidRPr="000B3A20">
        <w:t>.</w:t>
      </w:r>
    </w:p>
    <w:p w:rsidRDefault="008C1295" w:rsidP="008C1295" w:rsidR="008C1295">
      <w:pPr>
        <w:pStyle w:val="Tijeloteksta"/>
        <w:ind w:firstLine="708" w:left="2832"/>
        <w:jc w:val="center"/>
      </w:pPr>
    </w:p>
    <w:p w:rsidRDefault="009236B9" w:rsidP="00E91121" w:rsidR="001A2E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B3A20">
        <w:t xml:space="preserve"> </w:t>
      </w:r>
      <w:r w:rsidRPr="000B3A20">
        <w:tab/>
      </w:r>
      <w:r w:rsidRPr="000B3A20">
        <w:tab/>
      </w:r>
      <w:r w:rsidRPr="000B3A20">
        <w:tab/>
      </w:r>
      <w:r w:rsidRPr="000B3A20">
        <w:tab/>
        <w:t xml:space="preserve">                        </w:t>
      </w:r>
      <w:r w:rsidRPr="000B3A20">
        <w:tab/>
      </w:r>
      <w:r w:rsidR="001A2E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A2EFD" w:rsidP="00E91121" w:rsidR="001A2E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A2EFD" w:rsidP="00E91121" w:rsidR="001A2E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A2EFD" w:rsidP="00E91121" w:rsidR="001A2E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A2EFD" w:rsidP="00E91121" w:rsidR="001A2E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A2EFD" w:rsidP="001A2EFD" w:rsidR="001A2EF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3CB6" w:rsidP="001A2EFD" w:rsidR="00F83CB6" w:rsidRPr="000B3A20">
      <w:pPr>
        <w:pStyle w:val="Tijeloteksta"/>
        <w:ind w:firstLine="708" w:left="4248"/>
        <w:jc w:val="center"/>
      </w:pPr>
    </w:p>
    <w:p w:rsidRDefault="00F83CB6" w:rsidR="00F83CB6" w:rsidRPr="000B3A20">
      <w:pPr>
        <w:pStyle w:val="Tijeloteksta"/>
        <w:ind w:left="5760"/>
      </w:pPr>
    </w:p>
    <w:p w:rsidRDefault="009236B9" w:rsidP="009236B9" w:rsidR="009236B9" w:rsidRPr="000B3A20">
      <w:pPr>
        <w:jc w:val="both"/>
      </w:pPr>
      <w:r w:rsidRPr="000B3A20">
        <w:rPr>
          <w:b/>
        </w:rPr>
        <w:t>UPUTA O PRAVNOM LIJEKU:</w:t>
      </w:r>
    </w:p>
    <w:p w:rsidRDefault="009236B9" w:rsidP="009236B9" w:rsidR="007417C1" w:rsidRPr="000B3A20">
      <w:pPr>
        <w:jc w:val="both"/>
      </w:pPr>
      <w:r w:rsidRPr="000B3A20">
        <w:t>Protiv ovog zaključka nije dopuštena žalba (čl.11.st.9. SZ).</w:t>
      </w:r>
    </w:p>
    <w:p w:rsidRDefault="00F83CB6" w:rsidP="009236B9" w:rsidR="00F83CB6" w:rsidRPr="000B3A20">
      <w:pPr>
        <w:jc w:val="both"/>
      </w:pPr>
    </w:p>
    <w:p w:rsidRDefault="00F83CB6" w:rsidP="009236B9" w:rsidR="00F83CB6" w:rsidRPr="000B3A20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1A2EFD" w:rsidP="008C1295" w:rsidR="001A2EFD">
      <w:pPr>
        <w:jc w:val="both"/>
      </w:pPr>
    </w:p>
    <w:p w:rsidRDefault="008C1295" w:rsidP="008C1295" w:rsidR="008C1295" w:rsidRPr="006140FF">
      <w:pPr>
        <w:pStyle w:val="Odlomakpopisa10"/>
        <w:ind w:left="0"/>
        <w:jc w:val="both"/>
      </w:pPr>
    </w:p>
    <w:p w:rsidRDefault="009236B9" w:rsidP="009236B9" w:rsidR="009236B9" w:rsidRPr="000B3A20">
      <w:pPr>
        <w:jc w:val="both"/>
      </w:pPr>
      <w:r w:rsidRPr="000B3A20">
        <w:tab/>
      </w:r>
      <w:r w:rsidRPr="000B3A20">
        <w:tab/>
      </w:r>
      <w:r w:rsidRPr="000B3A20">
        <w:tab/>
      </w:r>
      <w:r w:rsidRPr="000B3A20">
        <w:tab/>
      </w:r>
      <w:r w:rsidRPr="000B3A20">
        <w:tab/>
      </w:r>
      <w:r w:rsidRPr="000B3A20">
        <w:tab/>
      </w:r>
      <w:r w:rsidRPr="000B3A20">
        <w:tab/>
      </w:r>
      <w:r w:rsidRPr="000B3A20">
        <w:tab/>
      </w:r>
      <w:r w:rsidRPr="000B3A20">
        <w:tab/>
      </w:r>
      <w:r w:rsidRPr="000B3A20">
        <w:tab/>
      </w:r>
      <w:r w:rsidRPr="000B3A20">
        <w:tab/>
      </w:r>
      <w:r w:rsidRPr="000B3A20">
        <w:tab/>
      </w:r>
    </w:p>
    <w:p w:rsidRDefault="00A1673F" w:rsidP="009236B9" w:rsidR="00A1673F" w:rsidRPr="000B3A20">
      <w:pPr>
        <w:jc w:val="both"/>
      </w:pPr>
    </w:p>
    <w:p w:rsidRDefault="009236B9" w:rsidP="009236B9" w:rsidR="009236B9" w:rsidRPr="000B3A20"/>
    <w:p w:rsidRDefault="009236B9" w:rsidR="009236B9" w:rsidRPr="000B3A20"/>
    <w:sectPr w:rsidSect="00A1673F" w:rsidR="009236B9" w:rsidRPr="000B3A20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772" w:rsidR="002E4772">
      <w:r>
        <w:separator/>
      </w:r>
    </w:p>
  </w:endnote>
  <w:endnote w:id="0" w:type="continuationSeparator">
    <w:p w:rsidRDefault="002E4772" w:rsidR="002E4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772" w:rsidR="002E4772">
      <w:r>
        <w:separator/>
      </w:r>
    </w:p>
  </w:footnote>
  <w:footnote w:id="0" w:type="continuationSeparator">
    <w:p w:rsidRDefault="002E4772" w:rsidR="002E4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53B" w:rsidR="005955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B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553B" w:rsidP="00A1673F" w:rsidR="0059553B" w:rsidRPr="00832E83">
    <w:pPr>
      <w:jc w:val="right"/>
    </w:pPr>
    <w:r>
      <w:t>72</w:t>
    </w:r>
    <w:r w:rsidRPr="00832E83">
      <w:t xml:space="preserve"> St-</w:t>
    </w:r>
    <w:r>
      <w:t>338/2012</w:t>
    </w:r>
  </w:p>
  <w:p w:rsidRDefault="0059553B" w:rsidR="005955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B3A20"/>
    <w:rsid w:val="001A2EFD"/>
    <w:rsid w:val="002E4772"/>
    <w:rsid w:val="003235EC"/>
    <w:rsid w:val="003C7C8B"/>
    <w:rsid w:val="0059553B"/>
    <w:rsid w:val="005956F3"/>
    <w:rsid w:val="006701A5"/>
    <w:rsid w:val="006F6573"/>
    <w:rsid w:val="007417C1"/>
    <w:rsid w:val="00751F93"/>
    <w:rsid w:val="007C4C36"/>
    <w:rsid w:val="00807B89"/>
    <w:rsid w:val="00842928"/>
    <w:rsid w:val="008553C8"/>
    <w:rsid w:val="00883225"/>
    <w:rsid w:val="008C1295"/>
    <w:rsid w:val="009236B9"/>
    <w:rsid w:val="00A1673F"/>
    <w:rsid w:val="00A23DC5"/>
    <w:rsid w:val="00B94DFE"/>
    <w:rsid w:val="00C636CE"/>
    <w:rsid w:val="00CD52AC"/>
    <w:rsid w:val="00E741B0"/>
    <w:rsid w:val="00EC1A1B"/>
    <w:rsid w:val="00F530BF"/>
    <w:rsid w:val="00F5652A"/>
    <w:rsid w:val="00F8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customStyle="true" w:styleId="Odlomakpopisa10" w:type="paragraph">
    <w:name w:val="Odlomak popisa1"/>
    <w:basedOn w:val="Normal"/>
    <w:qFormat/>
    <w:rsid w:val="008C1295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1A2EF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A2E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7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customStyle="1" w:styleId="Odlomakpopisa10" w:type="paragraph">
    <w:name w:val="Odlomak popisa1"/>
    <w:basedOn w:val="Normal"/>
    <w:qFormat/>
    <w:rsid w:val="008C1295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1A2EF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A2E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7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298</properties:Words>
  <properties:Characters>1661</properties:Characters>
  <properties:Lines>95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2016-10-13T11:42:00Z</dcterms:created>
  <dc:creator>nribaric</dc:creator>
  <cp:lastModifiedBy>Jadranka Zelić</cp:lastModifiedBy>
  <cp:lastPrinted>2016-10-13T11:40:00Z</cp:lastPrinted>
  <dcterms:modified xmlns:xsi="http://www.w3.org/2001/XMLSchema-instance" xsi:type="dcterms:W3CDTF">2016-10-13T11:44:00Z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