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1781" w14:paraId="2201781" w:rsidRDefault="00006969" w:rsidP="00197BD1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1E794A">
        <w:t>707</w:t>
      </w:r>
      <w:r w:rsidR="00FF797A" w:rsidRPr="00CE7D6D">
        <w:t>/16-</w:t>
      </w:r>
      <w:r w:rsidR="001E794A">
        <w:t>32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1E794A" w:rsidRPr="003C636E">
        <w:t>BABA DELICIJE d.o.o., Drniš, Kralja Zvonimira 4/3, OIB: 02199274127</w:t>
      </w:r>
      <w:r w:rsidR="00B6070F">
        <w:t xml:space="preserve">, </w:t>
      </w:r>
      <w:r w:rsidR="001E794A">
        <w:t xml:space="preserve"> koga zastupa stečajna</w:t>
      </w:r>
      <w:r w:rsidR="00B6070F" w:rsidRPr="002C2297">
        <w:t xml:space="preserve"> upravitelj</w:t>
      </w:r>
      <w:r w:rsidR="001E794A">
        <w:t>ica Marica Nekić</w:t>
      </w:r>
      <w:r w:rsidR="00E0200D">
        <w:t>,</w:t>
      </w:r>
      <w:r w:rsidRPr="00CE7D6D">
        <w:t xml:space="preserve"> dana </w:t>
      </w:r>
      <w:r w:rsidR="00E0200D">
        <w:t>3. veljače 2017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386024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>u stečajnom postupku imovine stečajnog dužnika</w:t>
      </w:r>
      <w:r w:rsidR="0094184A" w:rsidRPr="00CE7D6D">
        <w:t xml:space="preserve"> </w:t>
      </w:r>
      <w:r w:rsidR="004151BB" w:rsidRPr="003C636E">
        <w:t>BABA DELICIJE d.o.o., Drniš, Kralja Zvonimira 4/3, OIB: 02199274127</w:t>
      </w:r>
      <w:r w:rsidR="00FF797A" w:rsidRPr="00CE7D6D">
        <w:t xml:space="preserve"> </w:t>
      </w:r>
      <w:r w:rsidRPr="00CE7D6D">
        <w:t xml:space="preserve">i to </w:t>
      </w:r>
      <w:r w:rsidR="004151BB">
        <w:t>nekretnina</w:t>
      </w:r>
      <w:r w:rsidR="00386024">
        <w:t xml:space="preserve"> oznake </w:t>
      </w:r>
      <w:r w:rsidR="004151BB">
        <w:t>čest. zem. 745/4, k.o. Pakovo selo, zk. ul. 700, površine 4870 m2, u naravi poslovna građevina -  pršutana i dvorište.</w:t>
      </w:r>
    </w:p>
    <w:p w:rsidRDefault="004151BB" w:rsidP="004151BB" w:rsidR="004151BB">
      <w:pPr>
        <w:pStyle w:val="Odlomakpopisa"/>
        <w:ind w:left="1080"/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386024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4151BB">
        <w:t>HRVATSKA POŠTANSKA BANKA d.d. Zagreb i Republika Hrvatska – Ministarstvo financija.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4151BB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4151BB">
        <w:t>Drnišu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E552B2">
        <w:t>nekretnine</w:t>
      </w:r>
      <w:r w:rsidRPr="00CE7D6D">
        <w:t xml:space="preserve"> stečajnog</w:t>
      </w:r>
      <w:r w:rsidR="00083AD1" w:rsidRPr="00CE7D6D">
        <w:t xml:space="preserve"> du</w:t>
      </w:r>
      <w:r w:rsidR="00E552B2">
        <w:t>žnika iz točke I. ovog</w:t>
      </w:r>
      <w:r w:rsidR="00E0200D">
        <w:t xml:space="preserve"> rješenja u odnosu na </w:t>
      </w:r>
      <w:r w:rsidR="00386024">
        <w:t xml:space="preserve">nekretninu oznake </w:t>
      </w:r>
      <w:r w:rsidR="004151BB">
        <w:t>čest. zem. 745/4, k.o. Pakovo selo, zk. ul. 700, površine 4870 m2, u naravi poslovna građevina -  pršutana i dvorište.</w:t>
      </w:r>
    </w:p>
    <w:p w:rsidRDefault="00386024" w:rsidP="00386024" w:rsidR="00386024">
      <w:pPr>
        <w:pStyle w:val="Odlomakpopisa"/>
        <w:ind w:left="1080"/>
      </w:pPr>
    </w:p>
    <w:p w:rsidRDefault="0036508C" w:rsidP="00386024" w:rsidR="0036508C" w:rsidRPr="00CE7D6D">
      <w:pPr>
        <w:pStyle w:val="Odlomakpopisa"/>
        <w:ind w:left="1080"/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4151BB">
        <w:t>707</w:t>
      </w:r>
      <w:r w:rsidR="006212E6" w:rsidRPr="00CE7D6D">
        <w:t>/16</w:t>
      </w:r>
      <w:r w:rsidR="00852B0D" w:rsidRPr="00CE7D6D">
        <w:t>-</w:t>
      </w:r>
      <w:r w:rsidR="00433D1F" w:rsidRPr="00CE7D6D">
        <w:t xml:space="preserve"> </w:t>
      </w:r>
      <w:r w:rsidRPr="00CE7D6D">
        <w:t xml:space="preserve">od </w:t>
      </w:r>
      <w:r w:rsidR="004151BB">
        <w:t>7. prosinca</w:t>
      </w:r>
      <w:r w:rsidR="00B6070F">
        <w:t xml:space="preserve"> </w:t>
      </w:r>
      <w:r w:rsidR="006212E6" w:rsidRPr="00CE7D6D">
        <w:t>2016</w:t>
      </w:r>
      <w:r w:rsidR="00433D1F" w:rsidRPr="00CE7D6D">
        <w:t>.</w:t>
      </w:r>
      <w:r w:rsidRPr="00CE7D6D">
        <w:t xml:space="preserve"> </w:t>
      </w:r>
      <w:r w:rsidR="0094184A" w:rsidRPr="00CE7D6D">
        <w:t>otvoren</w:t>
      </w:r>
      <w:r w:rsidRPr="00CE7D6D">
        <w:t xml:space="preserve"> je stečajni </w:t>
      </w:r>
      <w:r w:rsidR="00AB589F" w:rsidRPr="00CE7D6D">
        <w:t>po</w:t>
      </w:r>
      <w:r w:rsidR="006212E6" w:rsidRPr="00CE7D6D">
        <w:t>stupak nad stečajnim dužnikom</w:t>
      </w:r>
      <w:r w:rsidR="0094184A" w:rsidRPr="00CE7D6D">
        <w:t xml:space="preserve"> </w:t>
      </w:r>
      <w:r w:rsidR="004151BB" w:rsidRPr="003C636E">
        <w:t>BABA DELICIJE d.o.o., Drniš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  <w:r w:rsidR="00386024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</w:t>
      </w:r>
      <w:r w:rsidR="00E552B2">
        <w:t>15) određeno je da se nekretnine</w:t>
      </w:r>
      <w:r w:rsidRPr="00CE7D6D">
        <w:t xml:space="preserve">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B6070F">
        <w:t xml:space="preserve"> </w:t>
      </w:r>
    </w:p>
    <w:p w:rsidRDefault="0039490D" w:rsidP="0046250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462503">
        <w:t>nekretnini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</w:t>
      </w:r>
      <w:r w:rsidR="00462503">
        <w:t xml:space="preserve"> </w:t>
      </w:r>
      <w:r w:rsidR="004151BB">
        <w:t>HRVATSKE POŠTANSKE BANKE d.d. Zagreb i Republike Hrvatske</w:t>
      </w:r>
      <w:r w:rsidR="00A37023" w:rsidRPr="00CE7D6D">
        <w:t>.</w:t>
      </w:r>
      <w:r w:rsidR="00852B0D" w:rsidRPr="00CE7D6D">
        <w:t xml:space="preserve"> </w:t>
      </w:r>
      <w:r w:rsidR="0094184A" w:rsidRPr="00CE7D6D">
        <w:t xml:space="preserve">  </w:t>
      </w:r>
      <w:r w:rsidR="004151BB">
        <w:t xml:space="preserve">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B6070F">
        <w:t xml:space="preserve">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E0200D">
        <w:t>3. veljače  2017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E0200D" w:rsidP="004151BB" w:rsidR="00394ED1">
      <w:pPr>
        <w:jc w:val="right"/>
      </w:pPr>
      <w:r>
        <w:t>Sutkinja:</w:t>
      </w:r>
    </w:p>
    <w:p w:rsidRDefault="00394ED1" w:rsidP="004151BB" w:rsidR="00394ED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B6070F" w:rsidP="0039490D" w:rsidR="0039490D" w:rsidRPr="00CE7D6D">
      <w:pPr>
        <w:numPr>
          <w:ilvl w:val="0"/>
          <w:numId w:val="1"/>
        </w:numPr>
        <w:jc w:val="both"/>
      </w:pPr>
      <w:r>
        <w:t>stečajn</w:t>
      </w:r>
      <w:r w:rsidR="001E794A">
        <w:t>a</w:t>
      </w:r>
      <w:r w:rsidR="00A37023" w:rsidRPr="00CE7D6D">
        <w:t xml:space="preserve"> upravitelj</w:t>
      </w:r>
      <w:r w:rsidR="001E794A">
        <w:t>ica Marica Nekić</w:t>
      </w:r>
      <w:r w:rsidR="00A37023" w:rsidRPr="00CE7D6D"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4151BB">
        <w:t>Drnišu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990EC4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1E794A">
      <w:t>707</w:t>
    </w:r>
    <w:r>
      <w:t>/16-</w:t>
    </w:r>
    <w:r w:rsidR="001E794A">
      <w:t>32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1C35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97BD1"/>
    <w:rsid w:val="001A7667"/>
    <w:rsid w:val="001B3757"/>
    <w:rsid w:val="001B6302"/>
    <w:rsid w:val="001C2667"/>
    <w:rsid w:val="001E794A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024"/>
    <w:rsid w:val="00386CC8"/>
    <w:rsid w:val="003915AB"/>
    <w:rsid w:val="0039490D"/>
    <w:rsid w:val="00394ED1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51BB"/>
    <w:rsid w:val="00416176"/>
    <w:rsid w:val="00432623"/>
    <w:rsid w:val="00433D1F"/>
    <w:rsid w:val="004452CA"/>
    <w:rsid w:val="00462503"/>
    <w:rsid w:val="00476055"/>
    <w:rsid w:val="004A6A74"/>
    <w:rsid w:val="004B7E25"/>
    <w:rsid w:val="004C1AE8"/>
    <w:rsid w:val="005050DD"/>
    <w:rsid w:val="0051015F"/>
    <w:rsid w:val="005172AF"/>
    <w:rsid w:val="00540926"/>
    <w:rsid w:val="005638FD"/>
    <w:rsid w:val="00565F06"/>
    <w:rsid w:val="00575E91"/>
    <w:rsid w:val="006212E6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0EC4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C7B2F"/>
    <w:rsid w:val="00AF0FC8"/>
    <w:rsid w:val="00B25F7A"/>
    <w:rsid w:val="00B5328B"/>
    <w:rsid w:val="00B6070F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200D"/>
    <w:rsid w:val="00E208C8"/>
    <w:rsid w:val="00E42D95"/>
    <w:rsid w:val="00E477F9"/>
    <w:rsid w:val="00E54055"/>
    <w:rsid w:val="00E552B2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31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5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9814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   U SSŠI - poslano poštom u ZD</izvorni_sadrzaj>
    <derivirana_varijabla naziv="DomainObject.Predmet.PrimjedbaSuca_1">- 10.10.16. - ZAPRIMLJENA ŽALBA DUŽNIKA
                       U SSŠI - poslano poštom u ZD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B9E90-D078-4B27-A1F9-95ADF86FC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390</properties:Words>
  <properties:Characters>2010</properties:Characters>
  <properties:Lines>67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2017-02-03T10:01:00Z</dcterms:created>
  <dc:creator>Srđan Gavranić</dc:creator>
  <cp:lastModifiedBy>wsadmin</cp:lastModifiedBy>
  <cp:lastPrinted>2016-11-21T14:07:00Z</cp:lastPrinted>
  <dcterms:modified xmlns:xsi="http://www.w3.org/2001/XMLSchema-instance" xsi:type="dcterms:W3CDTF">2017-03-03T08:45:00Z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