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11800" w14:paraId="3111800" w:rsidRDefault="008615FD" w:rsidP="008615FD" w:rsidR="008615FD" w:rsidRPr="00183E01">
      <w:pPr>
        <w15:collapsed w:val="false"/>
      </w:pPr>
      <w:r w:rsidRPr="00183E01">
        <w:rPr>
          <w:rStyle w:val="Naglaeno"/>
          <w:b w:val="false"/>
        </w:rPr>
        <w:t xml:space="preserve">             </w:t>
      </w:r>
      <w:r w:rsidR="00574060" w:rsidRPr="00183E01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A90" w:rsidP="008615FD" w:rsidR="008615FD" w:rsidRPr="00183E01">
      <w:r w:rsidRPr="00183E01">
        <w:t xml:space="preserve">   </w:t>
      </w:r>
    </w:p>
    <w:p w:rsidRDefault="008615FD" w:rsidP="008615FD" w:rsidR="008615FD" w:rsidRPr="00183E01">
      <w:pPr>
        <w:ind w:hanging="720" w:left="360"/>
      </w:pPr>
      <w:r w:rsidRPr="00183E01">
        <w:t xml:space="preserve">     </w:t>
      </w:r>
      <w:r w:rsidR="00A8162D" w:rsidRPr="00183E01">
        <w:t xml:space="preserve">   </w:t>
      </w:r>
      <w:r w:rsidRPr="00183E01">
        <w:t>REPUBLIKA HRVATSKA</w:t>
      </w:r>
    </w:p>
    <w:p w:rsidRDefault="008615FD" w:rsidP="008A4695" w:rsidR="008615FD" w:rsidRPr="00183E01">
      <w:pPr>
        <w:ind w:hanging="720" w:left="360"/>
      </w:pPr>
      <w:r w:rsidRPr="00183E01">
        <w:t xml:space="preserve">     TRGOVAČKI SUD U OSIJEKU</w:t>
      </w:r>
    </w:p>
    <w:p w:rsidRDefault="00D27785" w:rsidP="008615FD" w:rsidR="00D27785" w:rsidRPr="00183E01"/>
    <w:p w:rsidRDefault="008C3C64" w:rsidP="008615FD" w:rsidR="008C3C64" w:rsidRPr="00183E01"/>
    <w:p w:rsidRDefault="009B4A86" w:rsidP="00D27785" w:rsidR="00D27785" w:rsidRPr="00183E01">
      <w:pPr>
        <w:pStyle w:val="Naslov1"/>
        <w:rPr>
          <w:b w:val="false"/>
          <w:lang w:val="hr-HR"/>
        </w:rPr>
      </w:pPr>
      <w:r w:rsidRPr="00183E01">
        <w:rPr>
          <w:b w:val="false"/>
          <w:lang w:val="hr-HR"/>
        </w:rPr>
        <w:t xml:space="preserve">R E P U B L I K </w:t>
      </w:r>
      <w:r w:rsidR="000E4207" w:rsidRPr="00183E01">
        <w:rPr>
          <w:b w:val="false"/>
          <w:lang w:val="hr-HR"/>
        </w:rPr>
        <w:t>A</w:t>
      </w:r>
      <w:r w:rsidRPr="00183E01">
        <w:rPr>
          <w:b w:val="false"/>
          <w:lang w:val="hr-HR"/>
        </w:rPr>
        <w:t xml:space="preserve">  H R V A T S K </w:t>
      </w:r>
      <w:r w:rsidR="000E4207" w:rsidRPr="00183E01">
        <w:rPr>
          <w:b w:val="false"/>
          <w:lang w:val="hr-HR"/>
        </w:rPr>
        <w:t>A</w:t>
      </w:r>
    </w:p>
    <w:p w:rsidRDefault="009B4A86" w:rsidP="006D694B" w:rsidR="009B4A86" w:rsidRPr="00183E01">
      <w:pPr>
        <w:pStyle w:val="Naslov1"/>
        <w:rPr>
          <w:b w:val="false"/>
          <w:lang w:val="hr-HR"/>
        </w:rPr>
      </w:pPr>
      <w:r w:rsidRPr="00183E01">
        <w:rPr>
          <w:b w:val="false"/>
          <w:lang w:val="hr-HR"/>
        </w:rPr>
        <w:t>R J E Š E N J E</w:t>
      </w:r>
    </w:p>
    <w:p w:rsidRDefault="00D27785" w:rsidP="006D694B" w:rsidR="00D27785" w:rsidRPr="00183E01">
      <w:pPr>
        <w:pStyle w:val="Naslov1"/>
        <w:rPr>
          <w:b w:val="false"/>
          <w:lang w:val="es-ES"/>
        </w:rPr>
      </w:pPr>
    </w:p>
    <w:p w:rsidRDefault="009B4A86" w:rsidP="00FE3F69" w:rsidR="009B4A86" w:rsidRPr="00183E01">
      <w:pPr>
        <w:rPr>
          <w:bCs/>
        </w:rPr>
      </w:pPr>
    </w:p>
    <w:p w:rsidRDefault="00E0081C" w:rsidP="00E0081C" w:rsidR="00E0081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RIBOMANIA d.o.o., Čepin, Marina Držića 7, MBS: 030164627, OIB: 54617380886</w:t>
      </w:r>
      <w:r>
        <w:rPr>
          <w:color w:val="000000"/>
        </w:rPr>
        <w:t xml:space="preserve">, dana 16. studenog 2018. godine </w:t>
      </w:r>
    </w:p>
    <w:p w:rsidRDefault="00186A90" w:rsidP="00E0081C" w:rsidR="00186A90" w:rsidRPr="00183E01">
      <w:pPr>
        <w:jc w:val="both"/>
      </w:pPr>
    </w:p>
    <w:p w:rsidRDefault="00BF557C" w:rsidP="00BF557C" w:rsidR="00BF557C" w:rsidRPr="00183E01">
      <w:pPr>
        <w:jc w:val="center"/>
      </w:pPr>
      <w:r w:rsidRPr="00183E01">
        <w:t>r i j e š i o   j e</w:t>
      </w:r>
    </w:p>
    <w:p w:rsidRDefault="00BF557C" w:rsidP="00BF557C" w:rsidR="00BF557C" w:rsidRPr="00183E01">
      <w:pPr>
        <w:jc w:val="both"/>
      </w:pPr>
    </w:p>
    <w:p w:rsidRDefault="007C5AEA" w:rsidP="007C5AEA" w:rsidR="007C5AEA" w:rsidRPr="00183E01">
      <w:pPr>
        <w:jc w:val="center"/>
        <w:rPr>
          <w:bCs/>
        </w:rPr>
      </w:pPr>
    </w:p>
    <w:p w:rsidRDefault="0060128F" w:rsidP="00DE3D62" w:rsidR="007C5AEA" w:rsidRPr="00183E01">
      <w:pPr>
        <w:jc w:val="both"/>
      </w:pPr>
      <w:r w:rsidRPr="00183E01">
        <w:t xml:space="preserve"> </w:t>
      </w:r>
      <w:r w:rsidR="00F70FFE" w:rsidRPr="00183E01">
        <w:t>I</w:t>
      </w:r>
      <w:r w:rsidRPr="00183E01">
        <w:t>.</w:t>
      </w:r>
      <w:r w:rsidR="00F70FFE" w:rsidRPr="00183E01">
        <w:tab/>
      </w:r>
      <w:r w:rsidR="007C5AEA" w:rsidRPr="00183E01">
        <w:t xml:space="preserve">Za privremenog stečajnog upravitelja imenuje se </w:t>
      </w:r>
      <w:r w:rsidR="00593808" w:rsidRPr="007E1935">
        <w:t xml:space="preserve">Marko </w:t>
      </w:r>
      <w:proofErr w:type="spellStart"/>
      <w:r w:rsidR="00593808" w:rsidRPr="007E1935">
        <w:t>Tominac</w:t>
      </w:r>
      <w:proofErr w:type="spellEnd"/>
      <w:r w:rsidR="00593808" w:rsidRPr="007E1935">
        <w:t xml:space="preserve"> OIB: 98361792494, Vinkovci, Vladimira Nazora 3</w:t>
      </w:r>
      <w:r w:rsidR="00593808">
        <w:t xml:space="preserve">, </w:t>
      </w:r>
      <w:r w:rsidR="00DE3D62">
        <w:t>izabran metodom slučajnog odabira - automatskom dodjelom s iznimkom.</w:t>
      </w:r>
    </w:p>
    <w:p w:rsidRDefault="00F70FFE" w:rsidP="00F70FFE" w:rsidR="00F70FFE" w:rsidRPr="00183E01">
      <w:pPr>
        <w:ind w:left="851"/>
        <w:jc w:val="both"/>
      </w:pPr>
    </w:p>
    <w:p w:rsidRDefault="00F70FFE" w:rsidP="0060128F" w:rsidR="007C5AEA" w:rsidRPr="00183E01">
      <w:pPr>
        <w:ind w:firstLine="708"/>
        <w:jc w:val="both"/>
      </w:pPr>
      <w:r w:rsidRPr="00183E01">
        <w:t>II</w:t>
      </w:r>
      <w:r w:rsidR="0060128F" w:rsidRPr="00183E01">
        <w:t>.</w:t>
      </w:r>
      <w:r w:rsidRPr="00183E01">
        <w:tab/>
      </w:r>
      <w:r w:rsidR="007C5AEA" w:rsidRPr="00183E01">
        <w:t xml:space="preserve">Privremeni stečajni upravitelj izvršit će pregled dužnikovih poslovnih prostorija, te uvid u knjige i poslovnu dokumentaciju dužnika i nakon toga podnijeti izvješće o tome postoji li razlog za otvaranje stečajnog postupka, a posebno da li se imovinom dužnika mogu pokriti troškovi postupka. </w:t>
      </w:r>
    </w:p>
    <w:p w:rsidRDefault="00F70FFE" w:rsidP="00F70FFE" w:rsidR="00F70FFE" w:rsidRPr="00183E01">
      <w:pPr>
        <w:pStyle w:val="Odlomakpopisa"/>
      </w:pPr>
    </w:p>
    <w:p w:rsidRDefault="00F70FFE" w:rsidP="0060128F" w:rsidR="007C5AEA" w:rsidRPr="00183E01">
      <w:pPr>
        <w:ind w:firstLine="708"/>
        <w:jc w:val="both"/>
      </w:pPr>
      <w:r w:rsidRPr="00183E01">
        <w:t>III</w:t>
      </w:r>
      <w:r w:rsidR="0060128F" w:rsidRPr="00183E01">
        <w:t>.</w:t>
      </w:r>
      <w:r w:rsidRPr="00183E01">
        <w:tab/>
      </w:r>
      <w:r w:rsidR="007C5AEA" w:rsidRPr="00183E01">
        <w:t>Pisano izvješće privremeni stečajni upravitelj duža</w:t>
      </w:r>
      <w:r w:rsidR="00774C91">
        <w:t xml:space="preserve">n je predati sudu najkasnije do </w:t>
      </w:r>
      <w:r w:rsidR="00BF5F3F">
        <w:t>2</w:t>
      </w:r>
      <w:r w:rsidR="00716C73">
        <w:t>. siječnja</w:t>
      </w:r>
      <w:r w:rsidR="007C5AEA" w:rsidRPr="00E4221A">
        <w:t xml:space="preserve"> 201</w:t>
      </w:r>
      <w:r w:rsidR="00716C73">
        <w:t>9</w:t>
      </w:r>
      <w:r w:rsidR="007C5AEA" w:rsidRPr="00E4221A">
        <w:t>.</w:t>
      </w:r>
      <w:r w:rsidR="007C5AEA" w:rsidRPr="00183E01">
        <w:t xml:space="preserve"> godine.</w:t>
      </w:r>
    </w:p>
    <w:p w:rsidRDefault="007C5AEA" w:rsidP="007C5AEA" w:rsidR="007C5AEA" w:rsidRPr="00183E01"/>
    <w:p w:rsidRDefault="007C5AEA" w:rsidP="007C5AEA" w:rsidR="007C5AEA" w:rsidRPr="00183E01">
      <w:pPr>
        <w:pStyle w:val="Naslov2"/>
        <w:jc w:val="center"/>
        <w:rPr>
          <w:rFonts w:cs="Times New Roman" w:hAnsi="Times New Roman" w:ascii="Times New Roman"/>
          <w:b w:val="false"/>
          <w:bCs w:val="false"/>
          <w:color w:val="auto"/>
          <w:sz w:val="24"/>
          <w:szCs w:val="24"/>
        </w:rPr>
      </w:pPr>
      <w:r w:rsidRPr="00183E01">
        <w:rPr>
          <w:rFonts w:cs="Times New Roman" w:hAnsi="Times New Roman" w:ascii="Times New Roman"/>
          <w:b w:val="false"/>
          <w:bCs w:val="false"/>
          <w:color w:val="auto"/>
          <w:sz w:val="24"/>
          <w:szCs w:val="24"/>
        </w:rPr>
        <w:t>Obrazloženje</w:t>
      </w:r>
    </w:p>
    <w:p w:rsidRDefault="007C5AEA" w:rsidP="007C5AEA" w:rsidR="007C5AEA" w:rsidRPr="00183E01"/>
    <w:p w:rsidRDefault="007C5AEA" w:rsidP="007C5AEA" w:rsidR="007C5AEA" w:rsidRPr="00183E01"/>
    <w:p w:rsidRDefault="00E0081C" w:rsidP="00E0081C" w:rsidR="00E0081C">
      <w:pPr>
        <w:ind w:firstLine="708"/>
        <w:jc w:val="both"/>
      </w:pPr>
      <w:r>
        <w:t xml:space="preserve">Dana 19. travnja 2018.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110-07/18-01/04 </w:t>
      </w:r>
      <w:proofErr w:type="spellStart"/>
      <w:r>
        <w:t>Ur</w:t>
      </w:r>
      <w:proofErr w:type="spellEnd"/>
      <w:r>
        <w:t xml:space="preserve">. broj 04-06-18-1745 od 18. travnja 2018. godine, za otvaranje stečajnog postupka nad dužnikom RIBOMANIA d.o.o., Čepin, Marina Držića 7, MBS: 030164627, OIB: 54617380886.  </w:t>
      </w:r>
    </w:p>
    <w:p w:rsidRDefault="00E0081C" w:rsidP="00E0081C" w:rsidR="00E0081C">
      <w:pPr>
        <w:ind w:firstLine="708"/>
        <w:jc w:val="both"/>
      </w:pPr>
    </w:p>
    <w:p w:rsidRDefault="00E0081C" w:rsidP="00E0081C" w:rsidR="00E0081C">
      <w:pPr>
        <w:ind w:firstLine="708"/>
        <w:jc w:val="both"/>
      </w:pPr>
      <w:r>
        <w:t>U zahtjevu je navela da na dan 17. travnja 2018. godine dužnik u Očevidniku redoslijeda osnova za plaćanje ima evidentirane neizvršene osnove za plaćanje u neprekinutom razdoblju od 120 dana, u ukupnom iznosu od 21.245,62 kn, u koji iznos je uračunata kamata i naknada FINE za provedbu ovrhe na novčanim sredstvima dužnika. Navodi da dužnik ima 1 zaposlenog radnika.</w:t>
      </w:r>
    </w:p>
    <w:p w:rsidRDefault="00E0081C" w:rsidP="00E0081C" w:rsidR="00E0081C">
      <w:pPr>
        <w:ind w:firstLine="708"/>
        <w:jc w:val="both"/>
      </w:pPr>
    </w:p>
    <w:p w:rsidRDefault="00E0081C" w:rsidP="00E0081C" w:rsidR="00E0081C">
      <w:pPr>
        <w:ind w:firstLine="708"/>
        <w:jc w:val="both"/>
      </w:pPr>
      <w:r>
        <w:lastRenderedPageBreak/>
        <w:t>FINA je dostavila popis računa i oročenih novčanih sredstava dužnika na dan 17. travnja 2018. godine te u svom podnesku od 18. travnja 2018. godine navodi da dužnik na dan 17. travnja 2018. godine u Jedinstvenom registru računa ima otvorene sljedeće račune i oročena novčana sredstva: HR2123600001102499567 Zagrebačka banka d.d.,</w:t>
      </w:r>
      <w:r>
        <w:rPr>
          <w:color w:val="000000"/>
        </w:rPr>
        <w:t xml:space="preserve"> </w:t>
      </w:r>
      <w:r>
        <w:t>te da na temelju čl. 112. st. 5. Stečajnog zakona dužnik na dan 17. travnja 2018. godine na ime predujma za namirenje troškova stečajnog postupka ima zaplijenjena novčana sredstva.</w:t>
      </w:r>
    </w:p>
    <w:p w:rsidRDefault="00E0081C" w:rsidP="00E0081C" w:rsidR="00E0081C">
      <w:pPr>
        <w:jc w:val="both"/>
      </w:pPr>
      <w:r>
        <w:t xml:space="preserve">   </w:t>
      </w:r>
    </w:p>
    <w:p w:rsidRDefault="00E0081C" w:rsidP="00E0081C" w:rsidR="00C70ADB">
      <w:pPr>
        <w:ind w:firstLine="720"/>
        <w:jc w:val="both"/>
      </w:pPr>
      <w:r>
        <w:t>Sud je utvrdio da je predlagatelj ovlašten za podnošenje predmetnoga prijedloga temeljem odredbe čl. 110. st. 1. Stečajnog zakona (Narodne novine broj 71/15 i 104/17; u daljnjem tekstu SZ)</w:t>
      </w:r>
      <w:r w:rsidR="00C70ADB">
        <w:t xml:space="preserve">, te je zakazao ročište radi očitovanja o prijedlogu za otvaranje stečajnoga postupka i rasprave o pretpostavkama za ispitivanje uvjeta za otvaranje stečajnog postupka nad dužnikom </w:t>
      </w:r>
      <w:r>
        <w:t xml:space="preserve">RIBOMANIA d.o.o., Čepin, Marina Držića 7, MBS: 030164627, OIB: 54617380886 </w:t>
      </w:r>
      <w:r w:rsidR="00C70ADB">
        <w:t>(čl. 123. i 128. st. 1. SZ-a).</w:t>
      </w:r>
    </w:p>
    <w:p w:rsidRDefault="00C70ADB" w:rsidP="00C70ADB" w:rsidR="00C70ADB">
      <w:pPr>
        <w:jc w:val="both"/>
      </w:pPr>
    </w:p>
    <w:p w:rsidRDefault="007C5AEA" w:rsidP="00C70ADB" w:rsidR="007C5AEA" w:rsidRPr="00183E01">
      <w:pPr>
        <w:ind w:firstLine="708"/>
        <w:jc w:val="both"/>
        <w:rPr>
          <w:rFonts w:eastAsia="Calibri"/>
        </w:rPr>
      </w:pPr>
      <w:r w:rsidRPr="00183E01">
        <w:rPr>
          <w:rFonts w:eastAsia="Calibri"/>
        </w:rPr>
        <w:t xml:space="preserve">Sud je po službenoj dužnosti pribavio potvrdu Općinskog suda </w:t>
      </w:r>
      <w:r w:rsidR="00183E01" w:rsidRPr="00183E01">
        <w:rPr>
          <w:rFonts w:eastAsia="Calibri"/>
        </w:rPr>
        <w:t xml:space="preserve">u Osijeku Zemljišnoknjižni odjel </w:t>
      </w:r>
      <w:r w:rsidR="00E0081C">
        <w:rPr>
          <w:rFonts w:eastAsia="Calibri"/>
        </w:rPr>
        <w:t>Osijek</w:t>
      </w:r>
      <w:r w:rsidR="00183E01" w:rsidRPr="00183E01">
        <w:rPr>
          <w:rFonts w:eastAsia="Calibri"/>
        </w:rPr>
        <w:t xml:space="preserve"> </w:t>
      </w:r>
      <w:r w:rsidRPr="00183E01">
        <w:rPr>
          <w:rFonts w:eastAsia="Calibri"/>
        </w:rPr>
        <w:t xml:space="preserve">od </w:t>
      </w:r>
      <w:r w:rsidR="00E0081C">
        <w:rPr>
          <w:rFonts w:eastAsia="Calibri"/>
        </w:rPr>
        <w:t>9. svibnja</w:t>
      </w:r>
      <w:r w:rsidR="00183E01" w:rsidRPr="00183E01">
        <w:rPr>
          <w:rFonts w:eastAsia="Calibri"/>
        </w:rPr>
        <w:t xml:space="preserve"> 2018. </w:t>
      </w:r>
      <w:r w:rsidRPr="00183E01">
        <w:rPr>
          <w:rFonts w:eastAsia="Calibri"/>
        </w:rPr>
        <w:t>da dužnik nije upisan kao vlasnik nekretnina na području nadležnosti nave</w:t>
      </w:r>
      <w:r w:rsidR="00951896">
        <w:rPr>
          <w:rFonts w:eastAsia="Calibri"/>
        </w:rPr>
        <w:t xml:space="preserve">denog zemljišnoknjižnog suda, </w:t>
      </w:r>
      <w:r w:rsidRPr="00183E01">
        <w:rPr>
          <w:rFonts w:eastAsia="Calibri"/>
        </w:rPr>
        <w:t xml:space="preserve">uvjerenje </w:t>
      </w:r>
      <w:r w:rsidR="00183E01" w:rsidRPr="00183E01">
        <w:rPr>
          <w:rFonts w:eastAsia="Calibri"/>
        </w:rPr>
        <w:t xml:space="preserve">RH </w:t>
      </w:r>
      <w:r w:rsidRPr="00183E01">
        <w:rPr>
          <w:rFonts w:eastAsia="Calibri"/>
        </w:rPr>
        <w:t xml:space="preserve">Državne geodetske uprave </w:t>
      </w:r>
      <w:r w:rsidR="00183E01" w:rsidRPr="00183E01">
        <w:rPr>
          <w:rFonts w:eastAsia="Calibri"/>
        </w:rPr>
        <w:t xml:space="preserve">Središnji ured Zagreb </w:t>
      </w:r>
      <w:r w:rsidRPr="00183E01">
        <w:rPr>
          <w:rFonts w:eastAsia="Calibri"/>
        </w:rPr>
        <w:t xml:space="preserve">od </w:t>
      </w:r>
      <w:r w:rsidR="00A620BB">
        <w:rPr>
          <w:rFonts w:eastAsia="Calibri"/>
        </w:rPr>
        <w:t>17. svibnja</w:t>
      </w:r>
      <w:r w:rsidR="00183E01" w:rsidRPr="00183E01">
        <w:rPr>
          <w:rFonts w:eastAsia="Calibri"/>
        </w:rPr>
        <w:t xml:space="preserve"> 2018. godine </w:t>
      </w:r>
      <w:r w:rsidRPr="00183E01">
        <w:rPr>
          <w:rFonts w:eastAsia="Calibri"/>
        </w:rPr>
        <w:t>da dužnik nij</w:t>
      </w:r>
      <w:r w:rsidR="00951896">
        <w:rPr>
          <w:rFonts w:eastAsia="Calibri"/>
        </w:rPr>
        <w:t xml:space="preserve">e upisan u katastarski </w:t>
      </w:r>
      <w:proofErr w:type="spellStart"/>
      <w:r w:rsidR="00951896">
        <w:rPr>
          <w:rFonts w:eastAsia="Calibri"/>
        </w:rPr>
        <w:t>operat</w:t>
      </w:r>
      <w:proofErr w:type="spellEnd"/>
      <w:r w:rsidR="00951896">
        <w:rPr>
          <w:rFonts w:eastAsia="Calibri"/>
        </w:rPr>
        <w:t xml:space="preserve"> te </w:t>
      </w:r>
      <w:r w:rsidR="00A620BB">
        <w:rPr>
          <w:rFonts w:eastAsia="Calibri"/>
        </w:rPr>
        <w:t xml:space="preserve">Uvjerenje Centra za vozila Hrvatske d.d. CVH STP „AUTOREPARATURA“ od 09. svibnja 2018. </w:t>
      </w:r>
      <w:r w:rsidR="00951896">
        <w:rPr>
          <w:rFonts w:eastAsia="Calibri"/>
        </w:rPr>
        <w:t>godine da dužnik nije evidentiran kao vlasnik vozila.</w:t>
      </w:r>
    </w:p>
    <w:p w:rsidRDefault="00F70FFE" w:rsidP="00F70FFE" w:rsidR="00F70FFE" w:rsidRPr="00183E01">
      <w:pPr>
        <w:ind w:firstLine="708"/>
        <w:jc w:val="both"/>
        <w:rPr>
          <w:bCs/>
        </w:rPr>
      </w:pPr>
    </w:p>
    <w:p w:rsidRDefault="007C5AEA" w:rsidP="007C5AEA" w:rsidR="007C5AEA" w:rsidRPr="00183E01">
      <w:pPr>
        <w:tabs>
          <w:tab w:pos="448" w:val="left"/>
        </w:tabs>
        <w:jc w:val="both"/>
      </w:pPr>
      <w:r w:rsidRPr="00183E01">
        <w:tab/>
      </w:r>
      <w:r w:rsidRPr="00183E01">
        <w:tab/>
        <w:t xml:space="preserve">Spisu nisu priloženi dokazi o postojanju ikakve dužnikove imovine, a dužnikov zakonski zastupnik ni po pozivu suda nije dostavio popis imovine i obveza te izviješće o </w:t>
      </w:r>
      <w:r w:rsidR="00F70FFE" w:rsidRPr="00183E01">
        <w:t xml:space="preserve">financijsko - </w:t>
      </w:r>
      <w:r w:rsidRPr="00183E01">
        <w:t>gospodarskom stanju dužnika u kojem će biti naznačeni podaci o imovini dužnika.</w:t>
      </w:r>
    </w:p>
    <w:p w:rsidRDefault="00F70FFE" w:rsidP="007C5AEA" w:rsidR="00F70FFE" w:rsidRPr="00183E01">
      <w:pPr>
        <w:tabs>
          <w:tab w:pos="448" w:val="left"/>
        </w:tabs>
        <w:jc w:val="both"/>
      </w:pPr>
    </w:p>
    <w:p w:rsidRDefault="007C5AEA" w:rsidP="00F70FFE" w:rsidR="004F5DC1">
      <w:pPr>
        <w:pStyle w:val="Tijeloteksta"/>
        <w:ind w:firstLine="708"/>
        <w:rPr>
          <w:sz w:val="24"/>
        </w:rPr>
      </w:pPr>
      <w:r w:rsidRPr="00183E01">
        <w:rPr>
          <w:sz w:val="24"/>
        </w:rPr>
        <w:t xml:space="preserve">Stoga je sud u skladu s odredbom članka 118. stavak 1. i 2. i članka 119. </w:t>
      </w:r>
      <w:r w:rsidR="00A620BB">
        <w:rPr>
          <w:sz w:val="24"/>
        </w:rPr>
        <w:t>SZ-a</w:t>
      </w:r>
      <w:r w:rsidRPr="00183E01">
        <w:rPr>
          <w:sz w:val="24"/>
        </w:rPr>
        <w:t xml:space="preserve"> odlučio kao u izreci ovog rješenja.</w:t>
      </w:r>
    </w:p>
    <w:p w:rsidRDefault="009045CD" w:rsidP="00F70FFE" w:rsidR="009045CD">
      <w:pPr>
        <w:pStyle w:val="Tijeloteksta"/>
        <w:ind w:firstLine="708"/>
        <w:rPr>
          <w:sz w:val="24"/>
        </w:rPr>
      </w:pPr>
    </w:p>
    <w:p w:rsidRDefault="009045CD" w:rsidP="009045CD" w:rsidR="009045CD">
      <w:pPr>
        <w:ind w:firstLine="708"/>
        <w:jc w:val="both"/>
      </w:pPr>
      <w:r>
        <w:t xml:space="preserve">Budući da </w:t>
      </w:r>
      <w:r w:rsidR="00A620BB">
        <w:t>je</w:t>
      </w:r>
      <w:r>
        <w:t xml:space="preserve"> stečajni upravitelji </w:t>
      </w:r>
      <w:r w:rsidR="00A620BB">
        <w:t xml:space="preserve">Mirjana Viduka </w:t>
      </w:r>
      <w:proofErr w:type="spellStart"/>
      <w:r w:rsidR="00A620BB">
        <w:t>Varenina</w:t>
      </w:r>
      <w:proofErr w:type="spellEnd"/>
      <w:r>
        <w:t xml:space="preserve"> rješenjem RH Ministarstva pravosuđa KLASA: UP/I-133-04/1</w:t>
      </w:r>
      <w:r w:rsidR="00A620BB">
        <w:t>7</w:t>
      </w:r>
      <w:r>
        <w:t>-01/</w:t>
      </w:r>
      <w:r w:rsidR="00A620BB">
        <w:t>2</w:t>
      </w:r>
      <w:r w:rsidR="00056CE3">
        <w:t>6, URBROJ: 514-04-02-</w:t>
      </w:r>
      <w:proofErr w:type="spellStart"/>
      <w:r w:rsidR="00056CE3">
        <w:t>02</w:t>
      </w:r>
      <w:proofErr w:type="spellEnd"/>
      <w:r>
        <w:t>-18-</w:t>
      </w:r>
      <w:r w:rsidR="00056CE3">
        <w:t>53</w:t>
      </w:r>
      <w:r>
        <w:t xml:space="preserve"> od 3</w:t>
      </w:r>
      <w:r w:rsidR="00056CE3">
        <w:t>0</w:t>
      </w:r>
      <w:r>
        <w:t xml:space="preserve">. listopada 2018. godine privremeno izuzeta od izbora za stečajnog upravitelja prilikom dodjele novih predmeta metodom slučajnog odabira u stečajnom postupku do 31. prosinca 2020. godine, sud je imenovao stečajnog upravitelja metodom slučajnog odabira - automatskom dodjelom s iznimkom, a u smislu čl. 84. i čl. 85. </w:t>
      </w:r>
      <w:r w:rsidR="001C71D7">
        <w:t xml:space="preserve">SZ-a te je odlučeno kao u </w:t>
      </w:r>
      <w:proofErr w:type="spellStart"/>
      <w:r w:rsidR="001C71D7">
        <w:t>toč</w:t>
      </w:r>
      <w:proofErr w:type="spellEnd"/>
      <w:r w:rsidR="001C71D7">
        <w:t>. I</w:t>
      </w:r>
      <w:r>
        <w:t xml:space="preserve">. izreke.  </w:t>
      </w:r>
    </w:p>
    <w:p w:rsidRDefault="007C5AEA" w:rsidP="007C5AEA" w:rsidR="007C5AEA" w:rsidRPr="00183E01">
      <w:pPr>
        <w:jc w:val="both"/>
      </w:pPr>
    </w:p>
    <w:p w:rsidRDefault="004F5DC1" w:rsidP="004A0494" w:rsidR="004F5DC1" w:rsidRPr="00183E01">
      <w:pPr>
        <w:jc w:val="center"/>
        <w:rPr>
          <w:bCs/>
        </w:rPr>
      </w:pPr>
      <w:r w:rsidRPr="00183E01">
        <w:rPr>
          <w:bCs/>
        </w:rPr>
        <w:t xml:space="preserve">U Osijeku </w:t>
      </w:r>
      <w:r w:rsidR="00056CE3">
        <w:rPr>
          <w:bCs/>
        </w:rPr>
        <w:t>16. studenog</w:t>
      </w:r>
      <w:r w:rsidRPr="00183E01">
        <w:rPr>
          <w:bCs/>
        </w:rPr>
        <w:t xml:space="preserve"> 2018.</w:t>
      </w:r>
    </w:p>
    <w:p w:rsidRDefault="004A0494" w:rsidP="004A0494" w:rsidR="004A0494" w:rsidRPr="00183E01">
      <w:pPr>
        <w:jc w:val="center"/>
        <w:rPr>
          <w:bCs/>
        </w:rPr>
      </w:pPr>
    </w:p>
    <w:p w:rsidRDefault="004F5DC1" w:rsidP="004F5DC1" w:rsidR="004F5DC1" w:rsidRPr="00183E01">
      <w:pPr>
        <w:ind w:left="5580"/>
        <w:jc w:val="center"/>
      </w:pPr>
      <w:r w:rsidRPr="00183E01">
        <w:rPr>
          <w:bCs/>
        </w:rPr>
        <w:t>STEČAJNI SUDAC</w:t>
      </w:r>
    </w:p>
    <w:p w:rsidRDefault="004F5DC1" w:rsidP="004F5DC1" w:rsidR="004F5DC1" w:rsidRPr="00183E01">
      <w:pPr>
        <w:ind w:left="5580"/>
        <w:jc w:val="center"/>
      </w:pPr>
      <w:r w:rsidRPr="00183E01">
        <w:t>mr. sc. Boris Vuković</w:t>
      </w:r>
      <w:bookmarkStart w:name="_GoBack" w:id="0"/>
      <w:bookmarkEnd w:id="0"/>
    </w:p>
    <w:p w:rsidRDefault="004F5DC1" w:rsidP="004F5DC1" w:rsidR="004F5DC1" w:rsidRPr="00183E01"/>
    <w:p w:rsidRDefault="004F5DC1" w:rsidP="004F5DC1" w:rsidR="004F5DC1" w:rsidRPr="00183E01">
      <w:r w:rsidRPr="00183E01">
        <w:t>Zapisničar Danijela Špeletić</w:t>
      </w:r>
    </w:p>
    <w:p w:rsidRDefault="004F5DC1" w:rsidP="004F5DC1" w:rsidR="004F5DC1" w:rsidRPr="00183E01"/>
    <w:p w:rsidRDefault="00186A90" w:rsidP="00186A90" w:rsidR="00186A90" w:rsidRPr="00183E01">
      <w:r w:rsidRPr="00183E01">
        <w:t>UPUTA O PRAVNOM LIJEKU:</w:t>
      </w:r>
    </w:p>
    <w:p w:rsidRDefault="00186A90" w:rsidP="00056CE3" w:rsidR="00CF7A78" w:rsidRPr="00183E01">
      <w:pPr>
        <w:jc w:val="both"/>
        <w:rPr>
          <w:bCs/>
        </w:rPr>
      </w:pPr>
      <w:r w:rsidRPr="00183E01">
        <w:rPr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CF7A78" w:rsidP="004F5DC1" w:rsidR="00CF7A78" w:rsidRPr="00183E01">
      <w:pPr>
        <w:rPr>
          <w:bCs/>
        </w:rPr>
      </w:pPr>
    </w:p>
    <w:p w:rsidRDefault="004F5DC1" w:rsidP="004F5DC1" w:rsidR="004F5DC1" w:rsidRPr="00183E01">
      <w:pPr>
        <w:rPr>
          <w:bCs/>
        </w:rPr>
      </w:pPr>
      <w:r w:rsidRPr="00183E01">
        <w:rPr>
          <w:bCs/>
        </w:rPr>
        <w:t>DNA:</w:t>
      </w:r>
    </w:p>
    <w:p w:rsidRDefault="00593808" w:rsidP="00853A69" w:rsidR="00853A69">
      <w:pPr>
        <w:pStyle w:val="Odlomakpopisa"/>
        <w:numPr>
          <w:ilvl w:val="0"/>
          <w:numId w:val="15"/>
        </w:numPr>
        <w:jc w:val="both"/>
      </w:pPr>
      <w:r>
        <w:t>privremeni stečajni</w:t>
      </w:r>
      <w:r w:rsidR="00853A69" w:rsidRPr="00593808">
        <w:t xml:space="preserve"> upravitelj </w:t>
      </w:r>
      <w:r>
        <w:t xml:space="preserve">Marko </w:t>
      </w:r>
      <w:proofErr w:type="spellStart"/>
      <w:r>
        <w:t>Tominac</w:t>
      </w:r>
      <w:proofErr w:type="spellEnd"/>
      <w:r>
        <w:t>, Vinkovci, Vladimira Nazora 3</w:t>
      </w:r>
    </w:p>
    <w:p w:rsidRDefault="00853A69" w:rsidP="00853A69" w:rsidR="00853A69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proofErr w:type="spellStart"/>
      <w:r>
        <w:rPr>
          <w:color w:val="000000"/>
        </w:rPr>
        <w:t>eOgl</w:t>
      </w:r>
      <w:proofErr w:type="spellEnd"/>
      <w:r>
        <w:rPr>
          <w:color w:val="000000"/>
        </w:rPr>
        <w:t xml:space="preserve">. ploča </w:t>
      </w:r>
    </w:p>
    <w:p w:rsidRDefault="00853A69" w:rsidP="00853A69" w:rsidR="00853A69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R 1</w:t>
      </w:r>
      <w:r w:rsidR="00477919">
        <w:rPr>
          <w:color w:val="000000"/>
        </w:rPr>
        <w:t>7</w:t>
      </w:r>
      <w:r>
        <w:rPr>
          <w:color w:val="000000"/>
        </w:rPr>
        <w:t>.</w:t>
      </w:r>
      <w:r w:rsidR="00477919">
        <w:rPr>
          <w:color w:val="000000"/>
        </w:rPr>
        <w:t>01</w:t>
      </w:r>
      <w:r>
        <w:rPr>
          <w:color w:val="000000"/>
        </w:rPr>
        <w:t>.201</w:t>
      </w:r>
      <w:r w:rsidR="00477919">
        <w:rPr>
          <w:color w:val="000000"/>
        </w:rPr>
        <w:t>9</w:t>
      </w:r>
      <w:r>
        <w:rPr>
          <w:color w:val="000000"/>
        </w:rPr>
        <w:t>.</w:t>
      </w:r>
      <w:r w:rsidR="00477919">
        <w:rPr>
          <w:color w:val="000000"/>
        </w:rPr>
        <w:t xml:space="preserve"> u 9,30 sati</w:t>
      </w:r>
    </w:p>
    <w:p w:rsidRDefault="008615FD" w:rsidP="008615FD" w:rsidR="008615FD" w:rsidRPr="00183E01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/>
    <w:p w:rsidRDefault="008615FD" w:rsidP="008615FD" w:rsidR="008615FD" w:rsidRPr="00183E01">
      <w:pPr>
        <w:pStyle w:val="Tijeloteksta"/>
        <w:jc w:val="left"/>
        <w:rPr>
          <w:sz w:val="24"/>
        </w:rPr>
      </w:pP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  <w:t xml:space="preserve"> </w:t>
      </w:r>
      <w:r w:rsidRPr="00183E01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  <w:r w:rsidRPr="00183E01">
        <w:rPr>
          <w:sz w:val="24"/>
        </w:rPr>
        <w:t xml:space="preserve">                                                                                                                                </w:t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</w:p>
    <w:p w:rsidRDefault="008615FD" w:rsidP="008615FD" w:rsidR="008615FD" w:rsidRPr="00183E01">
      <w:pPr>
        <w:pStyle w:val="Tijeloteksta"/>
        <w:jc w:val="left"/>
        <w:rPr>
          <w:sz w:val="24"/>
        </w:rPr>
      </w:pP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  <w:t xml:space="preserve">   </w:t>
      </w:r>
      <w:r w:rsidRPr="00183E01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6D3C3F" w:rsidP="008615FD" w:rsidR="006D3C3F" w:rsidRPr="00183E01"/>
    <w:sectPr w:rsidSect="00606835" w:rsidR="006D3C3F" w:rsidRPr="00183E0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E32" w:rsidR="00287E32">
      <w:r>
        <w:separator/>
      </w:r>
    </w:p>
  </w:endnote>
  <w:endnote w:id="0" w:type="continuationSeparator">
    <w:p w:rsidRDefault="00287E32" w:rsidR="00287E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E32" w:rsidR="00287E32">
      <w:r>
        <w:separator/>
      </w:r>
    </w:p>
  </w:footnote>
  <w:footnote w:id="0" w:type="continuationSeparator">
    <w:p w:rsidRDefault="00287E32" w:rsidR="00287E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2E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E0081C" w:rsidR="00E0081C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E0081C">
      <w:t>7 St-753/18-26</w:t>
    </w:r>
  </w:p>
  <w:p w:rsidRDefault="00E0081C" w:rsidP="00E0081C" w:rsidR="009045CD">
    <w:pPr>
      <w:pStyle w:val="Zaglavlje"/>
      <w:jc w:val="right"/>
    </w:pPr>
    <w:r>
      <w:t>7 St-753/18-26</w:t>
    </w:r>
  </w:p>
  <w:p w:rsidRDefault="00E0081C" w:rsidP="00E0081C" w:rsidR="00E0081C">
    <w:pPr>
      <w:pStyle w:val="Zaglavlje"/>
      <w:jc w:val="right"/>
    </w:pPr>
  </w:p>
  <w:p w:rsidRDefault="00E0081C" w:rsidP="00E0081C" w:rsidR="00E0081C">
    <w:pPr>
      <w:pStyle w:val="Zaglavlje"/>
      <w:jc w:val="right"/>
    </w:pPr>
  </w:p>
  <w:p w:rsidRDefault="009045CD" w:rsidP="0038135F" w:rsidR="009045C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00280" w:rsidR="00000280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00280">
      <w:t>7 St-753/18-26</w:t>
    </w:r>
  </w:p>
  <w:p w:rsidRDefault="004571DA" w:rsidP="004571DA" w:rsidR="004571DA">
    <w:pPr>
      <w:tabs>
        <w:tab w:pos="7789" w:val="left"/>
        <w:tab w:pos="9354" w:val="right"/>
      </w:tabs>
      <w:jc w:val="right"/>
    </w:pPr>
  </w:p>
  <w:p w:rsidRDefault="00BF3E59" w:rsidP="004571DA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6"/>
  </w:num>
  <w:num w:numId="12">
    <w:abstractNumId w:val="8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280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4956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56CE3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6D0"/>
    <w:rsid w:val="000B2C43"/>
    <w:rsid w:val="000B3D31"/>
    <w:rsid w:val="000B4533"/>
    <w:rsid w:val="000B495B"/>
    <w:rsid w:val="000B4A40"/>
    <w:rsid w:val="000B58CC"/>
    <w:rsid w:val="000B7D61"/>
    <w:rsid w:val="000C05AA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207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459FB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3E01"/>
    <w:rsid w:val="00186A9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CB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1D7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2F8E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87E32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27DE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040E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71DA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19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0494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5DC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351A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67EE7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08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28F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3E09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6C73"/>
    <w:rsid w:val="00717390"/>
    <w:rsid w:val="007174FA"/>
    <w:rsid w:val="00717F41"/>
    <w:rsid w:val="0072053C"/>
    <w:rsid w:val="00720590"/>
    <w:rsid w:val="007205CA"/>
    <w:rsid w:val="0072100B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5284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4C91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5AEA"/>
    <w:rsid w:val="007D0AF9"/>
    <w:rsid w:val="007D1059"/>
    <w:rsid w:val="007D2D44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342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3A69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2EA9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A7C93"/>
    <w:rsid w:val="008B01DC"/>
    <w:rsid w:val="008B0805"/>
    <w:rsid w:val="008B0A60"/>
    <w:rsid w:val="008B0E3C"/>
    <w:rsid w:val="008B234F"/>
    <w:rsid w:val="008B3CA2"/>
    <w:rsid w:val="008B50D0"/>
    <w:rsid w:val="008B599D"/>
    <w:rsid w:val="008B5CD4"/>
    <w:rsid w:val="008B6700"/>
    <w:rsid w:val="008B7355"/>
    <w:rsid w:val="008C3C64"/>
    <w:rsid w:val="008C59C1"/>
    <w:rsid w:val="008C5F8A"/>
    <w:rsid w:val="008C60AB"/>
    <w:rsid w:val="008C6C31"/>
    <w:rsid w:val="008C6F21"/>
    <w:rsid w:val="008D13DA"/>
    <w:rsid w:val="008D42BF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45CD"/>
    <w:rsid w:val="00906415"/>
    <w:rsid w:val="009069BD"/>
    <w:rsid w:val="00906EA9"/>
    <w:rsid w:val="00907204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896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10EF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0FD7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14D5"/>
    <w:rsid w:val="009F266E"/>
    <w:rsid w:val="009F30B3"/>
    <w:rsid w:val="009F4210"/>
    <w:rsid w:val="009F72D8"/>
    <w:rsid w:val="009F75B9"/>
    <w:rsid w:val="00A0183C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5DA3"/>
    <w:rsid w:val="00A56501"/>
    <w:rsid w:val="00A57AA7"/>
    <w:rsid w:val="00A61B3F"/>
    <w:rsid w:val="00A61EC8"/>
    <w:rsid w:val="00A620BB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5679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5F3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5DF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0ADB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1A9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CF7A78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440A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3D62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081C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2782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1A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A75C8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4408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1D5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3F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0FFE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C5AE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semiHidden/>
    <w:rsid w:val="007C5AE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Istaknuto" w:type="character">
    <w:name w:val="Emphasis"/>
    <w:basedOn w:val="Zadanifontodlomka"/>
    <w:uiPriority w:val="20"/>
    <w:qFormat/>
    <w:rsid w:val="001459FB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1459FB"/>
  </w:style>
  <w:style w:styleId="Tekstrezerviranogmjesta" w:type="character">
    <w:name w:val="Placeholder Text"/>
    <w:basedOn w:val="Zadanifontodlomka"/>
    <w:uiPriority w:val="99"/>
    <w:semiHidden/>
    <w:rsid w:val="00892E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92EA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92EA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EA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EA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C5AE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semiHidden/>
    <w:rsid w:val="007C5AE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Istaknuto" w:type="character">
    <w:name w:val="Emphasis"/>
    <w:basedOn w:val="Zadanifontodlomka"/>
    <w:uiPriority w:val="20"/>
    <w:qFormat/>
    <w:rsid w:val="001459FB"/>
    <w:rPr>
      <w:b/>
      <w:bCs/>
      <w:i w:val="0"/>
      <w:iCs w:val="0"/>
    </w:rPr>
  </w:style>
  <w:style w:customStyle="1" w:styleId="st1" w:type="character">
    <w:name w:val="st1"/>
    <w:basedOn w:val="Zadanifontodlomka"/>
    <w:rsid w:val="001459FB"/>
  </w:style>
  <w:style w:styleId="Tekstrezerviranogmjesta" w:type="character">
    <w:name w:val="Placeholder Text"/>
    <w:basedOn w:val="Zadanifontodlomka"/>
    <w:uiPriority w:val="99"/>
    <w:semiHidden/>
    <w:rsid w:val="00892E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92EA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92EA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EA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EA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20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85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41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187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96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884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342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899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419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411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68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62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828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80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055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St-753/2018</izvorni_sadrzaj>
    <derivirana_varijabla naziv="DomainObject.Predmet.OznakaBroj_1">St-753/2018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RIBOMANIA d.o.o. za trgovinu i usluge</izvorni_sadrzaj>
    <derivirana_varijabla naziv="DomainObject.Predmet.ProtustrankaFormated_1">  RIBOMANIA d.o.o. za trgovinu i usluge</derivirana_varijabla>
  </DomainObject.Predmet.ProtustrankaFormated>
  <DomainObject.Predmet.ProtustrankaFormatedOIB>
    <izvorni_sadrzaj>  RIBOMANIA d.o.o. za trgovinu i usluge, OIB 54617380886</izvorni_sadrzaj>
    <derivirana_varijabla naziv="DomainObject.Predmet.ProtustrankaFormatedOIB_1">  RIBOMANIA d.o.o. za trgovinu i usluge, OIB 54617380886</derivirana_varijabla>
  </DomainObject.Predmet.ProtustrankaFormatedOIB>
  <DomainObject.Predmet.ProtustrankaFormatedWithAdress>
    <izvorni_sadrzaj> RIBOMANIA d.o.o. za trgovinu i usluge, Marina Držića 7, 31431 Čepin</izvorni_sadrzaj>
    <derivirana_varijabla naziv="DomainObject.Predmet.ProtustrankaFormatedWithAdress_1"> RIBOMANIA d.o.o. za trgovinu i usluge, Marina Držića 7, 31431 Čepin</derivirana_varijabla>
  </DomainObject.Predmet.ProtustrankaFormatedWithAdress>
  <DomainObject.Predmet.ProtustrankaFormatedWithAdressOIB>
    <izvorni_sadrzaj> RIBOMANIA d.o.o. za trgovinu i usluge, OIB 54617380886, Marina Držića 7, 31431 Čepin</izvorni_sadrzaj>
    <derivirana_varijabla naziv="DomainObject.Predmet.ProtustrankaFormatedWithAdressOIB_1"> RIBOMANIA d.o.o. za trgovinu i usluge, OIB 54617380886, Marina Držića 7, 31431 Čepin</derivirana_varijabla>
  </DomainObject.Predmet.ProtustrankaFormatedWithAdressOIB>
  <DomainObject.Predmet.ProtustrankaWithAdress>
    <izvorni_sadrzaj>RIBOMANIA d.o.o. za trgovinu i usluge Marina Držića 7, 31431 Čepin</izvorni_sadrzaj>
    <derivirana_varijabla naziv="DomainObject.Predmet.ProtustrankaWithAdress_1">RIBOMANIA d.o.o. za trgovinu i usluge Marina Držića 7, 31431 Čepin</derivirana_varijabla>
  </DomainObject.Predmet.ProtustrankaWithAdress>
  <DomainObject.Predmet.ProtustrankaWithAdressOIB>
    <izvorni_sadrzaj>RIBOMANIA d.o.o. za trgovinu i usluge, OIB 54617380886, Marina Držića 7, 31431 Čepin</izvorni_sadrzaj>
    <derivirana_varijabla naziv="DomainObject.Predmet.ProtustrankaWithAdressOIB_1">RIBOMANIA d.o.o. za trgovinu i usluge, OIB 54617380886, Marina Držića 7, 31431 Čepin</derivirana_varijabla>
  </DomainObject.Predmet.ProtustrankaWithAdressOIB>
  <DomainObject.Predmet.ProtustrankaNazivFormated>
    <izvorni_sadrzaj>RIBOMANIA d.o.o. za trgovinu i usluge</izvorni_sadrzaj>
    <derivirana_varijabla naziv="DomainObject.Predmet.ProtustrankaNazivFormated_1">RIBOMANIA d.o.o. za trgovinu i usluge</derivirana_varijabla>
  </DomainObject.Predmet.ProtustrankaNazivFormated>
  <DomainObject.Predmet.ProtustrankaNazivFormatedOIB>
    <izvorni_sadrzaj>RIBOMANIA d.o.o. za trgovinu i usluge, OIB 54617380886</izvorni_sadrzaj>
    <derivirana_varijabla naziv="DomainObject.Predmet.ProtustrankaNazivFormatedOIB_1">RIBOMANIA d.o.o. za trgovinu i usluge, OIB 54617380886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RIBOMANIA d.o.o. za trgovinu i usluge</item>
    </izvorni_sadrzaj>
    <derivirana_varijabla naziv="DomainObject.Predmet.ProtuStrankaListFormated_1">
      <item>RIBOMANIA d.o.o. za trgovinu i usluge</item>
    </derivirana_varijabla>
  </DomainObject.Predmet.ProtuStrankaListFormated>
  <DomainObject.Predmet.ProtuStrankaListFormatedOIB>
    <izvorni_sadrzaj>
      <item>RIBOMANIA d.o.o. za trgovinu i usluge, OIB 54617380886</item>
    </izvorni_sadrzaj>
    <derivirana_varijabla naziv="DomainObject.Predmet.ProtuStrankaListFormatedOIB_1">
      <item>RIBOMANIA d.o.o. za trgovinu i usluge, OIB 54617380886</item>
    </derivirana_varijabla>
  </DomainObject.Predmet.ProtuStrankaListFormatedOIB>
  <DomainObject.Predmet.ProtuStrankaListFormatedWithAdress>
    <izvorni_sadrzaj>
      <item>RIBOMANIA d.o.o. za trgovinu i usluge, Marina Držića 7, 31431 Čepin</item>
    </izvorni_sadrzaj>
    <derivirana_varijabla naziv="DomainObject.Predmet.ProtuStrankaListFormatedWithAdress_1">
      <item>RIBOMANIA d.o.o. za trgovinu i usluge, Marina Držića 7, 31431 Čepin</item>
    </derivirana_varijabla>
  </DomainObject.Predmet.ProtuStrankaListFormatedWithAdress>
  <DomainObject.Predmet.ProtuStrankaListFormatedWithAdressOIB>
    <izvorni_sadrzaj>
      <item>RIBOMANIA d.o.o. za trgovinu i usluge, OIB 54617380886, Marina Držića 7, 31431 Čepin</item>
    </izvorni_sadrzaj>
    <derivirana_varijabla naziv="DomainObject.Predmet.ProtuStrankaListFormatedWithAdressOIB_1">
      <item>RIBOMANIA d.o.o. za trgovinu i usluge, OIB 54617380886, Marina Držića 7, 31431 Čepin</item>
    </derivirana_varijabla>
  </DomainObject.Predmet.ProtuStrankaListFormatedWithAdressOIB>
  <DomainObject.Predmet.ProtuStrankaListNazivFormated>
    <izvorni_sadrzaj>
      <item>RIBOMANIA d.o.o. za trgovinu i usluge</item>
    </izvorni_sadrzaj>
    <derivirana_varijabla naziv="DomainObject.Predmet.ProtuStrankaListNazivFormated_1">
      <item>RIBOMANIA d.o.o. za trgovinu i usluge</item>
    </derivirana_varijabla>
  </DomainObject.Predmet.ProtuStrankaListNazivFormated>
  <DomainObject.Predmet.ProtuStrankaListNazivFormatedOIB>
    <izvorni_sadrzaj>
      <item>RIBOMANIA d.o.o. za trgovinu i usluge, OIB 54617380886</item>
    </izvorni_sadrzaj>
    <derivirana_varijabla naziv="DomainObject.Predmet.ProtuStrankaListNazivFormatedOIB_1">
      <item>RIBOMANIA d.o.o. za trgovinu i usluge, OIB 54617380886</item>
    </derivirana_varijabla>
  </DomainObject.Predmet.ProtuStrankaListNazivFormatedOIB>
  <DomainObject.Predmet.OstaliListFormated>
    <izvorni_sadrzaj>
      <item>Mario Juras</item>
      <item>Županijsko državno odvjetništvo u Osijeku</item>
    </izvorni_sadrzaj>
    <derivirana_varijabla naziv="DomainObject.Predmet.OstaliListFormated_1">
      <item>Mario Juras</item>
      <item>Županijsko državno odvjetništvo u Osijeku</item>
    </derivirana_varijabla>
  </DomainObject.Predmet.OstaliListFormated>
  <DomainObject.Predmet.OstaliListFormatedOIB>
    <izvorni_sadrzaj>
      <item>Mario Juras, OIB 64693648165</item>
      <item>Županijsko državno odvjetništvo u Osijeku, OIB 61379160880</item>
    </izvorni_sadrzaj>
    <derivirana_varijabla naziv="DomainObject.Predmet.OstaliListFormatedOIB_1">
      <item>Mario Juras, OIB 64693648165</item>
      <item>Županijsko državno odvjetništvo u Osijeku, OIB 61379160880</item>
    </derivirana_varijabla>
  </DomainObject.Predmet.OstaliListFormatedOIB>
  <DomainObject.Predmet.OstaliListFormatedWithAdress>
    <izvorni_sadrzaj>
      <item>Mario Juras, Marina Držića 7, 31431 Čepin</item>
      <item>Županijsko državno odvjetništvo u Osijeku, Kapucinska 21, 31000 Osijek</item>
    </izvorni_sadrzaj>
    <derivirana_varijabla naziv="DomainObject.Predmet.OstaliListFormatedWithAdress_1">
      <item>Mario Juras, Marina Držića 7, 31431 Čepin</item>
      <item>Županijsko državno odvjetništvo u Osijeku, Kapucinska 21, 31000 Osijek</item>
    </derivirana_varijabla>
  </DomainObject.Predmet.OstaliListFormatedWithAdress>
  <DomainObject.Predmet.OstaliListFormatedWithAdressOIB>
    <izvorni_sadrzaj>
      <item>Mario Juras, OIB 64693648165, Marina Držića 7, 31431 Čepin</item>
      <item>Županijsko državno odvjetništvo u Osijeku, OIB 61379160880, Kapucinska 21, 31000 Osijek</item>
    </izvorni_sadrzaj>
    <derivirana_varijabla naziv="DomainObject.Predmet.OstaliListFormatedWithAdressOIB_1">
      <item>Mario Juras, OIB 64693648165, Marina Držića 7, 31431 Čepin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Mario Juras</item>
      <item>Županijsko državno odvjetništvo u Osijeku</item>
    </izvorni_sadrzaj>
    <derivirana_varijabla naziv="DomainObject.Predmet.OstaliListNazivFormated_1">
      <item>Mario Juras</item>
      <item>Županijsko državno odvjetništvo u Osijeku</item>
    </derivirana_varijabla>
  </DomainObject.Predmet.OstaliListNazivFormated>
  <DomainObject.Predmet.OstaliListNazivFormatedOIB>
    <izvorni_sadrzaj>
      <item>Mario Juras, OIB 64693648165</item>
      <item>Županijsko državno odvjetništvo u Osijeku, OIB 61379160880</item>
    </izvorni_sadrzaj>
    <derivirana_varijabla naziv="DomainObject.Predmet.OstaliListNazivFormatedOIB_1">
      <item>Mario Juras, OIB 64693648165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RIBOMANIA d.o.o. za trgovinu i usluge</izvorni_sadrzaj>
    <derivirana_varijabla naziv="DomainObject.Predmet.ProtustrankaIDrugi_1">RIBOMANIA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RIBOMANIA d.o.o. za trgovinu i usluge, OIB 54617380886, Marina Držića 7, 31431 Čepin</izvorni_sadrzaj>
    <derivirana_varijabla naziv="DomainObject.Predmet.ProtustrankaIDrugiAdressOIB_1">RIBOMANIA d.o.o. za trgovinu i usluge, OIB 54617380886, Marina Držića 7,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RIBOMANIA d.o.o. za trgovinu i usluge</item>
      <item>Mario Juras</item>
      <item>Županijsko državno odvjetništvo u Osijeku</item>
    </izvorni_sadrzaj>
    <derivirana_varijabla naziv="DomainObject.Predmet.SudioniciListNaziv_1">
      <item>FINA RC OSIJEK</item>
      <item>RIBOMANIA d.o.o. za trgovinu i usluge</item>
      <item>Mario Juras</item>
      <item>Županijsko državno odvjetništvo u Osijeku</item>
    </derivirana_varijabla>
  </DomainObject.Predmet.SudioniciListNaziv>
  <DomainObject.Predmet.SudioniciListAdressOIB>
    <izvorni_sadrzaj>
      <item>FINA RC OSIJEK, OIB 85821130368</item>
      <item>RIBOMANIA d.o.o. za trgovinu i usluge, OIB 54617380886, Marina Držića 7,31431 Čepin</item>
      <item>Mario Juras, OIB 64693648165, Marina Držića 7,31431 Čepin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RIBOMANIA d.o.o. za trgovinu i usluge, OIB 54617380886, Marina Držića 7,31431 Čepin</item>
      <item>Mario Juras, OIB 64693648165, Marina Držića 7,31431 Čepin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54617380886</item>
      <item>, OIB 64693648165</item>
      <item>, OIB 61379160880</item>
    </izvorni_sadrzaj>
    <derivirana_varijabla naziv="DomainObject.Predmet.SudioniciListNazivOIB_1">
      <item>, OIB 85821130368</item>
      <item>, OIB 54617380886</item>
      <item>, OIB 64693648165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2018.</izvorni_sadrzaj>
    <derivirana_varijabla naziv="DomainObject.Predmet.DatumZadnjeOdrzaneSudskeRadnje_1">26. rujna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St-753/2018-22</izvorni_sadrzaj>
    <derivirana_varijabla naziv="DomainObject.PredzadnjaOdlukaIzPredmeta.Oznaka_1">St-753/2018-22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AFE01D-2C18-47E1-9B9C-1ABB14B5FC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714</properties:Words>
  <properties:Characters>3916</properties:Characters>
  <properties:Lines>169</properties:Lines>
  <properties:Paragraphs>28</properties:Paragraphs>
  <properties:TotalTime>552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2018-11-16T09:45:00Z</cp:lastPrinted>
  <dcterms:modified xmlns:xsi="http://www.w3.org/2001/XMLSchema-instance" xsi:type="dcterms:W3CDTF">2018-11-16T09:45:00Z</dcterms:modified>
  <cp:revision>428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Odluka - Rješenje - imenovanje stečajnog upravitelja (753-18 (-26) RJ  RIBOMANIA.docx)</vt:lpwstr>
  </prop:property>
  <prop:property name="CC_coloring" pid="5" fmtid="{D5CDD505-2E9C-101B-9397-08002B2CF9AE}">
    <vt:bool>true</vt:bool>
  </prop:property>
</prop:Properties>
</file>