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8009" w14:paraId="f2d8009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56BFC">
        <w:t>1290</w:t>
      </w:r>
      <w:r w:rsidR="0028327B">
        <w:t>/16</w:t>
      </w:r>
      <w:r>
        <w:t xml:space="preserve">, temeljem odredbe članka 430. Stečajnog zakona (Narodne novine br. 71/15.), dana </w:t>
      </w:r>
      <w:r w:rsidR="000B2E99">
        <w:t>23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34BAC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156BFC" w:rsidRPr="00156BFC">
        <w:t>UDRUGA ZA ZAŠTITU I POMOĆ ŽRTVAMA DELOŽACIJA "STOP DELOŽACIJAMA", Zagreb, Pavlenski put 5G, OIB: 61616259363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56BFC">
        <w:t xml:space="preserve">10.359,49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0B2E99">
        <w:t>23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030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30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87124"/>
    <w:rsid w:val="0028327B"/>
    <w:rsid w:val="003839BE"/>
    <w:rsid w:val="003D2404"/>
    <w:rsid w:val="003F6C0C"/>
    <w:rsid w:val="008367F3"/>
    <w:rsid w:val="008A0301"/>
    <w:rsid w:val="00943F6F"/>
    <w:rsid w:val="00AD4D4F"/>
    <w:rsid w:val="00BB114C"/>
    <w:rsid w:val="00D2010E"/>
    <w:rsid w:val="00D4082C"/>
    <w:rsid w:val="00E34B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3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3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3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3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0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3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3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3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3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I POMOĆ ŽRTVAMA DELOŽACIJA ''STOP DELOŽACIJAMA''</izvorni_sadrzaj>
    <derivirana_varijabla naziv="DomainObject.Predmet.ProtustrankaFormated_1">  UDRUGA ZA ZAŠTITU I POMOĆ ŽRTVAMA DELOŽACIJA ''STOP DELOŽACIJAMA''</derivirana_varijabla>
  </DomainObject.Predmet.ProtustrankaFormated>
  <DomainObject.Predmet.ProtustrankaFormatedOIB>
    <izvorni_sadrzaj>  UDRUGA ZA ZAŠTITU I POMOĆ ŽRTVAMA DELOŽACIJA ''STOP DELOŽACIJAMA'', OIB 61616259363</izvorni_sadrzaj>
    <derivirana_varijabla naziv="DomainObject.Predmet.ProtustrankaFormatedOIB_1">  UDRUGA ZA ZAŠTITU I POMOĆ ŽRTVAMA DELOŽACIJA ''STOP DELOŽACIJAMA'', OIB 61616259363</derivirana_varijabla>
  </DomainObject.Predmet.ProtustrankaFormatedOIB>
  <DomainObject.Predmet.ProtustrankaFormatedWithAdress>
    <izvorni_sadrzaj> UDRUGA ZA ZAŠTITU I POMOĆ ŽRTVAMA DELOŽACIJA ''STOP DELOŽACIJAMA'', Pavlenski put 5 g, 10000 Zagreb</izvorni_sadrzaj>
    <derivirana_varijabla naziv="DomainObject.Predmet.ProtustrankaFormatedWithAdress_1"> UDRUGA ZA ZAŠTITU I POMOĆ ŽRTVAMA DELOŽACIJA ''STOP DELOŽACIJAMA'', Pavlenski put 5 g, 10000 Zagreb</derivirana_varijabla>
  </DomainObject.Predmet.ProtustrankaFormatedWithAdress>
  <DomainObject.Predmet.ProtustrankaFormatedWithAdressOIB>
    <izvorni_sadrzaj> UDRUGA ZA ZAŠTITU I POMOĆ ŽRTVAMA DELOŽACIJA ''STOP DELOŽACIJAMA'', OIB 61616259363, Pavlenski put 5 g, 10000 Zagreb</izvorni_sadrzaj>
    <derivirana_varijabla naziv="DomainObject.Predmet.ProtustrankaFormatedWithAdressOIB_1"> UDRUGA ZA ZAŠTITU I POMOĆ ŽRTVAMA DELOŽACIJA ''STOP DELOŽACIJAMA'', OIB 61616259363, Pavlenski put 5 g, 10000 Zagreb</derivirana_varijabla>
  </DomainObject.Predmet.ProtustrankaFormatedWithAdressOIB>
  <DomainObject.Predmet.ProtustrankaWithAdress>
    <izvorni_sadrzaj>UDRUGA ZA ZAŠTITU I POMOĆ ŽRTVAMA DELOŽACIJA ''STOP DELOŽACIJAMA'' Pavlenski put 5 g, 10000 Zagreb</izvorni_sadrzaj>
    <derivirana_varijabla naziv="DomainObject.Predmet.ProtustrankaWithAdress_1">UDRUGA ZA ZAŠTITU I POMOĆ ŽRTVAMA DELOŽACIJA ''STOP DELOŽACIJAMA'' Pavlenski put 5 g, 10000 Zagreb</derivirana_varijabla>
  </DomainObject.Predmet.ProtustrankaWithAdress>
  <DomainObject.Predmet.ProtustrankaWithAdressOIB>
    <izvorni_sadrzaj>UDRUGA ZA ZAŠTITU I POMOĆ ŽRTVAMA DELOŽACIJA ''STOP DELOŽACIJAMA'', OIB 61616259363, Pavlenski put 5 g, 10000 Zagreb</izvorni_sadrzaj>
    <derivirana_varijabla naziv="DomainObject.Predmet.ProtustrankaWithAdressOIB_1">UDRUGA ZA ZAŠTITU I POMOĆ ŽRTVAMA DELOŽACIJA ''STOP DELOŽACIJAMA'', OIB 61616259363, Pavlenski put 5 g, 10000 Zagreb</derivirana_varijabla>
  </DomainObject.Predmet.ProtustrankaWithAdressOIB>
  <DomainObject.Predmet.ProtustrankaNazivFormated>
    <izvorni_sadrzaj>UDRUGA ZA ZAŠTITU I POMOĆ ŽRTVAMA DELOŽACIJA ''STOP DELOŽACIJAMA''</izvorni_sadrzaj>
    <derivirana_varijabla naziv="DomainObject.Predmet.ProtustrankaNazivFormated_1">UDRUGA ZA ZAŠTITU I POMOĆ ŽRTVAMA DELOŽACIJA ''STOP DELOŽACIJAMA''</derivirana_varijabla>
  </DomainObject.Predmet.ProtustrankaNazivFormated>
  <DomainObject.Predmet.ProtustrankaNazivFormatedOIB>
    <izvorni_sadrzaj>UDRUGA ZA ZAŠTITU I POMOĆ ŽRTVAMA DELOŽACIJA ''STOP DELOŽACIJAMA'', OIB 61616259363</izvorni_sadrzaj>
    <derivirana_varijabla naziv="DomainObject.Predmet.ProtustrankaNazivFormatedOIB_1">UDRUGA ZA ZAŠTITU I POMOĆ ŽRTVAMA DELOŽACIJA ''STOP DELOŽACIJAMA'', OIB 61616259363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I POMOĆ ŽRTVAMA DELOŽACIJA ''STOP DELOŽACIJAMA''</item>
    </izvorni_sadrzaj>
    <derivirana_varijabla naziv="DomainObject.Predmet.ProtuStrankaListFormated_1">
      <item>UDRUGA ZA ZAŠTITU I POMOĆ ŽRTVAMA DELOŽACIJA ''STOP DELOŽACIJAMA''</item>
    </derivirana_varijabla>
  </DomainObject.Predmet.ProtuStrankaListFormated>
  <DomainObject.Predmet.ProtuStrankaListFormatedOIB>
    <izvorni_sadrzaj>
      <item>UDRUGA ZA ZAŠTITU I POMOĆ ŽRTVAMA DELOŽACIJA ''STOP DELOŽACIJAMA'', OIB 61616259363</item>
    </izvorni_sadrzaj>
    <derivirana_varijabla naziv="DomainObject.Predmet.ProtuStrankaListFormatedOIB_1">
      <item>UDRUGA ZA ZAŠTITU I POMOĆ ŽRTVAMA DELOŽACIJA ''STOP DELOŽACIJAMA'', OIB 61616259363</item>
    </derivirana_varijabla>
  </DomainObject.Predmet.ProtuStrankaListFormatedOIB>
  <DomainObject.Predmet.ProtuStrankaListFormatedWithAdress>
    <izvorni_sadrzaj>
      <item>UDRUGA ZA ZAŠTITU I POMOĆ ŽRTVAMA DELOŽACIJA ''STOP DELOŽACIJAMA'', Pavlenski put 5 g, 10000 Zagreb</item>
    </izvorni_sadrzaj>
    <derivirana_varijabla naziv="DomainObject.Predmet.ProtuStrankaListFormatedWithAdress_1">
      <item>UDRUGA ZA ZAŠTITU I POMOĆ ŽRTVAMA DELOŽACIJA ''STOP DELOŽACIJAMA'', Pavlenski put 5 g, 10000 Zagreb</item>
    </derivirana_varijabla>
  </DomainObject.Predmet.ProtuStrankaListFormatedWithAdress>
  <DomainObject.Predmet.ProtuStrankaListFormatedWithAdressOIB>
    <izvorni_sadrzaj>
      <item>UDRUGA ZA ZAŠTITU I POMOĆ ŽRTVAMA DELOŽACIJA ''STOP DELOŽACIJAMA'', OIB 61616259363, Pavlenski put 5 g, 10000 Zagreb</item>
    </izvorni_sadrzaj>
    <derivirana_varijabla naziv="DomainObject.Predmet.ProtuStrankaListFormatedWithAdressOIB_1">
      <item>UDRUGA ZA ZAŠTITU I POMOĆ ŽRTVAMA DELOŽACIJA ''STOP DELOŽACIJAMA'', OIB 61616259363, Pavlenski put 5 g, 10000 Zagreb</item>
    </derivirana_varijabla>
  </DomainObject.Predmet.ProtuStrankaListFormatedWithAdressOIB>
  <DomainObject.Predmet.ProtuStrankaListNazivFormated>
    <izvorni_sadrzaj>
      <item>UDRUGA ZA ZAŠTITU I POMOĆ ŽRTVAMA DELOŽACIJA ''STOP DELOŽACIJAMA''</item>
    </izvorni_sadrzaj>
    <derivirana_varijabla naziv="DomainObject.Predmet.ProtuStrankaListNazivFormated_1">
      <item>UDRUGA ZA ZAŠTITU I POMOĆ ŽRTVAMA DELOŽACIJA ''STOP DELOŽACIJAMA''</item>
    </derivirana_varijabla>
  </DomainObject.Predmet.ProtuStrankaListNazivFormated>
  <DomainObject.Predmet.ProtuStrankaListNazivFormatedOIB>
    <izvorni_sadrzaj>
      <item>UDRUGA ZA ZAŠTITU I POMOĆ ŽRTVAMA DELOŽACIJA ''STOP DELOŽACIJAMA'', OIB 61616259363</item>
    </izvorni_sadrzaj>
    <derivirana_varijabla naziv="DomainObject.Predmet.ProtuStrankaListNazivFormatedOIB_1">
      <item>UDRUGA ZA ZAŠTITU I POMOĆ ŽRTVAMA DELOŽACIJA ''STOP DELOŽACIJAMA'', OIB 61616259363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I POMOĆ ŽRTVAMA DELOŽACIJA ''STOP DELOŽACIJAMA''</izvorni_sadrzaj>
    <derivirana_varijabla naziv="DomainObject.Predmet.ProtustrankaIDrugi_1">UDRUGA ZA ZAŠTITU I POMOĆ ŽRTVAMA DELOŽACIJA ''STOP DELOŽACIJAMA''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ZAŠTITU I POMOĆ ŽRTVAMA DELOŽACIJA ''STOP DELOŽACIJAMA'', OIB 61616259363, Pavlenski put 5 g, 10000 Zagreb</izvorni_sadrzaj>
    <derivirana_varijabla naziv="DomainObject.Predmet.ProtustrankaIDrugiAdressOIB_1">UDRUGA ZA ZAŠTITU I POMOĆ ŽRTVAMA DELOŽACIJA ''STOP DELOŽACIJAMA'', OIB 61616259363, Pavlenski put 5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I POMOĆ ŽRTVAMA DELOŽACIJA ''STOP DELOŽACIJAMA''</item>
    </izvorni_sadrzaj>
    <derivirana_varijabla naziv="DomainObject.Predmet.SudioniciListNaziv_1">
      <item>FINA Regionalni centar Zagreb</item>
      <item>UDRUGA ZA ZAŠTITU I POMOĆ ŽRTVAMA DELOŽACIJA ''STOP DELOŽACIJAMA''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ZAŠTITU I POMOĆ ŽRTVAMA DELOŽACIJA ''STOP DELOŽACIJAMA'', OIB 61616259363, Pavlenski put 5 g,10000 Zagreb</item>
    </izvorni_sadrzaj>
    <derivirana_varijabla naziv="DomainObject.Predmet.SudioniciListAdressOIB_1">
      <item>FINA Regionalni centar Zagreb, OIB 85821130368, Trg svibanjskih žrtava 1995. br. 1,10000 Zagreb</item>
      <item>UDRUGA ZA ZAŠTITU I POMOĆ ŽRTVAMA DELOŽACIJA ''STOP DELOŽACIJAMA'', OIB 61616259363, Pavlenski put 5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61616259363</item>
    </izvorni_sadrzaj>
    <derivirana_varijabla naziv="DomainObject.Predmet.SudioniciListNazivOIB_1">
      <item>, OIB 85821130368</item>
      <item>, OIB 61616259363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252</properties:Words>
  <properties:Characters>1383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2016-02-23T12:52:00Z</dcterms:created>
  <dc:creator>Jelena Vučemilo Manojlovski</dc:creator>
  <cp:lastModifiedBy>Ivana Slaviček</cp:lastModifiedBy>
  <cp:lastPrinted>2016-02-23T12:46:00Z</cp:lastPrinted>
  <dcterms:modified xmlns:xsi="http://www.w3.org/2001/XMLSchema-instance" xsi:type="dcterms:W3CDTF">2016-02-23T12:52:00Z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